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aca1" w14:paraId="667aca1" w:rsidRDefault="00994CB8" w:rsidP="00BD1AA7" w:rsidR="00BD1AA7">
      <w:pPr>
        <w15:collapsed w:val="false"/>
      </w:pPr>
      <w:bookmarkStart w:name="_GoBack" w:id="0"/>
      <w:bookmarkEnd w:id="0"/>
      <w:r>
        <w:t xml:space="preserve">              </w:t>
      </w:r>
      <w:r w:rsidR="00CA0AA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 xml:space="preserve">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</w:t>
      </w:r>
      <w:r w:rsidR="009A5916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7E3126">
        <w:t xml:space="preserve">DOKUMENTAL-TRADE d.o.o MBS: 030028804, OIB: 29942580020, Osijek, Trg Vatroslava Lisinskog </w:t>
      </w:r>
      <w:proofErr w:type="spellStart"/>
      <w:r w:rsidR="007E3126">
        <w:t>bb</w:t>
      </w:r>
      <w:proofErr w:type="spellEnd"/>
      <w:r w:rsidR="00064FF2">
        <w:t xml:space="preserve">, </w:t>
      </w:r>
      <w:r w:rsidR="007E3126">
        <w:t>8</w:t>
      </w:r>
      <w:r w:rsidR="00064FF2">
        <w:t xml:space="preserve">. </w:t>
      </w:r>
      <w:r w:rsidR="003B61E3">
        <w:t>studenog</w:t>
      </w:r>
      <w:r w:rsidR="007E3126">
        <w:t>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7E3126">
        <w:t xml:space="preserve">DOKUMENTAL-TRADE d.o.o MBS: 030028804, OIB: 29942580020, Osijek, Trg Vatroslava Lisinskog </w:t>
      </w:r>
      <w:proofErr w:type="spellStart"/>
      <w:r w:rsidR="007E3126">
        <w:t>bb</w:t>
      </w:r>
      <w:proofErr w:type="spellEnd"/>
      <w: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7E3126">
        <w:t>30</w:t>
      </w:r>
      <w:r w:rsidR="00CE4A24">
        <w:t xml:space="preserve">. </w:t>
      </w:r>
      <w:r w:rsidR="003B61E3">
        <w:t>listopada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DA4FB9">
        <w:t xml:space="preserve">provedbu </w:t>
      </w:r>
      <w:r w:rsidR="00665E74" w:rsidRPr="00665E74">
        <w:t xml:space="preserve">skraćenog stečajnog postupka </w:t>
      </w:r>
      <w:r w:rsidR="00665E74">
        <w:t>Financijske agencije, Regionalnog centra 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7E3126">
        <w:t>5172</w:t>
      </w:r>
      <w:r w:rsidR="00401554">
        <w:t xml:space="preserve"> </w:t>
      </w:r>
      <w:r w:rsidR="00DA4FB9">
        <w:t xml:space="preserve">od </w:t>
      </w:r>
      <w:r w:rsidR="007E3126">
        <w:t>27</w:t>
      </w:r>
      <w:r w:rsidR="00665E74">
        <w:t xml:space="preserve">. </w:t>
      </w:r>
      <w:r w:rsidR="003B61E3">
        <w:t>listopada</w:t>
      </w:r>
      <w:r w:rsidR="00665E74">
        <w:t xml:space="preserve"> 2017.</w:t>
      </w:r>
      <w:r w:rsidR="003B61E3">
        <w:t xml:space="preserve">  </w:t>
      </w:r>
      <w:r w:rsidR="00665E74">
        <w:t xml:space="preserve">nad stečajnim dužnikom </w:t>
      </w:r>
      <w:r w:rsidR="007E3126">
        <w:t xml:space="preserve">DOKUMENTAL-TRADE d.o.o MBS: 030028804, OIB: 29942580020, Osijek, Trg Vatroslava Lisinskog </w:t>
      </w:r>
      <w:proofErr w:type="spellStart"/>
      <w:r w:rsidR="007E3126">
        <w:t>bb</w:t>
      </w:r>
      <w:proofErr w:type="spellEnd"/>
      <w:r w:rsidR="00665E74">
        <w:t>.</w:t>
      </w:r>
    </w:p>
    <w:p w:rsidRDefault="005C39A5" w:rsidP="00782257" w:rsidR="005C39A5">
      <w:pPr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7E3126">
        <w:t>31</w:t>
      </w:r>
      <w:r w:rsidR="00665E74">
        <w:t xml:space="preserve">. </w:t>
      </w:r>
      <w:r w:rsidR="009A7EE1">
        <w:t>listopada</w:t>
      </w:r>
      <w:r w:rsidR="00665E74">
        <w:t xml:space="preserve"> 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vjerovnike dužnika da najkasnije u roku od 45 dana od dana objave oglasa predlože </w:t>
      </w:r>
      <w:r>
        <w:lastRenderedPageBreak/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 w:rsidRPr="00B825D9">
      <w:pPr>
        <w:tabs>
          <w:tab w:pos="2070" w:val="left"/>
        </w:tabs>
        <w:ind w:firstLine="720"/>
        <w:jc w:val="both"/>
      </w:pPr>
      <w:r>
        <w:t xml:space="preserve">Dana </w:t>
      </w:r>
      <w:r w:rsidR="007E3126">
        <w:t>7</w:t>
      </w:r>
      <w:r>
        <w:t xml:space="preserve">. </w:t>
      </w:r>
      <w:r w:rsidR="003B61E3">
        <w:t>studenog</w:t>
      </w:r>
      <w:r>
        <w:t xml:space="preserve"> 2017. zaprimljen je podnesak Županijskog državnog odvjetništva u </w:t>
      </w:r>
      <w:r w:rsidR="006E38BA">
        <w:t>Osijeku</w:t>
      </w:r>
      <w:r>
        <w:t>, broj: S-DO-</w:t>
      </w:r>
      <w:r w:rsidR="007E3126">
        <w:t>142</w:t>
      </w:r>
      <w:r>
        <w:t xml:space="preserve">/2017 od </w:t>
      </w:r>
      <w:r w:rsidR="007E3126">
        <w:t>7</w:t>
      </w:r>
      <w:r>
        <w:t xml:space="preserve">. </w:t>
      </w:r>
      <w:r w:rsidR="007E3126">
        <w:t>studenoga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za otvaranje stečajnog postupka nad predmetnim stečajnim dužn</w:t>
      </w:r>
      <w:r w:rsidR="004946FB">
        <w:t>ikom iz razloga što prema istom</w:t>
      </w:r>
      <w:r w:rsidR="002C7FA5">
        <w:t xml:space="preserve"> ima</w:t>
      </w:r>
      <w:r>
        <w:t xml:space="preserve"> tražbinu u iznosu </w:t>
      </w:r>
      <w:r w:rsidRPr="00B825D9">
        <w:t xml:space="preserve">od </w:t>
      </w:r>
      <w:r w:rsidR="007E3126">
        <w:t>6.645,73</w:t>
      </w:r>
      <w:r w:rsidR="00B825D9" w:rsidRPr="00B825D9">
        <w:t xml:space="preserve"> kun</w:t>
      </w:r>
      <w:r w:rsidR="00DC26C0">
        <w:t>e</w:t>
      </w:r>
      <w:r w:rsidRPr="00B825D9">
        <w:t xml:space="preserve"> </w:t>
      </w:r>
      <w:r w:rsidR="00DC26C0">
        <w:t>po osnovi neplaćenih obveza poreza</w:t>
      </w:r>
      <w:r w:rsidRPr="00B825D9">
        <w:t>, doprinosa i drugih javnih davanja</w:t>
      </w:r>
      <w:r w:rsidR="00E25900">
        <w:t xml:space="preserve">. Također, </w:t>
      </w:r>
      <w:r w:rsidR="00DE571A" w:rsidRPr="00B825D9">
        <w:t>vjerovnik</w:t>
      </w:r>
      <w:r w:rsidR="00E25900">
        <w:t xml:space="preserve"> je</w:t>
      </w:r>
      <w:r w:rsidR="00DE571A" w:rsidRPr="00B825D9">
        <w:t xml:space="preserve"> naveo da </w:t>
      </w:r>
      <w:r w:rsidR="006E38BA">
        <w:t xml:space="preserve">kod dužnika postoji stečajni razlog iz razloga što je prema podacima Financijske agencije dužnik u </w:t>
      </w:r>
      <w:r w:rsidRPr="00B825D9">
        <w:t>neprekidn</w:t>
      </w:r>
      <w:r w:rsidR="006E38BA">
        <w:t>oj</w:t>
      </w:r>
      <w:r w:rsidRPr="00B825D9">
        <w:t xml:space="preserve"> blokad</w:t>
      </w:r>
      <w:r w:rsidR="006E38BA">
        <w:t>i</w:t>
      </w:r>
      <w:r w:rsidRPr="00B825D9">
        <w:t xml:space="preserve"> </w:t>
      </w:r>
      <w:r w:rsidR="006E38BA">
        <w:t xml:space="preserve"> </w:t>
      </w:r>
      <w:r w:rsidRPr="00B825D9">
        <w:t xml:space="preserve">u trajanju od </w:t>
      </w:r>
      <w:r w:rsidR="003B61E3">
        <w:t>127</w:t>
      </w:r>
      <w:r w:rsidRPr="00B825D9">
        <w:t xml:space="preserve"> dana</w:t>
      </w:r>
      <w:r w:rsidR="006E38BA">
        <w:t>,</w:t>
      </w:r>
      <w:r w:rsidRPr="00B825D9">
        <w:t xml:space="preserve"> </w:t>
      </w:r>
      <w:r w:rsidR="00B9049F">
        <w:t>a račun dužnika je</w:t>
      </w:r>
      <w:r w:rsidR="00C65F57">
        <w:t xml:space="preserve"> zatvoren dana 21.</w:t>
      </w:r>
      <w:r w:rsidR="006E38BA">
        <w:t xml:space="preserve">rujna </w:t>
      </w:r>
      <w:r w:rsidR="00C65F57">
        <w:t>2017.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65F57">
        <w:rPr>
          <w:bCs/>
        </w:rPr>
        <w:t>8</w:t>
      </w:r>
      <w:r w:rsidR="008041DE">
        <w:rPr>
          <w:bCs/>
        </w:rPr>
        <w:t xml:space="preserve">. </w:t>
      </w:r>
      <w:r w:rsidR="00C65F57">
        <w:rPr>
          <w:bCs/>
        </w:rPr>
        <w:t>studenoga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1A3847" w:rsidP="00B75497" w:rsidR="00B75497">
      <w:pPr>
        <w:pStyle w:val="Naslov2"/>
        <w:rPr>
          <w:b w:val="false"/>
          <w:lang w:val="hr-HR"/>
        </w:rPr>
      </w:pPr>
      <w:r w:rsidRPr="001A3847">
        <w:rPr>
          <w:b w:val="false"/>
          <w:lang w:val="hr-HR"/>
        </w:rPr>
        <w:t xml:space="preserve">Snježana </w:t>
      </w:r>
      <w:proofErr w:type="spellStart"/>
      <w:r w:rsidRPr="001A3847">
        <w:rPr>
          <w:b w:val="false"/>
          <w:lang w:val="hr-HR"/>
        </w:rPr>
        <w:t>Markotić</w:t>
      </w:r>
      <w:proofErr w:type="spellEnd"/>
      <w:r w:rsidRPr="001A3847">
        <w:rPr>
          <w:b w:val="false"/>
          <w:lang w:val="hr-HR"/>
        </w:rPr>
        <w:t xml:space="preserve"> Jurić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1A3847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16F32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C65F57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C65F57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(str. </w:t>
      </w:r>
      <w:r w:rsidR="00C65F57">
        <w:t>5</w:t>
      </w:r>
      <w:r w:rsidR="00F85B39">
        <w:t>-</w:t>
      </w:r>
      <w:r w:rsidR="00C65F57">
        <w:t>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C65F57">
        <w:t>29</w:t>
      </w:r>
      <w:r>
        <w:t>.</w:t>
      </w:r>
      <w:r w:rsidR="00F85B39">
        <w:t xml:space="preserve"> studenoga</w:t>
      </w:r>
      <w:r>
        <w:t xml:space="preserve"> 2017.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3F7" w:rsidP="004A3868" w:rsidR="003A63F7">
      <w:r>
        <w:separator/>
      </w:r>
    </w:p>
  </w:endnote>
  <w:endnote w:id="0" w:type="continuationSeparator">
    <w:p w:rsidRDefault="003A63F7" w:rsidP="004A3868" w:rsidR="003A6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3F7" w:rsidP="004A3868" w:rsidR="003A63F7">
      <w:r>
        <w:separator/>
      </w:r>
    </w:p>
  </w:footnote>
  <w:footnote w:id="0" w:type="continuationSeparator">
    <w:p w:rsidRDefault="003A63F7" w:rsidP="004A3868" w:rsidR="003A6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</w:p>
  <w:p w:rsidRDefault="00994CB8" w:rsidP="00994CB8" w:rsidR="004A3868">
    <w:pPr>
      <w:pStyle w:val="Zaglavlje"/>
      <w:jc w:val="right"/>
    </w:pPr>
    <w:r>
      <w:t>Poslovni broj: 19 St-</w:t>
    </w:r>
    <w:r w:rsidR="007E3126">
      <w:t>1535</w:t>
    </w:r>
    <w:r>
      <w:t>/2017</w:t>
    </w:r>
    <w:r w:rsidR="003B61E3">
      <w:t>-</w:t>
    </w:r>
    <w:r w:rsidR="007E312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90778"/>
    <w:rsid w:val="000A1E4E"/>
    <w:rsid w:val="000D55E4"/>
    <w:rsid w:val="000D5628"/>
    <w:rsid w:val="000E6E82"/>
    <w:rsid w:val="00137654"/>
    <w:rsid w:val="0014134B"/>
    <w:rsid w:val="0014394E"/>
    <w:rsid w:val="00154A6B"/>
    <w:rsid w:val="001627FB"/>
    <w:rsid w:val="00163169"/>
    <w:rsid w:val="001718AE"/>
    <w:rsid w:val="001867CA"/>
    <w:rsid w:val="00187AF1"/>
    <w:rsid w:val="001A3847"/>
    <w:rsid w:val="001A56DB"/>
    <w:rsid w:val="001B648A"/>
    <w:rsid w:val="001C0CFA"/>
    <w:rsid w:val="001D2166"/>
    <w:rsid w:val="001E7E8C"/>
    <w:rsid w:val="001F3B52"/>
    <w:rsid w:val="0021261F"/>
    <w:rsid w:val="0022414E"/>
    <w:rsid w:val="00242D04"/>
    <w:rsid w:val="00250413"/>
    <w:rsid w:val="002534B4"/>
    <w:rsid w:val="0028334A"/>
    <w:rsid w:val="00287EC6"/>
    <w:rsid w:val="00292D1E"/>
    <w:rsid w:val="002C51D3"/>
    <w:rsid w:val="002C7FA5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3F7"/>
    <w:rsid w:val="003A6C8A"/>
    <w:rsid w:val="003B06A8"/>
    <w:rsid w:val="003B51C9"/>
    <w:rsid w:val="003B61E3"/>
    <w:rsid w:val="003B7AAC"/>
    <w:rsid w:val="003D451A"/>
    <w:rsid w:val="003E6FCE"/>
    <w:rsid w:val="00401554"/>
    <w:rsid w:val="00455C18"/>
    <w:rsid w:val="00456233"/>
    <w:rsid w:val="004636D6"/>
    <w:rsid w:val="00480041"/>
    <w:rsid w:val="0048779D"/>
    <w:rsid w:val="004946FB"/>
    <w:rsid w:val="004A3868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E38BA"/>
    <w:rsid w:val="006F0A36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E3126"/>
    <w:rsid w:val="007F551F"/>
    <w:rsid w:val="008041DE"/>
    <w:rsid w:val="00816035"/>
    <w:rsid w:val="00816F32"/>
    <w:rsid w:val="0085567C"/>
    <w:rsid w:val="008A49DF"/>
    <w:rsid w:val="008D21F8"/>
    <w:rsid w:val="008E0BDF"/>
    <w:rsid w:val="008F656F"/>
    <w:rsid w:val="00941AE2"/>
    <w:rsid w:val="00943812"/>
    <w:rsid w:val="00964800"/>
    <w:rsid w:val="00986E78"/>
    <w:rsid w:val="00991CE4"/>
    <w:rsid w:val="00992F2B"/>
    <w:rsid w:val="00994CB8"/>
    <w:rsid w:val="00996147"/>
    <w:rsid w:val="00997BAF"/>
    <w:rsid w:val="009A1C6D"/>
    <w:rsid w:val="009A5916"/>
    <w:rsid w:val="009A7EE1"/>
    <w:rsid w:val="009B0425"/>
    <w:rsid w:val="009B160A"/>
    <w:rsid w:val="009E2A56"/>
    <w:rsid w:val="00A13EBF"/>
    <w:rsid w:val="00A45F7B"/>
    <w:rsid w:val="00A819D4"/>
    <w:rsid w:val="00AA0272"/>
    <w:rsid w:val="00AE0651"/>
    <w:rsid w:val="00AF266F"/>
    <w:rsid w:val="00B04AB5"/>
    <w:rsid w:val="00B176DA"/>
    <w:rsid w:val="00B268B7"/>
    <w:rsid w:val="00B526C2"/>
    <w:rsid w:val="00B6174E"/>
    <w:rsid w:val="00B7064E"/>
    <w:rsid w:val="00B75497"/>
    <w:rsid w:val="00B825D9"/>
    <w:rsid w:val="00B9049F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65F57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A4FB9"/>
    <w:rsid w:val="00DB1856"/>
    <w:rsid w:val="00DB4537"/>
    <w:rsid w:val="00DC26C0"/>
    <w:rsid w:val="00DE4EC1"/>
    <w:rsid w:val="00DE571A"/>
    <w:rsid w:val="00DE7EA8"/>
    <w:rsid w:val="00E17C16"/>
    <w:rsid w:val="00E25900"/>
    <w:rsid w:val="00E36EAC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3F99"/>
    <w:rsid w:val="00F35A98"/>
    <w:rsid w:val="00F40AC3"/>
    <w:rsid w:val="00F43149"/>
    <w:rsid w:val="00F673A4"/>
    <w:rsid w:val="00F85B39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F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F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St-1535/2017</izvorni_sadrzaj>
    <derivirana_varijabla naziv="DomainObject.Predmet.OznakaBroj_1">St-1535/2017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</izvorni_sadrzaj>
    <derivirana_varijabla naziv="DomainObject.Predmet.ProtustrankaFormated_1">  DOKUMENTAL-TRADE društvo s ograničenom odgovornošću za trgovinu i usluge Osijek</derivirana_varijabla>
  </DomainObject.Predmet.ProtustrankaFormated>
  <DomainObject.Predmet.ProtustrankaFormatedOIB>
    <izvorni_sadrzaj>  DOKUMENTAL-TRADE društvo s ograničenom odgovornošću za trgovinu i usluge Osijek, OIB 29942580020</izvorni_sadrzaj>
    <derivirana_varijabla naziv="DomainObject.Predmet.ProtustrankaFormatedOIB_1">  DOKUMENTAL-TRADE društvo s ograničenom odgovornošću za trgovinu i usluge Osijek, OIB 29942580020</derivirana_varijabla>
  </DomainObject.Predmet.ProtustrankaFormatedOIB>
  <DomainObject.Predmet.ProtustrankaFormatedWithAdress>
    <izvorni_sadrzaj> DOKUMENTAL-TRADE društvo s ograničenom odgovornošću za trgovinu i usluge Osijek, Trg Vatroslava Lisinskog/bb, 31000 Osijek</izvorni_sadrzaj>
    <derivirana_varijabla naziv="DomainObject.Predmet.ProtustrankaFormatedWithAdress_1"> DOKUMENTAL-TRADE društvo s ograničenom odgovornošću za trgovinu i usluge Osijek, Trg Vatroslava Lisinskog/bb, 31000 Osijek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</izvorni_sadrzaj>
    <derivirana_varijabla naziv="DomainObject.Predmet.ProtustrankaFormatedWithAdressOIB_1"> DOKUMENTAL-TRADE društvo s ograničenom odgovornošću za trgovinu i usluge Osijek, OIB 29942580020, Trg Vatroslava Lisinskog/bb, 31000 Osijek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DOKUMENTAL-TRADE društvo s ograničenom odgovornošću za trgovinu i usluge Osijek</item>
    </izvorni_sadrzaj>
    <derivirana_varijabla naziv="DomainObject.Predmet.ProtuStrankaListFormated_1">
      <item>DOKUMENTAL-TRADE društvo s ograničenom odgovornošću za trgovinu i usluge Osijek</item>
    </derivirana_varijabla>
  </DomainObject.Predmet.ProtuStrankaListFormated>
  <DomainObject.Predmet.ProtuStrankaListFormatedOIB>
    <izvorni_sadrzaj>
      <item>DOKUMENTAL-TRADE društvo s ograničenom odgovornošću za trgovinu i usluge Osijek, OIB 29942580020</item>
    </izvorni_sadrzaj>
    <derivirana_varijabla naziv="DomainObject.Predmet.ProtuStrankaListFormatedOIB_1">
      <item>DOKUMENTAL-TRADE društvo s ograničenom odgovornošću za trgovinu i usluge Osijek, OIB 29942580020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</item>
    </izvorni_sadrzaj>
    <derivirana_varijabla naziv="DomainObject.Predmet.ProtuStrankaListFormatedWithAdress_1">
      <item>DOKUMENTAL-TRADE društvo s ograničenom odgovornošću za trgovinu i usluge Osijek, Trg Vatroslava Lisinskog/bb, 31000 Osijek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DOKUMENTAL-TRADE društvo s ograničenom odgovornošću za trgovinu i usluge Osijek</item>
    </izvorni_sadrzaj>
    <derivirana_varijabla naziv="DomainObject.Predmet.SudioniciListNaziv_1">
      <item>FINA RC OSIJEK</item>
      <item>DOKUMENTAL-TRADE društvo s ograničenom odgovornošću za trgovinu i usluge Osijek</item>
    </derivirana_varijabla>
  </DomainObject.Predmet.SudioniciListNaziv>
  <DomainObject.Predmet.SudioniciListAdressOIB>
    <izvorni_sadrzaj>
      <item>FINA RC OSIJEK, OIB 85821130368</item>
      <item>DOKUMENTAL-TRADE društvo s ograničenom odgovornošću za trgovinu i usluge Osijek, OIB 29942580020, Trg Vatroslava Lisinskog/bb,31000 Osijek</item>
    </izvorni_sadrzaj>
    <derivirana_varijabla naziv="DomainObject.Predmet.SudioniciListAdressOIB_1">
      <item>FINA RC OSIJEK, OIB 85821130368</item>
      <item>DOKUMENTAL-TRADE društvo s ograničenom odgovornošću za trgovinu i usluge Osijek, OIB 29942580020, Trg Vatroslava Lisinskog/bb,31000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29942580020</item>
    </izvorni_sadrzaj>
    <derivirana_varijabla naziv="DomainObject.Predmet.SudioniciListNazivOIB_1">
      <item>, OIB 85821130368</item>
      <item>, OIB 29942580020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9F338-77D9-4317-B19C-FA8B95AF4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2801</properties:Characters>
  <properties:Lines>86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2017-11-08T09:57:00Z</dcterms:created>
  <dc:creator>mkocijan</dc:creator>
  <cp:lastModifiedBy>Snježana Markotić Jurić</cp:lastModifiedBy>
  <cp:lastPrinted>2017-11-08T11:29:00Z</cp:lastPrinted>
  <dcterms:modified xmlns:xsi="http://www.w3.org/2001/XMLSchema-instance" xsi:type="dcterms:W3CDTF">2017-11-08T12:30:00Z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