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4e20" w14:paraId="b634e20" w:rsidRDefault="008D483A" w:rsidP="00910611" w:rsidR="008D48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483A" w:rsidP="00910611" w:rsidR="008D483A">
      <w:r>
        <w:rPr>
          <w:rFonts w:eastAsia="MS Mincho"/>
        </w:rPr>
        <w:t>REPUBLIKA HRVATSKA</w:t>
      </w:r>
    </w:p>
    <w:p w:rsidRDefault="008D483A" w:rsidP="00910611" w:rsidR="008D483A">
      <w:r>
        <w:rPr>
          <w:rFonts w:eastAsia="MS Mincho"/>
        </w:rPr>
        <w:t>TRGOVAČKI SUD U RIJECI</w:t>
      </w:r>
    </w:p>
    <w:p w:rsidRDefault="008D483A" w:rsidR="008D48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D483A" w:rsidP="00910611" w:rsidR="008D483A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 xml:space="preserve">u skraćenom stečajnom postupku pod posl. brojem 15 St-123/15, temeljem odredbe čl.430. Stečajnog zakona (NN 71/15), dana 15. listopada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Pr="00B416A5">
        <w:rPr>
          <w:b/>
          <w:bCs/>
        </w:rPr>
        <w:t>DIV d.o.o. za eksploataciju, preradu i proizvodnju od drva Visuć (općina Udbina), Visuć 52</w:t>
      </w:r>
      <w:r>
        <w:rPr>
          <w:bCs/>
        </w:rPr>
        <w:t>, OIB 02927645721, MBS 040304353;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08. rujna 2015. godine iznosi </w:t>
      </w:r>
      <w:r w:rsidRPr="00B416A5">
        <w:rPr>
          <w:b/>
        </w:rPr>
        <w:t>156.455,00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B416A5">
        <w:t xml:space="preserve">15. listopada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416A5">
        <w:rPr>
          <w:sz w:val="20"/>
          <w:szCs w:val="20"/>
        </w:rPr>
        <w:t>15.10.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8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1463CE" w:rsidR="006677B8" w:rsidRPr="00192B34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  Posl. br. 15 St-</w:t>
    </w:r>
    <w:r w:rsidR="00010B99">
      <w:t>190</w:t>
    </w:r>
    <w:r w:rsidR="007552E8">
      <w:t>/14-11</w:t>
    </w:r>
  </w:p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416A5">
      <w:t>123/15-3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483A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8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8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8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8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8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8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8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8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 d.o.o.  Udbina</izvorni_sadrzaj>
    <derivirana_varijabla naziv="DomainObject.Predmet.ProtustrankaFormated_1">  DIV d.o.o.  Udbina</derivirana_varijabla>
  </DomainObject.Predmet.ProtustrankaFormated>
  <DomainObject.Predmet.ProtustrankaFormatedOIB>
    <izvorni_sadrzaj>  DIV d.o.o.  Udbina, OIB 02927645721</izvorni_sadrzaj>
    <derivirana_varijabla naziv="DomainObject.Predmet.ProtustrankaFormatedOIB_1">  DIV d.o.o.  Udbina, OIB 02927645721</derivirana_varijabla>
  </DomainObject.Predmet.ProtustrankaFormatedOIB>
  <DomainObject.Predmet.ProtustrankaFormatedWithAdress>
    <izvorni_sadrzaj> DIV d.o.o.  Udbina, Visuć 52, 53234 Udbina</izvorni_sadrzaj>
    <derivirana_varijabla naziv="DomainObject.Predmet.ProtustrankaFormatedWithAdress_1"> DIV d.o.o.  Udbina, Visuć 52, 53234 Udbina</derivirana_varijabla>
  </DomainObject.Predmet.ProtustrankaFormatedWithAdress>
  <DomainObject.Predmet.ProtustrankaFormatedWithAdressOIB>
    <izvorni_sadrzaj> DIV d.o.o.  Udbina, OIB 02927645721, Visuć 52, 53234 Udbina</izvorni_sadrzaj>
    <derivirana_varijabla naziv="DomainObject.Predmet.ProtustrankaFormatedWithAdressOIB_1"> DIV d.o.o.  Udbina, OIB 02927645721, Visuć 52, 53234 Udbina</derivirana_varijabla>
  </DomainObject.Predmet.ProtustrankaFormatedWithAdressOIB>
  <DomainObject.Predmet.ProtustrankaWithAdress>
    <izvorni_sadrzaj>DIV d.o.o.  Udbina Visuć 52, 53234 Udbina</izvorni_sadrzaj>
    <derivirana_varijabla naziv="DomainObject.Predmet.ProtustrankaWithAdress_1">DIV d.o.o.  Udbina Visuć 52, 53234 Udbina</derivirana_varijabla>
  </DomainObject.Predmet.ProtustrankaWithAdress>
  <DomainObject.Predmet.ProtustrankaWithAdressOIB>
    <izvorni_sadrzaj>DIV d.o.o.  Udbina, OIB 02927645721, Visuć 52, 53234 Udbina</izvorni_sadrzaj>
    <derivirana_varijabla naziv="DomainObject.Predmet.ProtustrankaWithAdressOIB_1">DIV d.o.o.  Udbina, OIB 02927645721, Visuć 52, 53234 Udbina</derivirana_varijabla>
  </DomainObject.Predmet.ProtustrankaWithAdressOIB>
  <DomainObject.Predmet.ProtustrankaNazivFormated>
    <izvorni_sadrzaj>DIV d.o.o.  Udbina</izvorni_sadrzaj>
    <derivirana_varijabla naziv="DomainObject.Predmet.ProtustrankaNazivFormated_1">DIV d.o.o.  Udbina</derivirana_varijabla>
  </DomainObject.Predmet.ProtustrankaNazivFormated>
  <DomainObject.Predmet.ProtustrankaNazivFormatedOIB>
    <izvorni_sadrzaj>DIV d.o.o.  Udbina, OIB 02927645721</izvorni_sadrzaj>
    <derivirana_varijabla naziv="DomainObject.Predmet.ProtustrankaNazivFormatedOIB_1">DIV d.o.o.  Udbina, OIB 02927645721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DIV d.o.o.  Udbina</item>
    </izvorni_sadrzaj>
    <derivirana_varijabla naziv="DomainObject.Predmet.ProtuStrankaListFormated_1">
      <item>DIV d.o.o.  Udbina</item>
    </derivirana_varijabla>
  </DomainObject.Predmet.ProtuStrankaListFormated>
  <DomainObject.Predmet.ProtuStrankaListFormatedOIB>
    <izvorni_sadrzaj>
      <item>DIV d.o.o.  Udbina, OIB 02927645721</item>
    </izvorni_sadrzaj>
    <derivirana_varijabla naziv="DomainObject.Predmet.ProtuStrankaListFormatedOIB_1">
      <item>DIV d.o.o.  Udbina, OIB 02927645721</item>
    </derivirana_varijabla>
  </DomainObject.Predmet.ProtuStrankaListFormatedOIB>
  <DomainObject.Predmet.ProtuStrankaListFormatedWithAdress>
    <izvorni_sadrzaj>
      <item>DIV d.o.o.  Udbina, Visuć 52, 53234 Udbina</item>
    </izvorni_sadrzaj>
    <derivirana_varijabla naziv="DomainObject.Predmet.ProtuStrankaListFormatedWithAdress_1">
      <item>DIV d.o.o.  Udbina, Visuć 52, 53234 Udbina</item>
    </derivirana_varijabla>
  </DomainObject.Predmet.ProtuStrankaListFormatedWithAdress>
  <DomainObject.Predmet.ProtuStrankaListFormatedWithAdressOIB>
    <izvorni_sadrzaj>
      <item>DIV d.o.o.  Udbina, OIB 02927645721, Visuć 52, 53234 Udbina</item>
    </izvorni_sadrzaj>
    <derivirana_varijabla naziv="DomainObject.Predmet.ProtuStrankaListFormatedWithAdressOIB_1">
      <item>DIV d.o.o.  Udbina, OIB 02927645721, Visuć 52, 53234 Udbina</item>
    </derivirana_varijabla>
  </DomainObject.Predmet.ProtuStrankaListFormatedWithAdressOIB>
  <DomainObject.Predmet.ProtuStrankaListNazivFormated>
    <izvorni_sadrzaj>
      <item>DIV d.o.o.  Udbina</item>
    </izvorni_sadrzaj>
    <derivirana_varijabla naziv="DomainObject.Predmet.ProtuStrankaListNazivFormated_1">
      <item>DIV d.o.o.  Udbina</item>
    </derivirana_varijabla>
  </DomainObject.Predmet.ProtuStrankaListNazivFormated>
  <DomainObject.Predmet.ProtuStrankaListNazivFormatedOIB>
    <izvorni_sadrzaj>
      <item>DIV d.o.o.  Udbina, OIB 02927645721</item>
    </izvorni_sadrzaj>
    <derivirana_varijabla naziv="DomainObject.Predmet.ProtuStrankaListNazivFormatedOIB_1">
      <item>DIV d.o.o.  Udbina, OIB 02927645721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DIV d.o.o.  Udbina</izvorni_sadrzaj>
    <derivirana_varijabla naziv="DomainObject.Predmet.ProtustrankaIDrugi_1">DIV d.o.o.  Udbina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DIV d.o.o.  Udbina, OIB 02927645721, Visuć 52, 53234 Udbina</izvorni_sadrzaj>
    <derivirana_varijabla naziv="DomainObject.Predmet.ProtustrankaIDrugiAdressOIB_1">DIV d.o.o.  Udbina, OIB 02927645721, Visuć 52,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DIV d.o.o.  Udbina</item>
    </izvorni_sadrzaj>
    <derivirana_varijabla naziv="DomainObject.Predmet.SudioniciListNaziv_1">
      <item>FINA  Rijeka</item>
      <item>DIV d.o.o.  Udbina</item>
    </derivirana_varijabla>
  </DomainObject.Predmet.SudioniciListNaziv>
  <DomainObject.Predmet.SudioniciListAdressOIB>
    <izvorni_sadrzaj>
      <item>FINA  Rijeka, OIB 85821130368, Frana Kurelca 8,51000 Rijeka</item>
      <item>DIV d.o.o.  Udbina, OIB 02927645721, Visuć 52,53234 Udbina</item>
    </izvorni_sadrzaj>
    <derivirana_varijabla naziv="DomainObject.Predmet.SudioniciListAdressOIB_1">
      <item>FINA  Rijeka, OIB 85821130368, Frana Kurelca 8,51000 Rijeka</item>
      <item>DIV d.o.o.  Udbina, OIB 02927645721, Visuć 52,53234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02927645721</item>
    </izvorni_sadrzaj>
    <derivirana_varijabla naziv="DomainObject.Predmet.SudioniciListNazivOIB_1">
      <item>, OIB 85821130368</item>
      <item>, OIB 02927645721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D8086-7734-4B0F-A3CC-363E52FD4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1443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2015-10-15T12:58:00Z</dcterms:created>
  <dc:creator>ksarlija</dc:creator>
  <cp:lastModifiedBy>Jasna Radulović</cp:lastModifiedBy>
  <cp:lastPrinted>2015-01-27T13:42:00Z</cp:lastPrinted>
  <dcterms:modified xmlns:xsi="http://www.w3.org/2001/XMLSchema-instance" xsi:type="dcterms:W3CDTF">2015-10-15T13:02:00Z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