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ef6a1" w14:paraId="9fef6a1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3F5014" w:rsidR="00666C4B">
      <w:pPr>
        <w:jc w:val="both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E001EC" w:rsidP="003F5014" w:rsidR="00E001EC" w:rsidRPr="003F5014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>
      <w:pPr>
        <w:rPr>
          <w:rFonts w:cs="Times New Roman"/>
        </w:rPr>
      </w:pPr>
    </w:p>
    <w:p w:rsidRDefault="00E001EC" w:rsidP="00C461DF" w:rsidR="00E001EC" w:rsidRPr="00BA0147">
      <w:pPr>
        <w:rPr>
          <w:rFonts w:cs="Times New Roman"/>
        </w:rPr>
      </w:pPr>
    </w:p>
    <w:p w:rsidRDefault="00666C4B" w:rsidP="006F0848" w:rsidR="00C277E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sucu </w:t>
      </w:r>
      <w:r w:rsidR="00CC67FF" w:rsidRPr="00BA0147">
        <w:rPr>
          <w:rFonts w:cs="Times New Roman"/>
        </w:rPr>
        <w:t xml:space="preserve">u stečajnom predmetu povodom prijedloga predlagatelja </w:t>
      </w:r>
      <w:r w:rsidR="006F0848">
        <w:rPr>
          <w:rFonts w:cs="Times New Roman"/>
        </w:rPr>
        <w:t>Republike Hrvatske, Ministarstva financija, Porezne uprave</w:t>
      </w:r>
      <w:r w:rsidR="00CB284F">
        <w:rPr>
          <w:rFonts w:cs="Times New Roman"/>
        </w:rPr>
        <w:t>,</w:t>
      </w:r>
      <w:r w:rsidR="006F0848">
        <w:rPr>
          <w:rFonts w:cs="Times New Roman"/>
        </w:rPr>
        <w:t xml:space="preserve"> Područnog ureda Sjeverna Hrvatska, Ispostave Varaždin, kojeg zastupa Županijsko državno odvjetništvo u Var</w:t>
      </w:r>
      <w:r w:rsidR="00CB284F">
        <w:rPr>
          <w:rFonts w:cs="Times New Roman"/>
        </w:rPr>
        <w:t>aždinu, Građansko-upravni odjel</w:t>
      </w:r>
      <w:r w:rsidR="006F0848">
        <w:rPr>
          <w:rFonts w:cs="Times New Roman"/>
        </w:rPr>
        <w:t xml:space="preserve"> i prijedloga predlagatelja Privredne banke Zagreb d.d., Zagreb, Radnička cesta 50, OIB: 02535697732, kojeg zastupaju punomoćnici odvjetnici iz Odvjetničkog društva Suić &amp; Škunca d.o.o. iz Zagreba, </w:t>
      </w:r>
      <w:r w:rsidR="00CC67FF" w:rsidRPr="00BA0147">
        <w:rPr>
          <w:rFonts w:cs="Times New Roman"/>
        </w:rPr>
        <w:t>za otvaranje stečajnog postupka nad dužnikom</w:t>
      </w:r>
      <w:r w:rsidR="00A97D02">
        <w:rPr>
          <w:rFonts w:cs="Times New Roman"/>
        </w:rPr>
        <w:t xml:space="preserve"> </w:t>
      </w:r>
      <w:r w:rsidR="006F0848">
        <w:rPr>
          <w:rFonts w:cs="Times New Roman"/>
        </w:rPr>
        <w:t xml:space="preserve">SAJKO TRANSPORTI d.o.o., Varaždin, Braće Radić 77, Varaždin, OIB: 51335717637, 2. ožujka </w:t>
      </w:r>
      <w:r w:rsidR="00CC67FF">
        <w:rPr>
          <w:rFonts w:cs="Times New Roman"/>
        </w:rPr>
        <w:t>2017</w:t>
      </w:r>
      <w:r w:rsidR="00C461DF">
        <w:rPr>
          <w:rFonts w:cs="Times New Roman"/>
        </w:rPr>
        <w:t>.</w:t>
      </w:r>
    </w:p>
    <w:p w:rsidRDefault="003F5014" w:rsidP="003F5014" w:rsidR="003F5014" w:rsidRPr="00BA0147">
      <w:pPr>
        <w:ind w:firstLine="708"/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6F0848" w:rsidP="005F7221" w:rsidR="005F7221" w:rsidRPr="00412CB1">
      <w:pPr>
        <w:jc w:val="center"/>
        <w:rPr>
          <w:b/>
        </w:rPr>
      </w:pPr>
      <w:r>
        <w:rPr>
          <w:b/>
        </w:rPr>
        <w:t>17. ožujka</w:t>
      </w:r>
      <w:r w:rsidR="00CC67FF">
        <w:rPr>
          <w:b/>
        </w:rPr>
        <w:t xml:space="preserve"> 2017</w:t>
      </w:r>
      <w:r w:rsidR="005F7221" w:rsidRPr="00412CB1">
        <w:rPr>
          <w:b/>
        </w:rPr>
        <w:t xml:space="preserve">. u </w:t>
      </w:r>
      <w:r>
        <w:rPr>
          <w:b/>
        </w:rPr>
        <w:t>12,20</w:t>
      </w:r>
      <w:r w:rsidR="00C277EA">
        <w:rPr>
          <w:b/>
        </w:rPr>
        <w:t xml:space="preserve"> </w:t>
      </w:r>
      <w:r w:rsidR="005F7221" w:rsidRPr="00412CB1">
        <w:rPr>
          <w:b/>
        </w:rPr>
        <w:t>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smatra</w:t>
      </w:r>
      <w:r>
        <w:t>ju</w:t>
      </w:r>
      <w:r w:rsidRPr="00412CB1">
        <w:t xml:space="preserve"> pozvan</w:t>
      </w:r>
      <w:r>
        <w:t>i</w:t>
      </w:r>
      <w:r w:rsidR="00CB284F">
        <w:t xml:space="preserve"> putem e-Oglasne ploče suda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F7221" w:rsidP="005747A5" w:rsidR="005F7221" w:rsidRPr="00CB284F">
      <w:pPr>
        <w:widowControl/>
        <w:numPr>
          <w:ilvl w:val="0"/>
          <w:numId w:val="5"/>
        </w:numPr>
        <w:suppressAutoHyphens w:val="false"/>
        <w:jc w:val="both"/>
      </w:pPr>
      <w:r w:rsidRPr="00CB284F">
        <w:t>direktor dužnika</w:t>
      </w:r>
      <w:r w:rsidR="008B6A82" w:rsidRPr="00CB284F">
        <w:t>,</w:t>
      </w:r>
      <w:r w:rsidR="005747A5" w:rsidRPr="00CB284F">
        <w:t xml:space="preserve"> </w:t>
      </w:r>
      <w:r w:rsidR="006F0848" w:rsidRPr="00CB284F">
        <w:t>Stjepan Sajko, Jalkovec, B. Radića 77, Varaždin,</w:t>
      </w:r>
    </w:p>
    <w:p w:rsidRDefault="005F7221" w:rsidP="00C461DF" w:rsidR="005F7221" w:rsidRPr="00CC67FF">
      <w:pPr>
        <w:widowControl/>
        <w:numPr>
          <w:ilvl w:val="0"/>
          <w:numId w:val="5"/>
        </w:numPr>
        <w:suppressAutoHyphens w:val="false"/>
        <w:jc w:val="both"/>
      </w:pPr>
      <w:r w:rsidRPr="00CB284F">
        <w:t>dužnik,</w:t>
      </w:r>
      <w:r>
        <w:rPr>
          <w:b/>
        </w:rPr>
        <w:t xml:space="preserve"> </w:t>
      </w:r>
      <w:r w:rsidR="006F0848">
        <w:rPr>
          <w:rFonts w:cs="Times New Roman"/>
        </w:rPr>
        <w:t>SAJKO TRANSPORTI d.o.o., Varaždin, Braće Radić 77, Varaždin,</w:t>
      </w:r>
    </w:p>
    <w:p w:rsidRDefault="00C277EA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</w:t>
      </w:r>
      <w:r w:rsidR="006F0848">
        <w:t>,</w:t>
      </w:r>
    </w:p>
    <w:p w:rsidRDefault="006F0848" w:rsidP="005F7221" w:rsidR="006F0848">
      <w:pPr>
        <w:widowControl/>
        <w:numPr>
          <w:ilvl w:val="0"/>
          <w:numId w:val="5"/>
        </w:numPr>
        <w:suppressAutoHyphens w:val="false"/>
        <w:jc w:val="both"/>
      </w:pPr>
      <w:r>
        <w:t xml:space="preserve">Privredna banka Zagreb, d.d. Zagreb, Radnička cesta 50, po punomoćnicima odvjetnicima iz </w:t>
      </w:r>
      <w:r>
        <w:rPr>
          <w:rFonts w:cs="Times New Roman"/>
        </w:rPr>
        <w:t>Odvjetničkog društva Suić &amp; Škunca d.o.o. iz Zagreba, Domagojeva 14.</w:t>
      </w:r>
    </w:p>
    <w:p w:rsidRDefault="00CC67FF" w:rsidP="00CC67FF" w:rsidR="00CC67FF">
      <w:pPr>
        <w:widowControl/>
        <w:suppressAutoHyphens w:val="false"/>
        <w:jc w:val="both"/>
      </w:pPr>
    </w:p>
    <w:p w:rsidRDefault="00CC67FF" w:rsidP="00CC67FF" w:rsidR="00CC67FF">
      <w:pPr>
        <w:widowControl/>
        <w:numPr>
          <w:ilvl w:val="0"/>
          <w:numId w:val="6"/>
        </w:numPr>
        <w:suppressAutoHyphens w:val="false"/>
        <w:jc w:val="both"/>
      </w:pPr>
      <w:r>
        <w:t>Nalaže se predlagatelju</w:t>
      </w:r>
      <w:r w:rsidR="006F0848">
        <w:t xml:space="preserve"> Privrednoj banci Zagreb d.d., Zagreb, Radnička cesta 50, </w:t>
      </w:r>
      <w:r w:rsidR="006F0848">
        <w:rPr>
          <w:rFonts w:cs="Times New Roman"/>
        </w:rPr>
        <w:t>OIB: 02535697732,</w:t>
      </w:r>
      <w:r w:rsidR="006F0848">
        <w:t xml:space="preserve"> </w:t>
      </w:r>
      <w:r>
        <w:t xml:space="preserve">da u roku od 8 dana </w:t>
      </w:r>
      <w:r w:rsidR="006F0848">
        <w:t>od dana objave ovog rješenja na mrežnoj stranici e-Oglasna ploča suda, uplati predujam u iznosu od 1.000,00 kn u Fond za namirenje troškova stečajnog postupka</w:t>
      </w:r>
      <w:r w:rsidR="00E001EC">
        <w:t xml:space="preserve">, koji se vodi kod ovoga suda, broj IBAN: HR6223900011300002746, </w:t>
      </w:r>
      <w:r w:rsidR="006F0848">
        <w:t>kao i</w:t>
      </w:r>
      <w:r w:rsidR="00E001EC">
        <w:t xml:space="preserve"> da uplati</w:t>
      </w:r>
      <w:r w:rsidR="006F0848">
        <w:t xml:space="preserve"> dodatni iznos predujma od 10.000,00 kn,</w:t>
      </w:r>
      <w:r w:rsidR="00E001EC">
        <w:t xml:space="preserve"> na račun Trgovačkog suda koji se vodi kod Hrvatske poštanske banke d.d., broj IBAN: HR4023900011300002754, Model 00, Poziv na broj: 220-1153-16,</w:t>
      </w:r>
      <w:r w:rsidR="006F0848">
        <w:t xml:space="preserve"> u skladu s čl. 114. st. 1. Stečajnog zakona (Narodne novine broj 71/15, dalje SZ)</w:t>
      </w:r>
      <w:r>
        <w:t>.</w:t>
      </w:r>
      <w:r w:rsidR="00E001EC">
        <w:t xml:space="preserve"> Ako podnositelj prijedloga Privredna banka Zagreb, d.d. Zagreb, Radnička cesta 50,</w:t>
      </w:r>
      <w:r w:rsidR="00E001EC" w:rsidRPr="00E001EC">
        <w:rPr>
          <w:rFonts w:cs="Times New Roman"/>
        </w:rPr>
        <w:t xml:space="preserve"> </w:t>
      </w:r>
      <w:r w:rsidR="00E001EC">
        <w:rPr>
          <w:rFonts w:cs="Times New Roman"/>
        </w:rPr>
        <w:t>OIB: 02535697732, ne uplati traženi predujam u navedenom roku, sud će prijedlog odbaciti kao nedopušten.</w:t>
      </w:r>
    </w:p>
    <w:p w:rsidRDefault="00CC67FF" w:rsidP="00CC67FF" w:rsidR="00CC67FF">
      <w:pPr>
        <w:widowControl/>
        <w:suppressAutoHyphens w:val="false"/>
        <w:ind w:left="1440"/>
        <w:jc w:val="both"/>
      </w:pPr>
    </w:p>
    <w:p w:rsidRDefault="00A04B28" w:rsidP="006F0848" w:rsidR="005F7221">
      <w:pPr>
        <w:widowControl/>
        <w:numPr>
          <w:ilvl w:val="0"/>
          <w:numId w:val="6"/>
        </w:numPr>
        <w:suppressAutoHyphens w:val="false"/>
        <w:jc w:val="both"/>
      </w:pPr>
      <w:r>
        <w:lastRenderedPageBreak/>
        <w:t xml:space="preserve">Nalaže se </w:t>
      </w:r>
      <w:r w:rsidR="006F0848">
        <w:t xml:space="preserve">direktoru dužnika Stjepanu Sajko, Jalkovec, B. Radića 77, Varaždin, OIB: 17793652616, </w:t>
      </w:r>
      <w:r w:rsidR="005F7221" w:rsidRPr="00412CB1">
        <w:t xml:space="preserve">da na zakazano ročište kod ovoga suda, </w:t>
      </w:r>
      <w:r w:rsidR="006F0848">
        <w:t>17. ožujka</w:t>
      </w:r>
      <w:r w:rsidR="00CC67FF">
        <w:t xml:space="preserve"> 2017</w:t>
      </w:r>
      <w:r w:rsidR="005F7221">
        <w:t xml:space="preserve">. u </w:t>
      </w:r>
      <w:r w:rsidR="006F0848">
        <w:t>12,20</w:t>
      </w:r>
      <w:r w:rsidR="005F7221" w:rsidRPr="00412CB1">
        <w:t xml:space="preserve"> sati, dostavi javnobilježnički ovjerovljen prokazni popis imovine za dužnika</w:t>
      </w:r>
      <w:r w:rsidR="006F0848">
        <w:rPr>
          <w:rFonts w:cs="Times New Roman"/>
        </w:rPr>
        <w:t xml:space="preserve"> SAJKO TRANSPORTI d.o.o., Varaždin, Braće Radić 77, Varaždin, OIB: 51335717637</w:t>
      </w:r>
      <w:r w:rsidR="00C461DF">
        <w:t xml:space="preserve">, </w:t>
      </w:r>
      <w:r w:rsidR="005F7221" w:rsidRPr="00412CB1">
        <w:t>s time da se upozorava da se davanjem netočnih ili nepotpunih podataka izlaže odgovornosti kao za lažan iskaz pred sudom, te podatke o solventnosti za dužnika - obrazac SOL2.</w:t>
      </w:r>
    </w:p>
    <w:p w:rsidRDefault="00363E19" w:rsidP="005F7221" w:rsidR="00363E19">
      <w:pPr>
        <w:rPr>
          <w:rFonts w:cs="Times New Roman"/>
        </w:rPr>
      </w:pPr>
    </w:p>
    <w:p w:rsidRDefault="00CB284F" w:rsidP="005F7221" w:rsidR="00CB284F">
      <w:pPr>
        <w:rPr>
          <w:rFonts w:cs="Times New Roman"/>
        </w:rPr>
      </w:pPr>
    </w:p>
    <w:p w:rsidRDefault="00012293" w:rsidP="00A04B28" w:rsidR="00A04B2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6F0848">
        <w:rPr>
          <w:rFonts w:cs="Times New Roman"/>
        </w:rPr>
        <w:t>2. ožujka</w:t>
      </w:r>
      <w:r w:rsidR="00CC67FF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A04B28" w:rsidP="00A04B28" w:rsidR="00A04B28">
      <w:pPr>
        <w:jc w:val="center"/>
        <w:rPr>
          <w:rFonts w:cs="Times New Roman"/>
        </w:rPr>
      </w:pPr>
    </w:p>
    <w:p w:rsidRDefault="00CB284F" w:rsidP="00A04B28" w:rsidR="00CB284F">
      <w:pPr>
        <w:jc w:val="center"/>
        <w:rPr>
          <w:rFonts w:cs="Times New Roman"/>
        </w:rPr>
      </w:pPr>
    </w:p>
    <w:p w:rsidRDefault="00CB284F" w:rsidP="00CB284F" w:rsidR="00CB284F" w:rsidRPr="006F44C4">
      <w:pPr>
        <w:ind w:firstLine="708" w:left="5664"/>
        <w:jc w:val="both"/>
      </w:pPr>
      <w:r w:rsidRPr="006F44C4">
        <w:t>SUDAC</w:t>
      </w:r>
    </w:p>
    <w:p w:rsidRDefault="00CB284F" w:rsidP="00CB284F" w:rsidR="00CB284F" w:rsidRPr="006F44C4">
      <w:pPr>
        <w:ind w:firstLine="708" w:left="5664"/>
        <w:jc w:val="both"/>
      </w:pPr>
    </w:p>
    <w:p w:rsidRDefault="00CB284F" w:rsidP="00CB284F" w:rsidR="00CB284F" w:rsidRPr="006F44C4">
      <w:pPr>
        <w:ind w:firstLine="708" w:left="4956"/>
        <w:jc w:val="both"/>
      </w:pPr>
      <w:r w:rsidRPr="006F44C4">
        <w:t>Ksenija Flack-Makitan, v.r.</w:t>
      </w:r>
    </w:p>
    <w:p w:rsidRDefault="00CB284F" w:rsidP="00CB284F" w:rsidR="00CB284F" w:rsidRPr="006F44C4">
      <w:pPr>
        <w:ind w:firstLine="708" w:left="4956"/>
        <w:jc w:val="both"/>
      </w:pPr>
    </w:p>
    <w:p w:rsidRDefault="00CB284F" w:rsidP="00CB284F" w:rsidR="00CB284F" w:rsidRPr="006F44C4">
      <w:pPr>
        <w:ind w:left="4956"/>
        <w:jc w:val="both"/>
      </w:pPr>
      <w:r w:rsidRPr="006F44C4">
        <w:t>Za točnost otpravka – ovlašteni službenik:</w:t>
      </w:r>
    </w:p>
    <w:p w:rsidRDefault="00C42207" w:rsidP="00C42207" w:rsidR="00C42207"/>
    <w:p w:rsidRDefault="00CB284F" w:rsidP="00C42207" w:rsidR="00CB284F"/>
    <w:p w:rsidRDefault="00CB284F" w:rsidP="00C42207" w:rsidR="00CB284F"/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CB284F" w:rsidP="006C5FEF" w:rsidR="0079114C">
      <w:pPr>
        <w:jc w:val="both"/>
        <w:rPr>
          <w:rFonts w:cs="Times New Roman"/>
        </w:rPr>
      </w:pPr>
      <w:r>
        <w:rPr>
          <w:rFonts w:cs="Times New Roman"/>
        </w:rPr>
        <w:tab/>
        <w:t>Putem e-Oglasne ploče suda:</w:t>
      </w:r>
    </w:p>
    <w:p w:rsidRDefault="00CB284F" w:rsidP="006C5FEF" w:rsidR="00CB284F" w:rsidRPr="006C5FEF">
      <w:pPr>
        <w:jc w:val="both"/>
        <w:rPr>
          <w:rFonts w:cs="Times New Roman"/>
        </w:rPr>
      </w:pPr>
    </w:p>
    <w:p w:rsidRDefault="00CB284F" w:rsidP="00CB284F" w:rsidR="00CB284F" w:rsidRPr="00CB284F">
      <w:pPr>
        <w:widowControl/>
        <w:numPr>
          <w:ilvl w:val="0"/>
          <w:numId w:val="3"/>
        </w:numPr>
        <w:suppressAutoHyphens w:val="false"/>
        <w:jc w:val="both"/>
      </w:pPr>
      <w:r w:rsidRPr="00CB284F">
        <w:t>Direktor dužnika, Stjepan Sajko, Jalkovec, B. Radića 77, Varaždin,</w:t>
      </w:r>
    </w:p>
    <w:p w:rsidRDefault="00CB284F" w:rsidP="00CB284F" w:rsidR="00CB284F" w:rsidRPr="00CB284F">
      <w:pPr>
        <w:widowControl/>
        <w:numPr>
          <w:ilvl w:val="0"/>
          <w:numId w:val="3"/>
        </w:numPr>
        <w:suppressAutoHyphens w:val="false"/>
        <w:jc w:val="both"/>
      </w:pPr>
      <w:r w:rsidRPr="00CB284F">
        <w:t xml:space="preserve">Dužnik, </w:t>
      </w:r>
      <w:r w:rsidRPr="00CB284F">
        <w:rPr>
          <w:rFonts w:cs="Times New Roman"/>
        </w:rPr>
        <w:t>SAJKO TRANSPORTI d.o.o., Varaždin, Braće Radić 77, Varaždin,</w:t>
      </w:r>
    </w:p>
    <w:p w:rsidRDefault="00CB284F" w:rsidP="00CB284F" w:rsidR="00CB284F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B284F" w:rsidP="00CB284F" w:rsidR="00CB284F">
      <w:pPr>
        <w:widowControl/>
        <w:numPr>
          <w:ilvl w:val="0"/>
          <w:numId w:val="3"/>
        </w:numPr>
        <w:suppressAutoHyphens w:val="false"/>
        <w:jc w:val="both"/>
      </w:pPr>
      <w:r>
        <w:t xml:space="preserve">Privredna banka Zagreb, d.d. Zagreb, Radnička cesta 50, po punomoćnicima odvjetnicima iz </w:t>
      </w:r>
      <w:r>
        <w:rPr>
          <w:rFonts w:cs="Times New Roman"/>
        </w:rPr>
        <w:t>Odvjetničkog društva Suić &amp; Škunca d.o.o. iz Zagreba, Domagojeva 14.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CC67FF" w:rsidP="003F5014" w:rsidR="00CC67F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2B9" w:rsidP="00BA0147" w:rsidR="003172B9">
      <w:r>
        <w:separator/>
      </w:r>
    </w:p>
  </w:endnote>
  <w:endnote w:id="0" w:type="continuationSeparator">
    <w:p w:rsidRDefault="003172B9" w:rsidP="00BA0147" w:rsidR="003172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2B9" w:rsidP="00BA0147" w:rsidR="003172B9">
      <w:r>
        <w:separator/>
      </w:r>
    </w:p>
  </w:footnote>
  <w:footnote w:id="0" w:type="continuationSeparator">
    <w:p w:rsidRDefault="003172B9" w:rsidP="00BA0147" w:rsidR="003172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617D5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6F0848">
      <w:t>1153/16-2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6F0848">
      <w:t>1153/16-2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5C9F15AA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2748"/>
    <w:rsid w:val="000B44AC"/>
    <w:rsid w:val="000C472A"/>
    <w:rsid w:val="000F55DF"/>
    <w:rsid w:val="001D2BCB"/>
    <w:rsid w:val="002341FF"/>
    <w:rsid w:val="002A7BAD"/>
    <w:rsid w:val="002D2FF3"/>
    <w:rsid w:val="002D481B"/>
    <w:rsid w:val="002D4F2D"/>
    <w:rsid w:val="002E69EC"/>
    <w:rsid w:val="00317223"/>
    <w:rsid w:val="003172B9"/>
    <w:rsid w:val="003538D1"/>
    <w:rsid w:val="003617D5"/>
    <w:rsid w:val="00363E19"/>
    <w:rsid w:val="00377F5F"/>
    <w:rsid w:val="003A689F"/>
    <w:rsid w:val="003B3055"/>
    <w:rsid w:val="003D04B7"/>
    <w:rsid w:val="003F0BEA"/>
    <w:rsid w:val="003F5014"/>
    <w:rsid w:val="00416884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6C6A39"/>
    <w:rsid w:val="006F0848"/>
    <w:rsid w:val="00720601"/>
    <w:rsid w:val="0072529F"/>
    <w:rsid w:val="0076577E"/>
    <w:rsid w:val="00777B5B"/>
    <w:rsid w:val="0079114C"/>
    <w:rsid w:val="007D470A"/>
    <w:rsid w:val="0080270A"/>
    <w:rsid w:val="00806764"/>
    <w:rsid w:val="0084747B"/>
    <w:rsid w:val="008B385D"/>
    <w:rsid w:val="008B5950"/>
    <w:rsid w:val="008B6A82"/>
    <w:rsid w:val="00926C33"/>
    <w:rsid w:val="009668AE"/>
    <w:rsid w:val="00970E9C"/>
    <w:rsid w:val="009C0AFE"/>
    <w:rsid w:val="009F187F"/>
    <w:rsid w:val="009F4456"/>
    <w:rsid w:val="009F4BEF"/>
    <w:rsid w:val="00A04B28"/>
    <w:rsid w:val="00A97D02"/>
    <w:rsid w:val="00AC55E9"/>
    <w:rsid w:val="00B520A6"/>
    <w:rsid w:val="00BA0147"/>
    <w:rsid w:val="00BB7851"/>
    <w:rsid w:val="00BE5D64"/>
    <w:rsid w:val="00C23175"/>
    <w:rsid w:val="00C277EA"/>
    <w:rsid w:val="00C42207"/>
    <w:rsid w:val="00C461DF"/>
    <w:rsid w:val="00C61628"/>
    <w:rsid w:val="00C73667"/>
    <w:rsid w:val="00CA6997"/>
    <w:rsid w:val="00CA7317"/>
    <w:rsid w:val="00CB284F"/>
    <w:rsid w:val="00CC67FF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01EC"/>
    <w:rsid w:val="00E0463A"/>
    <w:rsid w:val="00E316D4"/>
    <w:rsid w:val="00E35839"/>
    <w:rsid w:val="00E717D2"/>
    <w:rsid w:val="00EA46C0"/>
    <w:rsid w:val="00EA5506"/>
    <w:rsid w:val="00ED3B5E"/>
    <w:rsid w:val="00ED79A7"/>
    <w:rsid w:val="00F07400"/>
    <w:rsid w:val="00F2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6F0848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3617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7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7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7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7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6F0848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3617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7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7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7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7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St-1153/2016</izvorni_sadrzaj>
    <derivirana_varijabla naziv="DomainObject.Predmet.OznakaBroj_1">St-1153/2016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SAJKO TRANSPORTI društvo sa ograničenom odgovornošću za prijevoz i trgovinu</izvorni_sadrzaj>
    <derivirana_varijabla naziv="DomainObject.Predmet.ProtustrankaFormated_1">  SAJKO TRANSPORTI društvo sa ograničenom odgovornošću za prijevoz i trgovinu</derivirana_varijabla>
  </DomainObject.Predmet.ProtustrankaFormated>
  <DomainObject.Predmet.ProtustrankaFormatedOIB>
    <izvorni_sadrzaj>  SAJKO TRANSPORTI društvo sa ograničenom odgovornošću za prijevoz i trgovinu, OIB 51335717637</izvorni_sadrzaj>
    <derivirana_varijabla naziv="DomainObject.Predmet.ProtustrankaFormatedOIB_1">  SAJKO TRANSPORTI društvo sa ograničenom odgovornošću za prijevoz i trgovinu, OIB 51335717637</derivirana_varijabla>
  </DomainObject.Predmet.ProtustrankaFormatedOIB>
  <DomainObject.Predmet.ProtustrankaFormatedWithAdress>
    <izvorni_sadrzaj> SAJKO TRANSPORTI društvo sa ograničenom odgovornošću za prijevoz i trgovinu, Braće Radića 77, 42000 Jalkovec</izvorni_sadrzaj>
    <derivirana_varijabla naziv="DomainObject.Predmet.ProtustrankaFormatedWithAdress_1"> SAJKO TRANSPORTI društvo sa ograničenom odgovornošću za prijevoz i trgovinu, Braće Radića 77, 42000 Jalkovec</derivirana_varijabla>
  </DomainObject.Predmet.ProtustrankaFormatedWithAdress>
  <DomainObject.Predmet.ProtustrankaFormatedWithAdressOIB>
    <izvorni_sadrzaj> SAJKO TRANSPORTI društvo sa ograničenom odgovornošću za prijevoz i trgovinu, OIB 51335717637, Braće Radića 77, 42000 Jalkovec</izvorni_sadrzaj>
    <derivirana_varijabla naziv="DomainObject.Predmet.ProtustrankaFormatedWithAdressOIB_1"> SAJKO TRANSPORTI društvo sa ograničenom odgovornošću za prijevoz i trgovinu, OIB 51335717637, Braće Radića 77, 42000 Jalkovec</derivirana_varijabla>
  </DomainObject.Predmet.ProtustrankaFormatedWithAdressOIB>
  <DomainObject.Predmet.ProtustrankaWithAdress>
    <izvorni_sadrzaj>SAJKO TRANSPORTI društvo sa ograničenom odgovornošću za prijevoz i trgovinu Braće Radića 77, 42000 Jalkovec</izvorni_sadrzaj>
    <derivirana_varijabla naziv="DomainObject.Predmet.ProtustrankaWithAdress_1">SAJKO TRANSPORTI društvo sa ograničenom odgovornošću za prijevoz i trgovinu Braće Radića 77, 42000 Jalkovec</derivirana_varijabla>
  </DomainObject.Predmet.ProtustrankaWithAdress>
  <DomainObject.Predmet.ProtustrankaWithAdressOIB>
    <izvorni_sadrzaj>SAJKO TRANSPORTI društvo sa ograničenom odgovornošću za prijevoz i trgovinu, OIB 51335717637, Braće Radića 77, 42000 Jalkovec</izvorni_sadrzaj>
    <derivirana_varijabla naziv="DomainObject.Predmet.ProtustrankaWithAdressOIB_1">SAJKO TRANSPORTI društvo sa ograničenom odgovornošću za prijevoz i trgovinu, OIB 51335717637, Braće Radića 77, 42000 Jalkovec</derivirana_varijabla>
  </DomainObject.Predmet.ProtustrankaWithAdressOIB>
  <DomainObject.Predmet.ProtustrankaNazivFormated>
    <izvorni_sadrzaj>SAJKO TRANSPORTI društvo sa ograničenom odgovornošću za prijevoz i trgovinu</izvorni_sadrzaj>
    <derivirana_varijabla naziv="DomainObject.Predmet.ProtustrankaNazivFormated_1">SAJKO TRANSPORTI društvo sa ograničenom odgovornošću za prijevoz i trgovinu</derivirana_varijabla>
  </DomainObject.Predmet.ProtustrankaNazivFormated>
  <DomainObject.Predmet.ProtustrankaNazivFormatedOIB>
    <izvorni_sadrzaj>SAJKO TRANSPORTI društvo sa ograničenom odgovornošću za prijevoz i trgovinu, OIB 51335717637</izvorni_sadrzaj>
    <derivirana_varijabla naziv="DomainObject.Predmet.ProtustrankaNazivFormatedOIB_1">SAJKO TRANSPORTI društvo sa ograničenom odgovornošću za prijevoz i trgovinu, OIB 51335717637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</izvorni_sadrzaj>
    <derivirana_varijabla naziv="DomainObject.Predmet.StrankaFormated_1">  PRIVREDNA BANKA ZAGREB - DIONIČKO DRUŠTVO</derivirana_varijabla>
  </DomainObject.Predmet.StrankaFormated>
  <DomainObject.Predmet.StrankaFormatedOIB>
    <izvorni_sadrzaj>  PRIVREDNA BANKA ZAGREB - DIONIČKO DRUŠTVO, OIB 02535697732</izvorni_sadrzaj>
    <derivirana_varijabla naziv="DomainObject.Predmet.StrankaFormatedOIB_1">  PRIVREDNA BANKA ZAGREB - DIONIČKO DRUŠTVO, OIB 02535697732</derivirana_varijabla>
  </DomainObject.Predmet.StrankaFormatedOIB>
  <DomainObject.Predmet.StrankaFormatedWithAdress>
    <izvorni_sadrzaj> PRIVREDNA BANKA ZAGREB - DIONIČKO DRUŠTVO, Radnička cesta 50, 10000 Zagreb</izvorni_sadrzaj>
    <derivirana_varijabla naziv="DomainObject.Predmet.StrankaFormatedWithAdress_1"> PRIVREDNA BANKA ZAGREB - DIONIČKO DRUŠTVO, Radnička cesta 50, 10000 Zagreb</derivirana_varijabla>
  </DomainObject.Predmet.StrankaFormatedWithAdress>
  <DomainObject.Predmet.StrankaFormatedWithAdressOIB>
    <izvorni_sadrzaj> PRIVREDNA BANKA ZAGREB - DIONIČKO DRUŠTVO, OIB 02535697732, Radnička cesta 50, 10000 Zagreb</izvorni_sadrzaj>
    <derivirana_varijabla naziv="DomainObject.Predmet.StrankaFormatedWithAdressOIB_1"> PRIVREDNA BANKA ZAGREB - DIONIČKO DRUŠTVO, OIB 02535697732, Radnička cesta 50, 10000 Zagreb</derivirana_varijabla>
  </DomainObject.Predmet.StrankaFormatedWithAdressOIB>
  <DomainObject.Predmet.StrankaWithAdress>
    <izvorni_sadrzaj>PRIVREDNA BANKA ZAGREB - DIONIČKO DRUŠTVO Radnička cesta 50,10000 Zagreb</izvorni_sadrzaj>
    <derivirana_varijabla naziv="DomainObject.Predmet.StrankaWithAdress_1">PRIVREDNA BANKA ZAGREB - DIONIČKO DRUŠTVO Radnička cesta 50,10000 Zagreb</derivirana_varijabla>
  </DomainObject.Predmet.StrankaWithAdress>
  <DomainObject.Predmet.StrankaWithAdressOIB>
    <izvorni_sadrzaj>PRIVREDNA BANKA ZAGREB - DIONIČKO DRUŠTVO, OIB 02535697732, Radnička cesta 50,10000 Zagreb</izvorni_sadrzaj>
    <derivirana_varijabla naziv="DomainObject.Predmet.StrankaWithAdressOIB_1">PRIVREDNA BANKA ZAGREB - DIONIČKO DRUŠTVO, OIB 02535697732, Radnička cesta 50,10000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174377.65</izvorni_sadrzaj>
    <derivirana_varijabla naziv="DomainObject.Predmet.TrenutnaVrijednost_1">174377.65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PRIVREDNA BANKA ZAGREB - DIONIČKO DRUŠTVO</item>
    </izvorni_sadrzaj>
    <derivirana_varijabla naziv="DomainObject.Predmet.StrankaListFormated_1">
      <item>PRIVREDNA BANKA ZAGREB - DIONIČKO DRUŠTVO</item>
    </derivirana_varijabla>
  </DomainObject.Predmet.StrankaListFormated>
  <DomainObject.Predmet.StrankaListFormatedOIB>
    <izvorni_sadrzaj>
      <item>PRIVREDNA BANKA ZAGREB - DIONIČKO DRUŠTVO, OIB 02535697732</item>
    </izvorni_sadrzaj>
    <derivirana_varijabla naziv="DomainObject.Predmet.StrankaListFormatedOIB_1">
      <item>PRIVREDNA BANKA ZAGREB - DIONIČKO DRUŠTVO, OIB 02535697732</item>
    </derivirana_varijabla>
  </DomainObject.Predmet.StrankaListFormatedOIB>
  <DomainObject.Predmet.StrankaListFormatedWithAdress>
    <izvorni_sadrzaj>
      <item>PRIVREDNA BANKA ZAGREB - DIONIČKO DRUŠTVO, Radnička cesta 50, 10000 Zagreb</item>
    </izvorni_sadrzaj>
    <derivirana_varijabla naziv="DomainObject.Predmet.StrankaListFormatedWithAdress_1">
      <item>PRIVREDNA BANKA ZAGREB - DIONIČKO DRUŠTVO, Radnička cesta 50, 10000 Zagreb</item>
    </derivirana_varijabla>
  </DomainObject.Predmet.StrankaListFormatedWithAdress>
  <DomainObject.Predmet.StrankaListFormatedWithAdressOIB>
    <izvorni_sadrzaj>
      <item>PRIVREDNA BANKA ZAGREB - DIONIČKO DRUŠTVO, OIB 02535697732, Radnička cesta 50, 10000 Zagreb</item>
    </izvorni_sadrzaj>
    <derivirana_varijabla naziv="DomainObject.Predmet.StrankaListFormatedWithAdressOIB_1"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SAJKO TRANSPORTI društvo sa ograničenom odgovornošću za prijevoz i trgovinu</item>
    </izvorni_sadrzaj>
    <derivirana_varijabla naziv="DomainObject.Predmet.ProtuStrankaListFormated_1">
      <item>SAJKO TRANSPORTI društvo sa ograničenom odgovornošću za prijevoz i trgovinu</item>
    </derivirana_varijabla>
  </DomainObject.Predmet.ProtuStrankaListFormated>
  <DomainObject.Predmet.ProtuStrankaListFormatedOIB>
    <izvorni_sadrzaj>
      <item>SAJKO TRANSPORTI društvo sa ograničenom odgovornošću za prijevoz i trgovinu, OIB 51335717637</item>
    </izvorni_sadrzaj>
    <derivirana_varijabla naziv="DomainObject.Predmet.ProtuStrankaListFormatedOIB_1">
      <item>SAJKO TRANSPORTI društvo sa ograničenom odgovornošću za prijevoz i trgovinu, OIB 51335717637</item>
    </derivirana_varijabla>
  </DomainObject.Predmet.ProtuStrankaListFormatedOIB>
  <DomainObject.Predmet.ProtuStrankaListFormatedWithAdress>
    <izvorni_sadrzaj>
      <item>SAJKO TRANSPORTI društvo sa ograničenom odgovornošću za prijevoz i trgovinu, Braće Radića 77, 42000 Jalkovec</item>
    </izvorni_sadrzaj>
    <derivirana_varijabla naziv="DomainObject.Predmet.ProtuStrankaListFormatedWithAdress_1">
      <item>SAJKO TRANSPORTI društvo sa ograničenom odgovornošću za prijevoz i trgovinu, Braće Radića 77, 42000 Jalkovec</item>
    </derivirana_varijabla>
  </DomainObject.Predmet.ProtuStrankaListFormatedWithAdress>
  <DomainObject.Predmet.ProtuStrankaListFormatedWithAdressOIB>
    <izvorni_sadrzaj>
      <item>SAJKO TRANSPORTI društvo sa ograničenom odgovornošću za prijevoz i trgovinu, OIB 51335717637, Braće Radića 77, 42000 Jalkovec</item>
    </izvorni_sadrzaj>
    <derivirana_varijabla naziv="DomainObject.Predmet.ProtuStrankaListFormatedWithAdressOIB_1">
      <item>SAJKO TRANSPORTI društvo sa ograničenom odgovornošću za prijevoz i trgovinu, OIB 51335717637, Braće Radića 77, 42000 Jalkovec</item>
    </derivirana_varijabla>
  </DomainObject.Predmet.ProtuStrankaListFormatedWithAdressOIB>
  <DomainObject.Predmet.ProtuStrankaListNazivFormated>
    <izvorni_sadrzaj>
      <item>SAJKO TRANSPORTI društvo sa ograničenom odgovornošću za prijevoz i trgovinu</item>
    </izvorni_sadrzaj>
    <derivirana_varijabla naziv="DomainObject.Predmet.ProtuStrankaListNazivFormated_1">
      <item>SAJKO TRANSPORTI društvo sa ograničenom odgovornošću za prijevoz i trgovinu</item>
    </derivirana_varijabla>
  </DomainObject.Predmet.ProtuStrankaListNazivFormated>
  <DomainObject.Predmet.ProtuStrankaListNazivFormatedOIB>
    <izvorni_sadrzaj>
      <item>SAJKO TRANSPORTI društvo sa ograničenom odgovornošću za prijevoz i trgovinu, OIB 51335717637</item>
    </izvorni_sadrzaj>
    <derivirana_varijabla naziv="DomainObject.Predmet.ProtuStrankaListNazivFormatedOIB_1">
      <item>SAJKO TRANSPORTI društvo sa ograničenom odgovornošću za prijevoz i trgovinu, OIB 51335717637</item>
    </derivirana_varijabla>
  </DomainObject.Predmet.ProtuStrankaListNazivFormatedOIB>
  <DomainObject.Predmet.OstaliListFormated>
    <izvorni_sadrzaj>
      <item>Stjepan Sajko</item>
      <item>Županijsko državno odvjetništvo u Varaždinu</item>
      <item>OD Suić &amp; Škunca d.o.o.</item>
    </izvorni_sadrzaj>
    <derivirana_varijabla naziv="DomainObject.Predmet.OstaliListFormated_1">
      <item>Stjepan Sajko</item>
      <item>Županijsko državno odvjetništvo u Varaždinu</item>
      <item>OD Suić &amp; Škunca d.o.o.</item>
    </derivirana_varijabla>
  </DomainObject.Predmet.OstaliListFormated>
  <DomainObject.Predmet.OstaliListFormatedOIB>
    <izvorni_sadrzaj>
      <item>Stjepan Sajko, OIB 17793652616</item>
      <item>Županijsko državno odvjetništvo u Varaždinu</item>
      <item>OD Suić &amp; Škunca d.o.o.</item>
    </izvorni_sadrzaj>
    <derivirana_varijabla naziv="DomainObject.Predmet.OstaliListFormatedOIB_1">
      <item>Stjepan Sajko, OIB 17793652616</item>
      <item>Županijsko državno odvjetništvo u Varaždinu</item>
      <item>OD Suić &amp; Škunca d.o.o.</item>
    </derivirana_varijabla>
  </DomainObject.Predmet.OstaliListFormatedOIB>
  <DomainObject.Predmet.OstaliListFormatedWithAdress>
    <izvorni_sadrzaj>
      <item>Stjepan Sajko, Braće Radića 77, 42000 Jalkovec</item>
      <item>Županijsko državno odvjetništvo u Varaždinu</item>
      <item>OD Suić &amp; Škunca d.o.o., Domagojeva 14, 10000 Zagreb</item>
    </izvorni_sadrzaj>
    <derivirana_varijabla naziv="DomainObject.Predmet.OstaliListFormatedWithAdress_1">
      <item>Stjepan Sajko, Braće Radića 77, 42000 Jalkovec</item>
      <item>Županijsko državno odvjetništvo u Varaždinu</item>
      <item>OD Suić &amp; Škunca d.o.o., Domagojeva 14, 10000 Zagreb</item>
    </derivirana_varijabla>
  </DomainObject.Predmet.OstaliListFormatedWithAdress>
  <DomainObject.Predmet.OstaliListFormatedWithAdressOIB>
    <izvorni_sadrzaj>
      <item>Stjepan Sajko, OIB 17793652616, Braće Radića 77, 42000 Jalkovec</item>
      <item>Županijsko državno odvjetništvo u Varaždinu</item>
      <item>OD Suić &amp; Škunca d.o.o., Domagojeva 14, 10000 Zagreb</item>
    </izvorni_sadrzaj>
    <derivirana_varijabla naziv="DomainObject.Predmet.OstaliListFormatedWithAdressOIB_1">
      <item>Stjepan Sajko, OIB 17793652616, Braće Radića 77, 42000 Jalkovec</item>
      <item>Županijsko državno odvjetništvo u Varaždinu</item>
      <item>OD Suić &amp; Škunca d.o.o., Domagojeva 14, 10000 Zagreb</item>
    </derivirana_varijabla>
  </DomainObject.Predmet.OstaliListFormatedWithAdressOIB>
  <DomainObject.Predmet.OstaliListNazivFormated>
    <izvorni_sadrzaj>
      <item>Stjepan Sajko</item>
      <item>Županijsko državno odvjetništvo u Varaždinu</item>
      <item>OD Suić &amp; Škunca d.o.o.</item>
    </izvorni_sadrzaj>
    <derivirana_varijabla naziv="DomainObject.Predmet.OstaliListNazivFormated_1">
      <item>Stjepan Sajko</item>
      <item>Županijsko državno odvjetništvo u Varaždinu</item>
      <item>OD Suić &amp; Škunca d.o.o.</item>
    </derivirana_varijabla>
  </DomainObject.Predmet.OstaliListNazivFormated>
  <DomainObject.Predmet.OstaliListNazivFormatedOIB>
    <izvorni_sadrzaj>
      <item>Stjepan Sajko, OIB 17793652616</item>
      <item>Županijsko državno odvjetništvo u Varaždinu</item>
      <item>OD Suić &amp; Škunca d.o.o.</item>
    </izvorni_sadrzaj>
    <derivirana_varijabla naziv="DomainObject.Predmet.OstaliListNazivFormatedOIB_1">
      <item>Stjepan Sajko, OIB 17793652616</item>
      <item>Županijsko državno odvjetništvo u Varaždinu</item>
      <item>OD Suić &amp; Škunca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SAJKO TRANSPORTI društvo sa ograničenom odgovornošću za prijevoz i trgovinu</izvorni_sadrzaj>
    <derivirana_varijabla naziv="DomainObject.Predmet.ProtustrankaIDrugi_1">SAJKO TRANSPORTI društvo sa ograničenom odgovornošću za prijevoz i trgovinu</derivirana_varijabla>
  </DomainObject.Predmet.ProtustrankaIDrugi>
  <DomainObject.Predmet.StrankaIDrugiAdressOIB>
    <izvorni_sadrzaj>PRIVREDNA BANKA ZAGREB - DIONIČKO DRUŠTVO, OIB 02535697732, Radnička cesta 50, 10000 Zagreb</izvorni_sadrzaj>
    <derivirana_varijabla naziv="DomainObject.Predmet.StrankaIDrugiAdressOIB_1">PRIVREDNA BANKA ZAGREB - DIONIČKO DRUŠTVO, OIB 02535697732, Radnička cesta 50, 10000 Zagreb</derivirana_varijabla>
  </DomainObject.Predmet.StrankaIDrugiAdressOIB>
  <DomainObject.Predmet.ProtustrankaIDrugiAdressOIB>
    <izvorni_sadrzaj>SAJKO TRANSPORTI društvo sa ograničenom odgovornošću za prijevoz i trgovinu, OIB 51335717637, Braće Radića 77, 42000 Jalkovec</izvorni_sadrzaj>
    <derivirana_varijabla naziv="DomainObject.Predmet.ProtustrankaIDrugiAdressOIB_1">SAJKO TRANSPORTI društvo sa ograničenom odgovornošću za prijevoz i trgovinu, OIB 51335717637, Braće Radića 77,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SAJKO TRANSPORTI društvo sa ograničenom odgovornošću za prijevoz i trgovinu</item>
      <item>Stjepan Sajko</item>
      <item>Županijsko državno odvjetništvo u Varaždinu</item>
      <item>OD Suić &amp; Škunca d.o.o.</item>
    </izvorni_sadrzaj>
    <derivirana_varijabla naziv="DomainObject.Predmet.SudioniciListNaziv_1">
      <item>PRIVREDNA BANKA ZAGREB - DIONIČKO DRUŠTVO</item>
      <item>SAJKO TRANSPORTI društvo sa ograničenom odgovornošću za prijevoz i trgovinu</item>
      <item>Stjepan Sajko</item>
      <item>Županijsko državno odvjetništvo u Varaždinu</item>
      <item>OD Suić &amp; Škunca d.o.o.</item>
    </derivirana_varijabla>
  </DomainObject.Predmet.SudioniciListNaziv>
  <DomainObject.Predmet.SudioniciListAdressOIB>
    <izvorni_sadrzaj>
      <item>PRIVREDNA BANKA ZAGREB - DIONIČKO DRUŠTVO, OIB 02535697732, Radnička cesta 50,10000 Zagreb</item>
      <item>SAJKO TRANSPORTI društvo sa ograničenom odgovornošću za prijevoz i trgovinu, OIB 51335717637, Braće Radića 77,42000 Jalkovec</item>
      <item>Stjepan Sajko, OIB 17793652616, Braće Radića 77,42000 Jalkovec</item>
      <item>Županijsko državno odvjetništvo u Varaždinu</item>
      <item>OD Suić &amp; Škunca d.o.o., Domagojeva 14,10000 Zagreb</item>
    </izvorni_sadrzaj>
    <derivirana_varijabla naziv="DomainObject.Predmet.SudioniciListAdressOIB_1">
      <item>PRIVREDNA BANKA ZAGREB - DIONIČKO DRUŠTVO, OIB 02535697732, Radnička cesta 50,10000 Zagreb</item>
      <item>SAJKO TRANSPORTI društvo sa ograničenom odgovornošću za prijevoz i trgovinu, OIB 51335717637, Braće Radića 77,42000 Jalkovec</item>
      <item>Stjepan Sajko, OIB 17793652616, Braće Radića 77,42000 Jalkovec</item>
      <item>Županijsko državno odvjetništvo u Varaždinu</item>
      <item>OD Suić &amp; Škunca d.o.o.,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51335717637</item>
      <item>, OIB 17793652616</item>
      <item>, OIB null</item>
      <item>, OIB null</item>
    </izvorni_sadrzaj>
    <derivirana_varijabla naziv="DomainObject.Predmet.SudioniciListNazivOIB_1">
      <item>, OIB 02535697732</item>
      <item>, OIB 51335717637</item>
      <item>, OIB 17793652616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B5488B-AEB4-4FE4-A2E9-A1CE3FD088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2957</properties:Characters>
  <properties:Lines>86</properties:Lines>
  <properties:Paragraphs>29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2017-03-02T12:08:00Z</cp:lastPrinted>
  <dcterms:modified xmlns:xsi="http://www.w3.org/2001/XMLSchema-instance" xsi:type="dcterms:W3CDTF">2017-03-02T12:11:00Z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