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a5b8" w14:paraId="e65a5b8" w:rsidRDefault="0001726C" w:rsidP="0001726C" w:rsidR="0001726C">
      <w:pPr>
        <w:jc w:val="right"/>
        <w15:collapsed w:val="false"/>
      </w:pPr>
      <w:r>
        <w:t>6 St-</w:t>
      </w:r>
      <w:r w:rsidR="000D2ABF">
        <w:t>210</w:t>
      </w:r>
      <w:r w:rsidR="004F7E28">
        <w:t>/18-8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7F722E">
        <w:t xml:space="preserve">RH MF Porezna uprava zastupani po ŽDO Osijek, za otvaranje stečajnog postupka nad dužnikom </w:t>
      </w:r>
      <w:r w:rsidR="000D2ABF" w:rsidRPr="000D2ABF">
        <w:rPr>
          <w:b/>
        </w:rPr>
        <w:t xml:space="preserve">GORKI </w:t>
      </w:r>
      <w:proofErr w:type="spellStart"/>
      <w:r w:rsidR="000D2ABF" w:rsidRPr="000D2ABF">
        <w:rPr>
          <w:b/>
        </w:rPr>
        <w:t>gradbeništvo</w:t>
      </w:r>
      <w:proofErr w:type="spellEnd"/>
      <w:r w:rsidR="000D2ABF" w:rsidRPr="000D2ABF">
        <w:rPr>
          <w:b/>
        </w:rPr>
        <w:t xml:space="preserve"> d.o.o. Sora, GLAVNA  PODRUŽNICA NAŠICE, Našice, </w:t>
      </w:r>
      <w:proofErr w:type="spellStart"/>
      <w:r w:rsidR="000D2ABF" w:rsidRPr="000D2ABF">
        <w:rPr>
          <w:b/>
        </w:rPr>
        <w:t>Dudići</w:t>
      </w:r>
      <w:proofErr w:type="spellEnd"/>
      <w:r w:rsidR="000D2ABF" w:rsidRPr="000D2ABF">
        <w:rPr>
          <w:b/>
        </w:rPr>
        <w:t xml:space="preserve"> 3d, OIB: 92946325296, MBS: 030163984</w:t>
      </w:r>
      <w:r>
        <w:t xml:space="preserve">, dana </w:t>
      </w:r>
      <w:r w:rsidR="004F7E28">
        <w:t>30</w:t>
      </w:r>
      <w:r>
        <w:t xml:space="preserve">. ožujka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0D2ABF">
        <w:t xml:space="preserve">Goran Pavlović, OIB: 92838212492, Našice, </w:t>
      </w:r>
      <w:proofErr w:type="spellStart"/>
      <w:r w:rsidR="000D2ABF">
        <w:t>Dudić</w:t>
      </w:r>
      <w:proofErr w:type="spellEnd"/>
      <w:r w:rsidR="000D2ABF">
        <w:t xml:space="preserve"> 3d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0D2ABF">
        <w:rPr>
          <w:b/>
        </w:rPr>
        <w:t>210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0D2ABF">
        <w:t xml:space="preserve">Goran Pavlović, OIB: 92838212492, Našice, </w:t>
      </w:r>
      <w:proofErr w:type="spellStart"/>
      <w:r w:rsidR="000D2ABF">
        <w:t>Dudić</w:t>
      </w:r>
      <w:proofErr w:type="spellEnd"/>
      <w:r w:rsidR="000D2ABF">
        <w:t xml:space="preserve"> 3d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0D2ABF">
        <w:rPr>
          <w:b/>
        </w:rPr>
        <w:t>210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0D2ABF">
        <w:t xml:space="preserve">Goran Pavlović, OIB: 92838212492, Našice, </w:t>
      </w:r>
      <w:proofErr w:type="spellStart"/>
      <w:r w:rsidR="000D2ABF">
        <w:t>Dudić</w:t>
      </w:r>
      <w:proofErr w:type="spellEnd"/>
      <w:r w:rsidR="000D2ABF">
        <w:t xml:space="preserve"> 3d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0D2ABF">
        <w:t xml:space="preserve">Goran Pavlović, OIB: 92838212492, Našice, </w:t>
      </w:r>
      <w:proofErr w:type="spellStart"/>
      <w:r w:rsidR="000D2ABF">
        <w:t>Dudić</w:t>
      </w:r>
      <w:proofErr w:type="spellEnd"/>
      <w:r w:rsidR="000D2ABF">
        <w:t xml:space="preserve"> 3d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0D2ABF" w:rsidP="000D2ABF" w:rsidR="0001726C">
      <w:pPr>
        <w:jc w:val="right"/>
      </w:pPr>
      <w:r w:rsidRPr="000D2ABF">
        <w:t>6 St-210/18-8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0D2ABF">
        <w:rPr>
          <w:bCs/>
        </w:rPr>
        <w:t>7. veljače 2018. g.</w:t>
      </w:r>
      <w:r>
        <w:rPr>
          <w:bCs/>
        </w:rPr>
        <w:t xml:space="preserve"> podnijela ovom sudu prijedlog za pokretanje stečajnog postupka nad dužnikom </w:t>
      </w:r>
      <w:r w:rsidR="000D2ABF" w:rsidRPr="000D2ABF">
        <w:t xml:space="preserve">GORKI </w:t>
      </w:r>
      <w:proofErr w:type="spellStart"/>
      <w:r w:rsidR="000D2ABF" w:rsidRPr="000D2ABF">
        <w:t>gradbeništvo</w:t>
      </w:r>
      <w:proofErr w:type="spellEnd"/>
      <w:r w:rsidR="000D2ABF" w:rsidRPr="000D2ABF">
        <w:t xml:space="preserve"> d.o.o. Sora, GLAVNA  PODRUŽNICA NAŠICE, Našice, </w:t>
      </w:r>
      <w:proofErr w:type="spellStart"/>
      <w:r w:rsidR="000D2ABF" w:rsidRPr="000D2ABF">
        <w:t>Dudići</w:t>
      </w:r>
      <w:proofErr w:type="spellEnd"/>
      <w:r w:rsidR="000D2ABF" w:rsidRPr="000D2ABF">
        <w:t xml:space="preserve"> 3d, OIB: 92946325296, MBS: 030163984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0D2ABF" w:rsidRPr="000D2ABF">
        <w:rPr>
          <w:b/>
        </w:rPr>
        <w:t>22. siječnja 2018</w:t>
      </w:r>
      <w:r>
        <w:t xml:space="preserve">. g.  (čl. 110 st. 1 SZ) a nakon toga i RH MF Porezna uprava zastupana po ŽDO prijedlog za otvaranje stečajnog postupka nad dužnikom dana </w:t>
      </w:r>
      <w:r w:rsidR="000D2ABF">
        <w:rPr>
          <w:b/>
        </w:rPr>
        <w:t>7. veljače 2018.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0D2ABF">
        <w:t>210</w:t>
      </w:r>
      <w:r w:rsidR="009D4F4C">
        <w:t>/18</w:t>
      </w:r>
      <w:r w:rsidR="00065E57">
        <w:t xml:space="preserve"> od </w:t>
      </w:r>
      <w:r w:rsidR="009D4F4C">
        <w:t>30</w:t>
      </w:r>
      <w:r w:rsidR="00065E57">
        <w:t>. ožujka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0D2ABF">
        <w:t xml:space="preserve">Margareta </w:t>
      </w:r>
      <w:proofErr w:type="spellStart"/>
      <w:r w:rsidR="000D2ABF">
        <w:t>Bondža</w:t>
      </w:r>
      <w:proofErr w:type="spellEnd"/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0D2ABF">
        <w:rPr>
          <w:b/>
        </w:rPr>
        <w:t>22. siječnja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0D2ABF">
        <w:rPr>
          <w:b/>
        </w:rPr>
        <w:t>7. veljače 2018. g.</w:t>
      </w:r>
      <w:r w:rsidR="00FC6F35">
        <w:t xml:space="preserve"> </w:t>
      </w:r>
      <w:r>
        <w:t xml:space="preserve">utvrdio da visina blokade žiro računa dužnika iznosi </w:t>
      </w:r>
      <w:r w:rsidR="000D2ABF">
        <w:t>25.969,42</w:t>
      </w:r>
      <w:r w:rsidR="00FC6F35">
        <w:t xml:space="preserve"> kn odnosno prema RH MF Poreznoj upravi </w:t>
      </w:r>
      <w:r w:rsidR="000D2ABF">
        <w:t>3.943,81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0D2ABF">
        <w:t>22. siječnja 2018</w:t>
      </w:r>
      <w:r w:rsidR="00065E57">
        <w:t xml:space="preserve">.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D2ABF" w:rsidP="000D2ABF" w:rsidR="00FC6F35">
      <w:pPr>
        <w:ind w:firstLine="708"/>
        <w:jc w:val="right"/>
      </w:pPr>
      <w:r w:rsidRPr="000D2ABF">
        <w:lastRenderedPageBreak/>
        <w:t>6 St-210/18-8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4F7E28">
        <w:t>30</w:t>
      </w:r>
      <w:r w:rsidR="00065E57">
        <w:t>. ožujka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0D2ABF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0D2ABF">
        <w:t xml:space="preserve">Goran Pavlović, Našice, </w:t>
      </w:r>
      <w:proofErr w:type="spellStart"/>
      <w:r w:rsidR="000D2ABF">
        <w:t>Dudić</w:t>
      </w:r>
      <w:proofErr w:type="spellEnd"/>
      <w:r w:rsidR="000D2ABF">
        <w:t xml:space="preserve"> 3d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FC6F35">
        <w:t>16</w:t>
      </w:r>
      <w:r>
        <w:t>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021" w:rsidP="00C06AA6" w:rsidR="00666021">
      <w:r>
        <w:separator/>
      </w:r>
    </w:p>
  </w:endnote>
  <w:endnote w:id="0" w:type="continuationSeparator">
    <w:p w:rsidRDefault="00666021" w:rsidP="00C06AA6" w:rsidR="00666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021" w:rsidP="00C06AA6" w:rsidR="00666021">
      <w:r>
        <w:separator/>
      </w:r>
    </w:p>
  </w:footnote>
  <w:footnote w:id="0" w:type="continuationSeparator">
    <w:p w:rsidRDefault="00666021" w:rsidP="00C06AA6" w:rsidR="00666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3986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C3986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66021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9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3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9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3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GORKI gradbeništvo d.o.o. Sora, GLAVNA  PODRUŽNICA NAŠICE</izvorni_sadrzaj>
    <derivirana_varijabla naziv="DomainObject.Predmet.ProtustrankaFormated_1">  GORKI gradbeništvo d.o.o. Sora, GLAVNA  PODRUŽNICA NAŠICE</derivirana_varijabla>
  </DomainObject.Predmet.ProtustrankaFormated>
  <DomainObject.Predmet.ProtustrankaFormatedOIB>
    <izvorni_sadrzaj>  GORKI gradbeništvo d.o.o. Sora, GLAVNA  PODRUŽNICA NAŠICE, OIB 92946325296</izvorni_sadrzaj>
    <derivirana_varijabla naziv="DomainObject.Predmet.ProtustrankaFormatedOIB_1">  GORKI gradbeništvo d.o.o. Sora, GLAVNA  PODRUŽNICA NAŠICE, OIB 92946325296</derivirana_varijabla>
  </DomainObject.Predmet.ProtustrankaFormatedOIB>
  <DomainObject.Predmet.ProtustrankaFormatedWithAdress>
    <izvorni_sadrzaj> GORKI gradbeništvo d.o.o. Sora, GLAVNA  PODRUŽNICA NAŠICE, Dudić 3D, 31500 Našice</izvorni_sadrzaj>
    <derivirana_varijabla naziv="DomainObject.Predmet.ProtustrankaFormatedWithAdress_1"> GORKI gradbeništvo d.o.o. Sora, GLAVNA  PODRUŽNICA NAŠICE, Dudić 3D, 31500 Našice</derivirana_varijabla>
  </DomainObject.Predmet.ProtustrankaFormatedWithAdress>
  <DomainObject.Predmet.ProtustrankaFormatedWithAdressOIB>
    <izvorni_sadrzaj> GORKI gradbeništvo d.o.o. Sora, GLAVNA  PODRUŽNICA NAŠICE, OIB 92946325296, Dudić 3D, 31500 Našice</izvorni_sadrzaj>
    <derivirana_varijabla naziv="DomainObject.Predmet.ProtustrankaFormatedWithAdressOIB_1"> GORKI gradbeništvo d.o.o. Sora, GLAVNA  PODRUŽNICA NAŠICE, OIB 92946325296, Dudić 3D, 31500 Našice</derivirana_varijabla>
  </DomainObject.Predmet.ProtustrankaFormatedWithAdressOIB>
  <DomainObject.Predmet.ProtustrankaWithAdress>
    <izvorni_sadrzaj>GORKI gradbeništvo d.o.o. Sora, GLAVNA  PODRUŽNICA NAŠICE Dudić 3D, 31500 Našice</izvorni_sadrzaj>
    <derivirana_varijabla naziv="DomainObject.Predmet.ProtustrankaWithAdress_1">GORKI gradbeništvo d.o.o. Sora, GLAVNA  PODRUŽNICA NAŠICE Dudić 3D, 31500 Našice</derivirana_varijabla>
  </DomainObject.Predmet.ProtustrankaWithAdress>
  <DomainObject.Predmet.ProtustrankaWithAdressOIB>
    <izvorni_sadrzaj>GORKI gradbeništvo d.o.o. Sora, GLAVNA  PODRUŽNICA NAŠICE, OIB 92946325296, Dudić 3D, 31500 Našice</izvorni_sadrzaj>
    <derivirana_varijabla naziv="DomainObject.Predmet.ProtustrankaWithAdressOIB_1">GORKI gradbeništvo d.o.o. Sora, GLAVNA  PODRUŽNICA NAŠICE, OIB 92946325296, Dudić 3D, 31500 Našice</derivirana_varijabla>
  </DomainObject.Predmet.ProtustrankaWithAdressOIB>
  <DomainObject.Predmet.ProtustrankaNazivFormated>
    <izvorni_sadrzaj>GORKI gradbeništvo d.o.o. Sora, GLAVNA  PODRUŽNICA NAŠICE</izvorni_sadrzaj>
    <derivirana_varijabla naziv="DomainObject.Predmet.ProtustrankaNazivFormated_1">GORKI gradbeništvo d.o.o. Sora, GLAVNA  PODRUŽNICA NAŠICE</derivirana_varijabla>
  </DomainObject.Predmet.ProtustrankaNazivFormated>
  <DomainObject.Predmet.ProtustrankaNazivFormatedOIB>
    <izvorni_sadrzaj>GORKI gradbeništvo d.o.o. Sora, GLAVNA  PODRUŽNICA NAŠICE, OIB 92946325296</izvorni_sadrzaj>
    <derivirana_varijabla naziv="DomainObject.Predmet.ProtustrankaNazivFormatedOIB_1">GORKI gradbeništvo d.o.o. Sora, GLAVNA  PODRUŽNICA NAŠICE, OIB 92946325296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GORKI gradbeništvo d.o.o. Sora, GLAVNA  PODRUŽNICA NAŠICE</item>
    </izvorni_sadrzaj>
    <derivirana_varijabla naziv="DomainObject.Predmet.ProtuStrankaListFormated_1">
      <item>GORKI gradbeništvo d.o.o. Sora, GLAVNA  PODRUŽNICA NAŠICE</item>
    </derivirana_varijabla>
  </DomainObject.Predmet.ProtuStrankaListFormated>
  <DomainObject.Predmet.ProtuStrankaListFormatedOIB>
    <izvorni_sadrzaj>
      <item>GORKI gradbeništvo d.o.o. Sora, GLAVNA  PODRUŽNICA NAŠICE, OIB 92946325296</item>
    </izvorni_sadrzaj>
    <derivirana_varijabla naziv="DomainObject.Predmet.ProtuStrankaListFormatedOIB_1">
      <item>GORKI gradbeništvo d.o.o. Sora, GLAVNA  PODRUŽNICA NAŠICE, OIB 92946325296</item>
    </derivirana_varijabla>
  </DomainObject.Predmet.ProtuStrankaListFormatedOIB>
  <DomainObject.Predmet.ProtuStrankaListFormatedWithAdress>
    <izvorni_sadrzaj>
      <item>GORKI gradbeništvo d.o.o. Sora, GLAVNA  PODRUŽNICA NAŠICE, Dudić 3D, 31500 Našice</item>
    </izvorni_sadrzaj>
    <derivirana_varijabla naziv="DomainObject.Predmet.ProtuStrankaListFormatedWithAdress_1">
      <item>GORKI gradbeništvo d.o.o. Sora, GLAVNA  PODRUŽNICA NAŠICE, Dudić 3D, 31500 Našice</item>
    </derivirana_varijabla>
  </DomainObject.Predmet.ProtuStrankaListFormatedWithAdress>
  <DomainObject.Predmet.ProtuStrankaListFormatedWithAdressOIB>
    <izvorni_sadrzaj>
      <item>GORKI gradbeništvo d.o.o. Sora, GLAVNA  PODRUŽNICA NAŠICE, OIB 92946325296, Dudić 3D, 31500 Našice</item>
    </izvorni_sadrzaj>
    <derivirana_varijabla naziv="DomainObject.Predmet.ProtuStrankaListFormatedWithAdressOIB_1">
      <item>GORKI gradbeništvo d.o.o. Sora, GLAVNA  PODRUŽNICA NAŠICE, OIB 92946325296, Dudić 3D, 31500 Našice</item>
    </derivirana_varijabla>
  </DomainObject.Predmet.ProtuStrankaListFormatedWithAdressOIB>
  <DomainObject.Predmet.ProtuStrankaListNazivFormated>
    <izvorni_sadrzaj>
      <item>GORKI gradbeništvo d.o.o. Sora, GLAVNA  PODRUŽNICA NAŠICE</item>
    </izvorni_sadrzaj>
    <derivirana_varijabla naziv="DomainObject.Predmet.ProtuStrankaListNazivFormated_1">
      <item>GORKI gradbeništvo d.o.o. Sora, GLAVNA  PODRUŽNICA NAŠICE</item>
    </derivirana_varijabla>
  </DomainObject.Predmet.ProtuStrankaListNazivFormated>
  <DomainObject.Predmet.ProtuStrankaListNazivFormatedOIB>
    <izvorni_sadrzaj>
      <item>GORKI gradbeništvo d.o.o. Sora, GLAVNA  PODRUŽNICA NAŠICE, OIB 92946325296</item>
    </izvorni_sadrzaj>
    <derivirana_varijabla naziv="DomainObject.Predmet.ProtuStrankaListNazivFormatedOIB_1">
      <item>GORKI gradbeništvo d.o.o. Sora, GLAVNA  PODRUŽNICA NAŠICE, OIB 92946325296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GORKI gradbeništvo d.o.o. Sora, GLAVNA  PODRUŽNICA NAŠICE</izvorni_sadrzaj>
    <derivirana_varijabla naziv="DomainObject.Predmet.ProtustrankaIDrugi_1">GORKI gradbeništvo d.o.o. Sora, GLAVNA  PODRUŽNICA NAŠICE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GORKI gradbeništvo d.o.o. Sora, GLAVNA  PODRUŽNICA NAŠICE, OIB 92946325296, Dudić 3D, 31500 Našice</izvorni_sadrzaj>
    <derivirana_varijabla naziv="DomainObject.Predmet.ProtustrankaIDrugiAdressOIB_1">GORKI gradbeništvo d.o.o. Sora, GLAVNA  PODRUŽNICA NAŠICE, OIB 92946325296, Dudić 3D,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GORKI gradbeništvo d.o.o. Sora, GLAVNA  PODRUŽNICA NAŠICE</item>
      <item>RH MF POREZNA UPRAVA</item>
    </izvorni_sadrzaj>
    <derivirana_varijabla naziv="DomainObject.Predmet.SudioniciListNaziv_1">
      <item>GORKI gradbeništvo d.o.o. Sora, GLAVNA  PODRUŽNICA NAŠICE</item>
      <item>RH MF POREZNA UPRAVA</item>
    </derivirana_varijabla>
  </DomainObject.Predmet.SudioniciListNaziv>
  <DomainObject.Predmet.SudioniciListAdressOIB>
    <izvorni_sadrzaj>
      <item>GORKI gradbeništvo d.o.o. Sora, GLAVNA  PODRUŽNICA NAŠICE, OIB 92946325296, Dudić 3D,31500 Našice</item>
      <item>RH MF POREZNA UPRAVA, OIB 18683136487</item>
    </izvorni_sadrzaj>
    <derivirana_varijabla naziv="DomainObject.Predmet.SudioniciListAdressOIB_1">
      <item>GORKI gradbeništvo d.o.o. Sora, GLAVNA  PODRUŽNICA NAŠICE, OIB 92946325296, Dudić 3D,31500 Našice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92946325296</item>
      <item>, OIB 18683136487</item>
    </izvorni_sadrzaj>
    <derivirana_varijabla naziv="DomainObject.Predmet.SudioniciListNazivOIB_1">
      <item>, OIB 92946325296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6CADF-AF7A-47B1-948A-8AA3B886A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925</properties:Words>
  <properties:Characters>4857</properties:Characters>
  <properties:Lines>156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2018-03-30T06:48:00Z</dcterms:created>
  <dc:creator>Korisnik</dc:creator>
  <cp:lastModifiedBy>Danijela Sekulić</cp:lastModifiedBy>
  <cp:lastPrinted>2018-03-30T08:25:00Z</cp:lastPrinted>
  <dcterms:modified xmlns:xsi="http://www.w3.org/2001/XMLSchema-instance" xsi:type="dcterms:W3CDTF">2018-03-30T08:26:00Z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