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0609" w14:paraId="17e0609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A2601C">
        <w:rPr>
          <w:rFonts w:hAnsi="Times New Roman" w:ascii="Times New Roman"/>
          <w:szCs w:val="24"/>
          <w:lang w:val="hr-HR"/>
        </w:rPr>
        <w:t>761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8A0F0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</w:t>
      </w:r>
      <w:r w:rsidR="00DA2CDC" w:rsidRPr="00A2601C">
        <w:rPr>
          <w:rFonts w:hAnsi="Times New Roman" w:ascii="Times New Roman"/>
          <w:lang w:val="pt-BR"/>
        </w:rPr>
        <w:t xml:space="preserve">Ulica grada Vukovara 70, OIB: </w:t>
      </w:r>
      <w:r w:rsidR="00DA2CDC" w:rsidRPr="00A2601C">
        <w:rPr>
          <w:rFonts w:hAnsi="Times New Roman" w:ascii="Times New Roman"/>
        </w:rPr>
        <w:t>85821130368</w:t>
      </w:r>
      <w:r w:rsidR="00DA2CDC" w:rsidRPr="00A2601C">
        <w:rPr>
          <w:rFonts w:hAnsi="Times New Roman" w:ascii="Times New Roman"/>
          <w:lang w:val="pt-BR"/>
        </w:rPr>
        <w:t xml:space="preserve">, za otvaranje stečajnog postupka nad dužnikom </w:t>
      </w:r>
      <w:r w:rsidR="00A2601C" w:rsidRPr="00A2601C">
        <w:rPr>
          <w:rFonts w:hAnsi="Times New Roman" w:ascii="Times New Roman"/>
          <w:lang w:val="pt-BR"/>
        </w:rPr>
        <w:t>WELL CENTAR j.d.o.o., Klinča Sela, Kupinec 32 A, OIB: 44685896111</w:t>
      </w:r>
      <w:r w:rsidR="00D4254F" w:rsidRPr="00A2601C">
        <w:rPr>
          <w:rFonts w:hAnsi="Times New Roman" w:ascii="Times New Roman"/>
          <w:lang w:val="hr-HR"/>
        </w:rPr>
        <w:t>,</w:t>
      </w:r>
      <w:r w:rsidR="00464CAD" w:rsidRPr="00A2601C">
        <w:rPr>
          <w:rFonts w:hAnsi="Times New Roman" w:ascii="Times New Roman"/>
          <w:szCs w:val="24"/>
          <w:lang w:val="hr-HR"/>
        </w:rPr>
        <w:t xml:space="preserve"> </w:t>
      </w:r>
      <w:r w:rsidR="00183BA3" w:rsidRPr="00A2601C">
        <w:rPr>
          <w:rFonts w:hAnsi="Times New Roman" w:ascii="Times New Roman"/>
          <w:szCs w:val="24"/>
          <w:lang w:val="hr-HR"/>
        </w:rPr>
        <w:t>11</w:t>
      </w:r>
      <w:r w:rsidR="00BD6FD5" w:rsidRPr="00A2601C">
        <w:rPr>
          <w:rFonts w:hAnsi="Times New Roman" w:ascii="Times New Roman"/>
          <w:szCs w:val="24"/>
          <w:lang w:val="hr-HR"/>
        </w:rPr>
        <w:t xml:space="preserve">. </w:t>
      </w:r>
      <w:r w:rsidR="00183BA3" w:rsidRPr="00A2601C">
        <w:rPr>
          <w:rFonts w:hAnsi="Times New Roman" w:ascii="Times New Roman"/>
          <w:szCs w:val="24"/>
          <w:lang w:val="hr-HR"/>
        </w:rPr>
        <w:t>rujna</w:t>
      </w:r>
      <w:r w:rsidR="00BD6FD5" w:rsidRPr="00A2601C">
        <w:rPr>
          <w:rFonts w:hAnsi="Times New Roman" w:ascii="Times New Roman"/>
          <w:szCs w:val="24"/>
          <w:lang w:val="hr-HR"/>
        </w:rPr>
        <w:t xml:space="preserve"> </w:t>
      </w:r>
      <w:r w:rsidR="00464CAD" w:rsidRPr="00A2601C">
        <w:rPr>
          <w:rFonts w:hAnsi="Times New Roman" w:ascii="Times New Roman"/>
          <w:szCs w:val="24"/>
          <w:lang w:val="hr-HR"/>
        </w:rPr>
        <w:t>201</w:t>
      </w:r>
      <w:r w:rsidR="003D3C0B" w:rsidRPr="00A2601C">
        <w:rPr>
          <w:rFonts w:hAnsi="Times New Roman" w:ascii="Times New Roman"/>
          <w:szCs w:val="24"/>
          <w:lang w:val="hr-HR"/>
        </w:rPr>
        <w:t>8</w:t>
      </w:r>
      <w:r w:rsidR="00464CAD" w:rsidRPr="008A0F02">
        <w:rPr>
          <w:rFonts w:hAnsi="Times New Roman" w:ascii="Times New Roman"/>
          <w:szCs w:val="24"/>
          <w:lang w:val="hr-HR"/>
        </w:rPr>
        <w:t>.,</w:t>
      </w:r>
    </w:p>
    <w:p w:rsidRDefault="006108DB" w:rsidP="00997BA9" w:rsidR="006108DB" w:rsidRPr="008A0F0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997C95" w:rsidRPr="00A2601C">
        <w:rPr>
          <w:rFonts w:hAnsi="Times New Roman" w:ascii="Times New Roman"/>
          <w:lang w:val="pt-BR"/>
        </w:rPr>
        <w:t>WELL CENTAR j.d.o.o., Klinča Sela, Kupinec 32 A, OIB: 44685896111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F6251B">
        <w:rPr>
          <w:rFonts w:hAnsi="Times New Roman" w:ascii="Times New Roman"/>
          <w:szCs w:val="24"/>
          <w:lang w:val="hr-HR"/>
        </w:rPr>
        <w:t>11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F6251B">
        <w:rPr>
          <w:rFonts w:hAnsi="Times New Roman" w:ascii="Times New Roman"/>
          <w:szCs w:val="24"/>
          <w:lang w:val="hr-HR"/>
        </w:rPr>
        <w:t>rujna</w:t>
      </w:r>
      <w:r w:rsidR="00366D92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534E9D">
        <w:rPr>
          <w:rFonts w:hAnsi="Times New Roman" w:ascii="Times New Roman"/>
          <w:szCs w:val="24"/>
          <w:lang w:val="hr-HR"/>
        </w:rPr>
        <w:t>14,3</w:t>
      </w:r>
      <w:r w:rsidR="008A0F02">
        <w:rPr>
          <w:rFonts w:hAnsi="Times New Roman" w:ascii="Times New Roman"/>
          <w:szCs w:val="24"/>
          <w:lang w:val="hr-HR"/>
        </w:rPr>
        <w:t>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041C23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 xml:space="preserve">Za stečajnog upravitelja imenuje </w:t>
      </w:r>
      <w:r w:rsidR="00EE69E5" w:rsidRPr="00F02778">
        <w:rPr>
          <w:rFonts w:hAnsi="Times New Roman" w:ascii="Times New Roman"/>
          <w:szCs w:val="24"/>
        </w:rPr>
        <w:t>se</w:t>
      </w:r>
      <w:r w:rsidR="006F4D9C" w:rsidRPr="00F02778">
        <w:rPr>
          <w:rFonts w:hAnsi="Times New Roman" w:ascii="Times New Roman"/>
          <w:szCs w:val="24"/>
        </w:rPr>
        <w:t xml:space="preserve"> </w:t>
      </w:r>
      <w:r w:rsidR="00FA3CFF">
        <w:rPr>
          <w:rFonts w:hAnsi="Times New Roman" w:ascii="Times New Roman"/>
          <w:szCs w:val="24"/>
        </w:rPr>
        <w:t xml:space="preserve">Martin Lukin, Zagreb, Gračanska cesta 145f, OIB: </w:t>
      </w:r>
      <w:r w:rsidR="00FB214C">
        <w:rPr>
          <w:rFonts w:hAnsi="Times New Roman" w:ascii="Times New Roman"/>
          <w:szCs w:val="24"/>
        </w:rPr>
        <w:t>12398076495.</w:t>
      </w:r>
    </w:p>
    <w:p w:rsidRDefault="00EE69E5" w:rsidP="00EE69E5" w:rsidR="00EE69E5" w:rsidRPr="0004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B03AAF" w:rsidRPr="00A2601C">
        <w:rPr>
          <w:rFonts w:hAnsi="Times New Roman" w:ascii="Times New Roman"/>
          <w:lang w:val="pt-BR"/>
        </w:rPr>
        <w:t>WELL CENTAR j.d.o.o., Klinča Sela, Kupinec 32 A, OIB: 44685896111</w:t>
      </w:r>
      <w:r w:rsidR="00B03AAF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168B2">
      <w:pPr>
        <w:jc w:val="both"/>
        <w:rPr>
          <w:rFonts w:hAnsi="Times New Roman" w:ascii="Times New Roman"/>
          <w:szCs w:val="24"/>
          <w:lang w:val="hr-HR"/>
        </w:rPr>
      </w:pPr>
    </w:p>
    <w:p w:rsidRDefault="0090253E" w:rsidP="0090253E" w:rsidR="0090253E" w:rsidRPr="0090253E">
      <w:pPr>
        <w:ind w:firstLine="709"/>
        <w:jc w:val="both"/>
        <w:rPr>
          <w:rFonts w:hAnsi="Times New Roman" w:ascii="Times New Roman"/>
          <w:lang w:val="hr-HR"/>
        </w:rPr>
      </w:pPr>
      <w:r w:rsidRPr="0090253E">
        <w:rPr>
          <w:rFonts w:hAnsi="Times New Roman" w:ascii="Times New Roman"/>
          <w:lang w:val="hr-HR"/>
        </w:rPr>
        <w:t>Financijska agencija podnijela je ovom sudu prijedlog za otvaranje stečajnog postupka nad dužnikom WELL CENTAR j.d.o.o., Klinča Sela, Kupinec 32 A, OIB: 44685896111 (dalje: dužnik), na temelju odredbe članka 110. stavka 1. Stečajnog zakona („Narodne novine“ broj 71/15. i 104/17., dalje: SZ). U prijedlogu za otvaranje stečajnog postupka se u bitnome navodi kako je 9. ožujka 2018. dužnik u Očevidniku redoslijeda osnova za plaćanje imao evidentirane neizvršene osnove za plaćanje u neprekinutom razdoblju od 120 dana, u ukupnom iznosu od 27.234,63 kn, te je imao 1 zaposlenog.</w:t>
      </w:r>
    </w:p>
    <w:p w:rsidRDefault="0090253E" w:rsidP="0090253E" w:rsidR="0090253E" w:rsidRPr="0090253E">
      <w:pPr>
        <w:ind w:firstLine="709"/>
        <w:jc w:val="both"/>
        <w:rPr>
          <w:rFonts w:hAnsi="Times New Roman" w:ascii="Times New Roman"/>
          <w:lang w:val="hr-HR"/>
        </w:rPr>
      </w:pPr>
    </w:p>
    <w:p w:rsidRDefault="0090253E" w:rsidP="0090253E" w:rsidR="0090253E" w:rsidRPr="0090253E">
      <w:pPr>
        <w:ind w:firstLine="709"/>
        <w:jc w:val="both"/>
        <w:rPr>
          <w:rFonts w:hAnsi="Times New Roman" w:ascii="Times New Roman"/>
          <w:lang w:val="hr-HR"/>
        </w:rPr>
      </w:pPr>
      <w:r w:rsidRPr="0090253E">
        <w:rPr>
          <w:rFonts w:hAnsi="Times New Roman" w:ascii="Times New Roman"/>
          <w:lang w:val="hr-HR"/>
        </w:rPr>
        <w:lastRenderedPageBreak/>
        <w:t xml:space="preserve">Rješenjem suda od 9. travnja 2018., koje je istoga dana objavljeno na mrežnoj stranici e-oglasna ploča ovoga suda, pokrenut je prethodni postupak nad dužnikom u skladu s odredbom članka 115. stavka 1. SZ-a, dok je 3. srpnja 2018. održano ročište radi očitovanja o prijedlogu za otvaranje stečajnoga postupka, na koje nije pristupio uredno pozvani dužnik, niti osoba ovlaštena za zastupanje dužnika. 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0253E">
        <w:rPr>
          <w:rFonts w:hAnsi="Times New Roman" w:ascii="Times New Roman"/>
          <w:szCs w:val="24"/>
          <w:lang w:val="hr-HR"/>
        </w:rPr>
        <w:t>Odredbom čl</w:t>
      </w:r>
      <w:r w:rsidR="00356A8C" w:rsidRPr="0090253E">
        <w:rPr>
          <w:rFonts w:hAnsi="Times New Roman" w:ascii="Times New Roman"/>
          <w:szCs w:val="24"/>
          <w:lang w:val="hr-HR"/>
        </w:rPr>
        <w:t>anka</w:t>
      </w:r>
      <w:r w:rsidRPr="0090253E">
        <w:rPr>
          <w:rFonts w:hAnsi="Times New Roman" w:ascii="Times New Roman"/>
          <w:szCs w:val="24"/>
          <w:lang w:val="hr-HR"/>
        </w:rPr>
        <w:t xml:space="preserve"> 132. st</w:t>
      </w:r>
      <w:r w:rsidR="00356A8C" w:rsidRPr="0090253E">
        <w:rPr>
          <w:rFonts w:hAnsi="Times New Roman" w:ascii="Times New Roman"/>
          <w:szCs w:val="24"/>
          <w:lang w:val="hr-HR"/>
        </w:rPr>
        <w:t>avka</w:t>
      </w:r>
      <w:r w:rsidRPr="0090253E">
        <w:rPr>
          <w:rFonts w:hAnsi="Times New Roman" w:ascii="Times New Roman"/>
          <w:szCs w:val="24"/>
          <w:lang w:val="hr-HR"/>
        </w:rPr>
        <w:t xml:space="preserve"> 1. SZ-a propisano</w:t>
      </w:r>
      <w:r w:rsidRPr="009135BC">
        <w:rPr>
          <w:rFonts w:hAnsi="Times New Roman" w:ascii="Times New Roman"/>
          <w:szCs w:val="24"/>
          <w:lang w:val="hr-HR"/>
        </w:rPr>
        <w:t xml:space="preserve">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90253E" w:rsidP="0090253E" w:rsidR="0090253E" w:rsidRPr="0090253E">
      <w:pPr>
        <w:ind w:firstLine="709"/>
        <w:jc w:val="both"/>
        <w:rPr>
          <w:rFonts w:hAnsi="Times New Roman" w:ascii="Times New Roman"/>
          <w:lang w:val="hr-HR"/>
        </w:rPr>
      </w:pPr>
      <w:r w:rsidRPr="0090253E">
        <w:rPr>
          <w:rFonts w:hAnsi="Times New Roman" w:ascii="Times New Roman"/>
          <w:lang w:val="hr-HR"/>
        </w:rPr>
        <w:t>Iz Potvrde o blokadi računa i novčanih sredstava (list 18. spisa) proizlazi kako je 17. travnja 2018. dužnik u Očevidniku redoslijeda osnova za plaćanje imao evidentirane neizvršene osnove za plaćanje u neprekinutom razdoblju od 158 dana u ukupnom iznosu od 27.376,11 kn. Dakle, u konkretnom slučaju dužnik u očevidniku o redoslijedu plaćanja ima evidentirane neizvršene osnove za plaćanje u razdoblju dužem od 60 dana (koju činjenicu zastupnik po zakonu dužnika nije osporio),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90253E" w:rsidP="0090253E" w:rsidR="0090253E" w:rsidRPr="0090253E">
      <w:pPr>
        <w:pStyle w:val="Tijeloteksta"/>
        <w:ind w:firstLine="708"/>
      </w:pPr>
      <w:r w:rsidRPr="0090253E">
        <w:t>Sud je, na temelju odredbe članka 11. stavka 3. SZ-a, po službenoj dužnosti zatražio  provjeru podataka iz elektroničkog sustava zemljišnih knjiga i dostavu podataka o nekretninama dužnika, te je utvrdio kako dužnik nije upisan kao vlasnik nekretnina (ispis na listu 4. spisa).</w:t>
      </w:r>
    </w:p>
    <w:p w:rsidRDefault="0090253E" w:rsidP="0090253E" w:rsidR="0090253E">
      <w:pPr>
        <w:pStyle w:val="Tijeloteksta"/>
        <w:ind w:firstLine="708"/>
      </w:pPr>
      <w:r w:rsidRPr="0090253E">
        <w:t>Osim toga,</w:t>
      </w:r>
      <w:r>
        <w:t xml:space="preserve"> iz Uvjerenja Stanice za tehnički pregled vozila od 18. travnja 2018. (list 16. spisa), koje je sud pribavio na temelju odredbe članka 11. stavka 3. SZ-a, proizlazi kako dužnik nije evidentiran kao vlasnik vozila.</w:t>
      </w: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0E6510">
        <w:rPr>
          <w:rFonts w:hAnsi="Times New Roman" w:ascii="Times New Roman"/>
          <w:lang w:val="pt-BR"/>
        </w:rPr>
        <w:t>3</w:t>
      </w:r>
      <w:r w:rsidR="00AF6AC7">
        <w:rPr>
          <w:rFonts w:hAnsi="Times New Roman" w:ascii="Times New Roman"/>
          <w:lang w:val="pt-BR"/>
        </w:rPr>
        <w:t>. srpnja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0E6510">
        <w:rPr>
          <w:rFonts w:hAnsi="Times New Roman" w:ascii="Times New Roman"/>
          <w:lang w:val="pt-BR"/>
        </w:rPr>
        <w:t>3</w:t>
      </w:r>
      <w:r w:rsidR="006C617B">
        <w:rPr>
          <w:rFonts w:hAnsi="Times New Roman" w:ascii="Times New Roman"/>
          <w:lang w:val="pt-BR"/>
        </w:rPr>
        <w:t xml:space="preserve">. </w:t>
      </w:r>
      <w:r w:rsidR="00AF6AC7">
        <w:rPr>
          <w:rFonts w:hAnsi="Times New Roman" w:ascii="Times New Roman"/>
          <w:lang w:val="pt-BR"/>
        </w:rPr>
        <w:t>srpnja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9A61A0" w:rsidP="00D73897" w:rsidR="009A61A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O</w:t>
      </w:r>
      <w:r w:rsidR="009A61A0">
        <w:rPr>
          <w:rFonts w:hAnsi="Times New Roman" w:ascii="Times New Roman"/>
          <w:color w:val="000000"/>
          <w:szCs w:val="24"/>
          <w:lang w:val="hr-HR"/>
        </w:rPr>
        <w:t>d</w:t>
      </w:r>
      <w:r>
        <w:rPr>
          <w:rFonts w:hAnsi="Times New Roman" w:ascii="Times New Roman"/>
          <w:color w:val="000000"/>
          <w:szCs w:val="24"/>
          <w:lang w:val="hr-HR"/>
        </w:rPr>
        <w:t>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F6251B">
        <w:rPr>
          <w:rFonts w:hAnsi="Times New Roman" w:ascii="Times New Roman"/>
          <w:szCs w:val="24"/>
          <w:lang w:val="hr-HR"/>
        </w:rPr>
        <w:t>11. rujna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552621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52621" w:rsidR="00552621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52621" w:rsidP="00552621" w:rsidR="00552621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552621" w:rsidP="00552621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52621" w:rsidRPr="00552621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A2601C">
          <w:rPr>
            <w:rFonts w:hAnsi="Times New Roman" w:ascii="Times New Roman"/>
          </w:rPr>
          <w:t>761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1C23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E6510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3BA3"/>
    <w:rsid w:val="001849EC"/>
    <w:rsid w:val="001930AB"/>
    <w:rsid w:val="00197A15"/>
    <w:rsid w:val="001A0ADD"/>
    <w:rsid w:val="001A33B2"/>
    <w:rsid w:val="001B3811"/>
    <w:rsid w:val="001C4C50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2F01"/>
    <w:rsid w:val="00314802"/>
    <w:rsid w:val="00325193"/>
    <w:rsid w:val="00325C1E"/>
    <w:rsid w:val="0032654D"/>
    <w:rsid w:val="003340DB"/>
    <w:rsid w:val="0034238D"/>
    <w:rsid w:val="00352E5B"/>
    <w:rsid w:val="00356A8C"/>
    <w:rsid w:val="00361624"/>
    <w:rsid w:val="0036343F"/>
    <w:rsid w:val="00366203"/>
    <w:rsid w:val="00366D92"/>
    <w:rsid w:val="0037227F"/>
    <w:rsid w:val="00384BD9"/>
    <w:rsid w:val="00390896"/>
    <w:rsid w:val="003B077B"/>
    <w:rsid w:val="003B0BD8"/>
    <w:rsid w:val="003B2493"/>
    <w:rsid w:val="003C6061"/>
    <w:rsid w:val="003D3C0B"/>
    <w:rsid w:val="003D45F0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68B2"/>
    <w:rsid w:val="0052568D"/>
    <w:rsid w:val="0052713E"/>
    <w:rsid w:val="00532B71"/>
    <w:rsid w:val="00533789"/>
    <w:rsid w:val="00534E9D"/>
    <w:rsid w:val="00537BDA"/>
    <w:rsid w:val="00546508"/>
    <w:rsid w:val="00552621"/>
    <w:rsid w:val="005528E7"/>
    <w:rsid w:val="00557CA2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F79FE"/>
    <w:rsid w:val="006108DB"/>
    <w:rsid w:val="00614A16"/>
    <w:rsid w:val="006356C5"/>
    <w:rsid w:val="006536B4"/>
    <w:rsid w:val="00655203"/>
    <w:rsid w:val="00672450"/>
    <w:rsid w:val="006B13DB"/>
    <w:rsid w:val="006C1E76"/>
    <w:rsid w:val="006C617B"/>
    <w:rsid w:val="006D1D1A"/>
    <w:rsid w:val="006E4B7B"/>
    <w:rsid w:val="006F2512"/>
    <w:rsid w:val="006F4D9C"/>
    <w:rsid w:val="0070323E"/>
    <w:rsid w:val="007037F9"/>
    <w:rsid w:val="00705677"/>
    <w:rsid w:val="00707BE1"/>
    <w:rsid w:val="007120A3"/>
    <w:rsid w:val="00713853"/>
    <w:rsid w:val="00715F31"/>
    <w:rsid w:val="007225E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03B3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825D4"/>
    <w:rsid w:val="00893F57"/>
    <w:rsid w:val="00895A97"/>
    <w:rsid w:val="008A0F02"/>
    <w:rsid w:val="008A5CDE"/>
    <w:rsid w:val="008B30D1"/>
    <w:rsid w:val="008C3BC6"/>
    <w:rsid w:val="008D1B43"/>
    <w:rsid w:val="008D5425"/>
    <w:rsid w:val="008F4C87"/>
    <w:rsid w:val="008F6BD1"/>
    <w:rsid w:val="0090253E"/>
    <w:rsid w:val="009135BC"/>
    <w:rsid w:val="009302EB"/>
    <w:rsid w:val="00930640"/>
    <w:rsid w:val="00930780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97C95"/>
    <w:rsid w:val="009A61A0"/>
    <w:rsid w:val="009B13CE"/>
    <w:rsid w:val="009B18AA"/>
    <w:rsid w:val="009C1D6B"/>
    <w:rsid w:val="009E3F2F"/>
    <w:rsid w:val="009E5E14"/>
    <w:rsid w:val="009F0609"/>
    <w:rsid w:val="009F503C"/>
    <w:rsid w:val="009F546C"/>
    <w:rsid w:val="009F5765"/>
    <w:rsid w:val="00A011C1"/>
    <w:rsid w:val="00A0636A"/>
    <w:rsid w:val="00A063B5"/>
    <w:rsid w:val="00A15412"/>
    <w:rsid w:val="00A15620"/>
    <w:rsid w:val="00A21251"/>
    <w:rsid w:val="00A2601C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F40B4"/>
    <w:rsid w:val="00AF6AC7"/>
    <w:rsid w:val="00B03169"/>
    <w:rsid w:val="00B03AAF"/>
    <w:rsid w:val="00B07B03"/>
    <w:rsid w:val="00B13DE9"/>
    <w:rsid w:val="00B211E6"/>
    <w:rsid w:val="00B2463B"/>
    <w:rsid w:val="00B259E2"/>
    <w:rsid w:val="00B25B09"/>
    <w:rsid w:val="00B2750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E776C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08D7"/>
    <w:rsid w:val="00DB29D2"/>
    <w:rsid w:val="00DB4528"/>
    <w:rsid w:val="00DB6EB7"/>
    <w:rsid w:val="00DC100A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4808"/>
    <w:rsid w:val="00E8598F"/>
    <w:rsid w:val="00EA23EA"/>
    <w:rsid w:val="00EA73FE"/>
    <w:rsid w:val="00EB1310"/>
    <w:rsid w:val="00EB57CC"/>
    <w:rsid w:val="00EE5750"/>
    <w:rsid w:val="00EE6386"/>
    <w:rsid w:val="00EE69E5"/>
    <w:rsid w:val="00F01628"/>
    <w:rsid w:val="00F02778"/>
    <w:rsid w:val="00F13F75"/>
    <w:rsid w:val="00F1400B"/>
    <w:rsid w:val="00F1629D"/>
    <w:rsid w:val="00F16B54"/>
    <w:rsid w:val="00F20BD9"/>
    <w:rsid w:val="00F23A19"/>
    <w:rsid w:val="00F25613"/>
    <w:rsid w:val="00F32BA3"/>
    <w:rsid w:val="00F32F0D"/>
    <w:rsid w:val="00F360FE"/>
    <w:rsid w:val="00F36C0F"/>
    <w:rsid w:val="00F40DC9"/>
    <w:rsid w:val="00F6251B"/>
    <w:rsid w:val="00F62A72"/>
    <w:rsid w:val="00F667BC"/>
    <w:rsid w:val="00F7711F"/>
    <w:rsid w:val="00F8030D"/>
    <w:rsid w:val="00F829E2"/>
    <w:rsid w:val="00F841C9"/>
    <w:rsid w:val="00F86E6E"/>
    <w:rsid w:val="00F91491"/>
    <w:rsid w:val="00F9151B"/>
    <w:rsid w:val="00F93A8C"/>
    <w:rsid w:val="00F95B23"/>
    <w:rsid w:val="00F97FC5"/>
    <w:rsid w:val="00FA3CFF"/>
    <w:rsid w:val="00FB214C"/>
    <w:rsid w:val="00FC7393"/>
    <w:rsid w:val="00FD35C3"/>
    <w:rsid w:val="00FD483B"/>
    <w:rsid w:val="00FD5A31"/>
    <w:rsid w:val="00FE0A25"/>
    <w:rsid w:val="00FE69AE"/>
    <w:rsid w:val="00FF1BFA"/>
    <w:rsid w:val="00FF29D4"/>
    <w:rsid w:val="00FF4229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St-761/2018-27</izvorni_sadrzaj>
    <derivirana_varijabla naziv="DomainObject.Oznaka_1">St-761/2018-27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2018.</izvorni_sadrzaj>
    <derivirana_varijabla naziv="DomainObject.Predmet.DatumRjesavanja_1">11.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St-761/2018</izvorni_sadrzaj>
    <derivirana_varijabla naziv="DomainObject.Predmet.OznakaBroj_1">St-761/2018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WELL CENTAR jednostavno društvo s ograničenom odgovornošću za usluge</izvorni_sadrzaj>
    <derivirana_varijabla naziv="DomainObject.Predmet.ProtustrankaFormated_1">  WELL CENTAR jednostavno društvo s ograničenom odgovornošću za usluge</derivirana_varijabla>
  </DomainObject.Predmet.ProtustrankaFormated>
  <DomainObject.Predmet.ProtustrankaFormatedOIB>
    <izvorni_sadrzaj>  WELL CENTAR jednostavno društvo s ograničenom odgovornošću za usluge, OIB 44685896111</izvorni_sadrzaj>
    <derivirana_varijabla naziv="DomainObject.Predmet.ProtustrankaFormatedOIB_1">  WELL CENTAR jednostavno društvo s ograničenom odgovornošću za usluge, OIB 44685896111</derivirana_varijabla>
  </DomainObject.Predmet.ProtustrankaFormatedOIB>
  <DomainObject.Predmet.ProtustrankaFormatedWithAdress>
    <izvorni_sadrzaj> WELL CENTAR jednostavno društvo s ograničenom odgovornošću za usluge, Kupinec 32 A, 10450 Klinča Sela</izvorni_sadrzaj>
    <derivirana_varijabla naziv="DomainObject.Predmet.ProtustrankaFormatedWithAdress_1"> WELL CENTAR jednostavno društvo s ograničenom odgovornošću za usluge, Kupinec 32 A, 10450 Klinča Sela</derivirana_varijabla>
  </DomainObject.Predmet.ProtustrankaFormatedWithAdress>
  <DomainObject.Predmet.ProtustrankaFormatedWithAdressOIB>
    <izvorni_sadrzaj> WELL CENTAR jednostavno društvo s ograničenom odgovornošću za usluge, OIB 44685896111, Kupinec 32 A, 10450 Klinča Sela</izvorni_sadrzaj>
    <derivirana_varijabla naziv="DomainObject.Predmet.ProtustrankaFormatedWithAdressOIB_1"> WELL CENTAR jednostavno društvo s ograničenom odgovornošću za usluge, OIB 44685896111, Kupinec 32 A, 10450 Klinča Sela</derivirana_varijabla>
  </DomainObject.Predmet.ProtustrankaFormatedWithAdressOIB>
  <DomainObject.Predmet.ProtustrankaWithAdress>
    <izvorni_sadrzaj>WELL CENTAR jednostavno društvo s ograničenom odgovornošću za usluge Kupinec 32 A, 10450 Klinča Sela</izvorni_sadrzaj>
    <derivirana_varijabla naziv="DomainObject.Predmet.ProtustrankaWithAdress_1">WELL CENTAR jednostavno društvo s ograničenom odgovornošću za usluge Kupinec 32 A, 10450 Klinča Sela</derivirana_varijabla>
  </DomainObject.Predmet.ProtustrankaWithAdress>
  <DomainObject.Predmet.ProtustrankaWithAdressOIB>
    <izvorni_sadrzaj>WELL CENTAR jednostavno društvo s ograničenom odgovornošću za usluge, OIB 44685896111, Kupinec 32 A, 10450 Klinča Sela</izvorni_sadrzaj>
    <derivirana_varijabla naziv="DomainObject.Predmet.ProtustrankaWithAdressOIB_1">WELL CENTAR jednostavno društvo s ograničenom odgovornošću za usluge, OIB 44685896111, Kupinec 32 A, 10450 Klinča Sela</derivirana_varijabla>
  </DomainObject.Predmet.ProtustrankaWithAdressOIB>
  <DomainObject.Predmet.ProtustrankaNazivFormated>
    <izvorni_sadrzaj>WELL CENTAR jednostavno društvo s ograničenom odgovornošću za usluge</izvorni_sadrzaj>
    <derivirana_varijabla naziv="DomainObject.Predmet.ProtustrankaNazivFormated_1">WELL CENTAR jednostavno društvo s ograničenom odgovornošću za usluge</derivirana_varijabla>
  </DomainObject.Predmet.ProtustrankaNazivFormated>
  <DomainObject.Predmet.ProtustrankaNazivFormatedOIB>
    <izvorni_sadrzaj>WELL CENTAR jednostavno društvo s ograničenom odgovornošću za usluge, OIB 44685896111</izvorni_sadrzaj>
    <derivirana_varijabla naziv="DomainObject.Predmet.ProtustrankaNazivFormatedOIB_1">WELL CENTAR jednostavno društvo s ograničenom odgovornošću za usluge, OIB 44685896111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Daria Stričak</izvorni_sadrzaj>
    <derivirana_varijabla naziv="DomainObject.Predmet.StrankaFormated_1">  FINA Regionalni centar Zagreb; Daria Stričak</derivirana_varijabla>
  </DomainObject.Predmet.StrankaFormated>
  <DomainObject.Predmet.StrankaFormatedOIB>
    <izvorni_sadrzaj>  FINA Regionalni centar Zagreb, OIB 85821130368; Daria Stričak, OIB 82379905589</izvorni_sadrzaj>
    <derivirana_varijabla naziv="DomainObject.Predmet.StrankaFormatedOIB_1">  FINA Regionalni centar Zagreb, OIB 85821130368; Daria Stričak, OIB 82379905589</derivirana_varijabla>
  </DomainObject.Predmet.StrankaFormatedOIB>
  <DomainObject.Predmet.StrankaFormatedWithAdress>
    <izvorni_sadrzaj> FINA Regionalni centar Zagreb, Trg svibanjskih žrtava 1995. 1, 10000 Zagreb; Daria Stričak, Kupinec 32a, 10450 Kupinec</izvorni_sadrzaj>
    <derivirana_varijabla naziv="DomainObject.Predmet.StrankaFormatedWithAdress_1"> FINA Regionalni centar Zagreb, Trg svibanjskih žrtava 1995. 1, 10000 Zagreb; Daria Stričak, Kupinec 32a, 10450 Kupinec</derivirana_varijabla>
  </DomainObject.Predmet.StrankaFormatedWithAdress>
  <DomainObject.Predmet.StrankaFormatedWithAdressOIB>
    <izvorni_sadrzaj> FINA Regionalni centar Zagreb, OIB 85821130368, Trg svibanjskih žrtava 1995. 1, 10000 Zagreb; Daria Stričak, OIB 82379905589, Kupinec 32a, 10450 Kupinec</izvorni_sadrzaj>
    <derivirana_varijabla naziv="DomainObject.Predmet.StrankaFormatedWithAdressOIB_1"> FINA Regionalni centar Zagreb, OIB 85821130368, Trg svibanjskih žrtava 1995. 1, 10000 Zagreb; Daria Stričak, OIB 82379905589, Kupinec 32a, 10450 Kupinec</derivirana_varijabla>
  </DomainObject.Predmet.StrankaFormatedWithAdressOIB>
  <DomainObject.Predmet.StrankaWithAdress>
    <izvorni_sadrzaj>FINA Regionalni centar Zagreb Trg svibanjskih žrtava 1995. 1,10000 Zagreb,Daria Stričak Kupinec 32a,10450 Kupinec</izvorni_sadrzaj>
    <derivirana_varijabla naziv="DomainObject.Predmet.StrankaWithAdress_1">FINA Regionalni centar Zagreb Trg svibanjskih žrtava 1995. 1,10000 Zagreb,Daria Stričak Kupinec 32a,10450 Kupinec</derivirana_varijabla>
  </DomainObject.Predmet.StrankaWithAdress>
  <DomainObject.Predmet.StrankaWithAdressOIB>
    <izvorni_sadrzaj>FINA Regionalni centar Zagreb, OIB 85821130368, Trg svibanjskih žrtava 1995. 1,10000 Zagreb,Daria Stričak, OIB 82379905589, Kupinec 32a,10450 Kupinec</izvorni_sadrzaj>
    <derivirana_varijabla naziv="DomainObject.Predmet.StrankaWithAdressOIB_1">FINA Regionalni centar Zagreb, OIB 85821130368, Trg svibanjskih žrtava 1995. 1,10000 Zagreb,Daria Stričak, OIB 82379905589, Kupinec 32a,10450 Kupinec</derivirana_varijabla>
  </DomainObject.Predmet.StrankaWithAdressOIB>
  <DomainObject.Predmet.StrankaNazivFormated>
    <izvorni_sadrzaj>FINA Regionalni centar Zagreb,Daria Stričak</izvorni_sadrzaj>
    <derivirana_varijabla naziv="DomainObject.Predmet.StrankaNazivFormated_1">FINA Regionalni centar Zagreb,Daria Stričak</derivirana_varijabla>
  </DomainObject.Predmet.StrankaNazivFormated>
  <DomainObject.Predmet.StrankaNazivFormatedOIB>
    <izvorni_sadrzaj>FINA Regionalni centar Zagreb, OIB 85821130368,Daria Stričak, OIB 82379905589</izvorni_sadrzaj>
    <derivirana_varijabla naziv="DomainObject.Predmet.StrankaNazivFormatedOIB_1">FINA Regionalni centar Zagreb, OIB 85821130368,Daria Stričak, OIB 82379905589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Daria Stričak</item>
    </izvorni_sadrzaj>
    <derivirana_varijabla naziv="DomainObject.Predmet.StrankaListFormated_1">
      <item>FINA Regionalni centar Zagreb</item>
      <item>Daria Stričak</item>
    </derivirana_varijabla>
  </DomainObject.Predmet.StrankaListFormated>
  <DomainObject.Predmet.StrankaListFormatedOIB>
    <izvorni_sadrzaj>
      <item>FINA Regionalni centar Zagreb, OIB 85821130368</item>
      <item>Daria Stričak, OIB 82379905589</item>
    </izvorni_sadrzaj>
    <derivirana_varijabla naziv="DomainObject.Predmet.StrankaListFormatedOIB_1">
      <item>FINA Regionalni centar Zagreb, OIB 85821130368</item>
      <item>Daria Stričak, OIB 82379905589</item>
    </derivirana_varijabla>
  </DomainObject.Predmet.StrankaListFormatedOIB>
  <DomainObject.Predmet.StrankaListFormatedWithAdress>
    <izvorni_sadrzaj>
      <item>FINA Regionalni centar Zagreb, Trg svibanjskih žrtava 1995. 1, 10000 Zagreb</item>
      <item>Daria Stričak, Kupinec 32a, 10450 Kupinec</item>
    </izvorni_sadrzaj>
    <derivirana_varijabla naziv="DomainObject.Predmet.StrankaListFormatedWithAdress_1">
      <item>FINA Regionalni centar Zagreb, Trg svibanjskih žrtava 1995. 1, 10000 Zagreb</item>
      <item>Daria Stričak, Kupinec 32a, 10450 Kupinec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Daria Stričak, OIB 82379905589, Kupinec 32a, 10450 Kupinec</item>
    </izvorni_sadrzaj>
    <derivirana_varijabla naziv="DomainObject.Predmet.StrankaListFormatedWithAdressOIB_1">
      <item>FINA Regionalni centar Zagreb, OIB 85821130368, Trg svibanjskih žrtava 1995. 1, 10000 Zagreb</item>
      <item>Daria Stričak, OIB 82379905589, Kupinec 32a, 10450 Kupinec</item>
    </derivirana_varijabla>
  </DomainObject.Predmet.StrankaListFormatedWithAdressOIB>
  <DomainObject.Predmet.StrankaListNazivFormated>
    <izvorni_sadrzaj>
      <item>FINA Regionalni centar Zagreb</item>
      <item>Daria Stričak</item>
    </izvorni_sadrzaj>
    <derivirana_varijabla naziv="DomainObject.Predmet.StrankaListNazivFormated_1">
      <item>FINA Regionalni centar Zagreb</item>
      <item>Daria Stričak</item>
    </derivirana_varijabla>
  </DomainObject.Predmet.StrankaListNazivFormated>
  <DomainObject.Predmet.StrankaListNazivFormatedOIB>
    <izvorni_sadrzaj>
      <item>FINA Regionalni centar Zagreb, OIB 85821130368</item>
      <item>Daria Stričak, OIB 82379905589</item>
    </izvorni_sadrzaj>
    <derivirana_varijabla naziv="DomainObject.Predmet.StrankaListNazivFormatedOIB_1">
      <item>FINA Regionalni centar Zagreb, OIB 85821130368</item>
      <item>Daria Stričak, OIB 82379905589</item>
    </derivirana_varijabla>
  </DomainObject.Predmet.StrankaListNazivFormatedOIB>
  <DomainObject.Predmet.ProtuStrankaListFormated>
    <izvorni_sadrzaj>
      <item>WELL CENTAR jednostavno društvo s ograničenom odgovornošću za usluge</item>
    </izvorni_sadrzaj>
    <derivirana_varijabla naziv="DomainObject.Predmet.ProtuStrankaListFormated_1">
      <item>WELL CENTAR jednostavno društvo s ograničenom odgovornošću za usluge</item>
    </derivirana_varijabla>
  </DomainObject.Predmet.ProtuStrankaListFormated>
  <DomainObject.Predmet.ProtuStrankaListFormatedOIB>
    <izvorni_sadrzaj>
      <item>WELL CENTAR jednostavno društvo s ograničenom odgovornošću za usluge, OIB 44685896111</item>
    </izvorni_sadrzaj>
    <derivirana_varijabla naziv="DomainObject.Predmet.ProtuStrankaListFormatedOIB_1">
      <item>WELL CENTAR jednostavno društvo s ograničenom odgovornošću za usluge, OIB 44685896111</item>
    </derivirana_varijabla>
  </DomainObject.Predmet.ProtuStrankaListFormatedOIB>
  <DomainObject.Predmet.ProtuStrankaListFormatedWithAdress>
    <izvorni_sadrzaj>
      <item>WELL CENTAR jednostavno društvo s ograničenom odgovornošću za usluge, Kupinec 32 A, 10450 Klinča Sela</item>
    </izvorni_sadrzaj>
    <derivirana_varijabla naziv="DomainObject.Predmet.ProtuStrankaListFormatedWithAdress_1">
      <item>WELL CENTAR jednostavno društvo s ograničenom odgovornošću za usluge, Kupinec 32 A, 10450 Klinča Sela</item>
    </derivirana_varijabla>
  </DomainObject.Predmet.ProtuStrankaListFormatedWithAdress>
  <DomainObject.Predmet.ProtuStrankaListFormatedWithAdressOIB>
    <izvorni_sadrzaj>
      <item>WELL CENTAR jednostavno društvo s ograničenom odgovornošću za usluge, OIB 44685896111, Kupinec 32 A, 10450 Klinča Sela</item>
    </izvorni_sadrzaj>
    <derivirana_varijabla naziv="DomainObject.Predmet.ProtuStrankaListFormatedWithAdressOIB_1">
      <item>WELL CENTAR jednostavno društvo s ograničenom odgovornošću za usluge, OIB 44685896111, Kupinec 32 A, 10450 Klinča Sela</item>
    </derivirana_varijabla>
  </DomainObject.Predmet.ProtuStrankaListFormatedWithAdressOIB>
  <DomainObject.Predmet.ProtuStrankaListNazivFormated>
    <izvorni_sadrzaj>
      <item>WELL CENTAR jednostavno društvo s ograničenom odgovornošću za usluge</item>
    </izvorni_sadrzaj>
    <derivirana_varijabla naziv="DomainObject.Predmet.ProtuStrankaListNazivFormated_1">
      <item>WELL CENTAR jednostavno društvo s ograničenom odgovornošću za usluge</item>
    </derivirana_varijabla>
  </DomainObject.Predmet.ProtuStrankaListNazivFormated>
  <DomainObject.Predmet.ProtuStrankaListNazivFormatedOIB>
    <izvorni_sadrzaj>
      <item>WELL CENTAR jednostavno društvo s ograničenom odgovornošću za usluge, OIB 44685896111</item>
    </izvorni_sadrzaj>
    <derivirana_varijabla naziv="DomainObject.Predmet.ProtuStrankaListNazivFormatedOIB_1">
      <item>WELL CENTAR jednostavno društvo s ograničenom odgovornošću za usluge, OIB 44685896111</item>
    </derivirana_varijabla>
  </DomainObject.Predmet.ProtuStrankaListNazivFormatedOIB>
  <DomainObject.Predmet.OstaliListFormated>
    <izvorni_sadrzaj>
      <item>Daria Stričak</item>
      <item>Sberbank d.d.</item>
    </izvorni_sadrzaj>
    <derivirana_varijabla naziv="DomainObject.Predmet.OstaliListFormated_1">
      <item>Daria Stričak</item>
      <item>Sberbank d.d.</item>
    </derivirana_varijabla>
  </DomainObject.Predmet.OstaliListFormated>
  <DomainObject.Predmet.OstaliListFormatedOIB>
    <izvorni_sadrzaj>
      <item>Daria Stričak, OIB 82379905589</item>
      <item>Sberbank d.d., OIB 78427478595</item>
    </izvorni_sadrzaj>
    <derivirana_varijabla naziv="DomainObject.Predmet.OstaliListFormatedOIB_1">
      <item>Daria Stričak, OIB 82379905589</item>
      <item>Sberbank d.d., OIB 78427478595</item>
    </derivirana_varijabla>
  </DomainObject.Predmet.OstaliListFormatedOIB>
  <DomainObject.Predmet.OstaliListFormatedWithAdress>
    <izvorni_sadrzaj>
      <item>Daria Stričak, Kupinec 32/A, 10450 Kupinec</item>
      <item>Sberbank d.d., Varšavska 9, 10000 Zagreb</item>
    </izvorni_sadrzaj>
    <derivirana_varijabla naziv="DomainObject.Predmet.OstaliListFormatedWithAdress_1">
      <item>Daria Stričak, Kupinec 32/A, 10450 Kupinec</item>
      <item>Sberbank d.d., Varšavska 9, 10000 Zagreb</item>
    </derivirana_varijabla>
  </DomainObject.Predmet.OstaliListFormatedWithAdress>
  <DomainObject.Predmet.OstaliListFormatedWithAdressOIB>
    <izvorni_sadrzaj>
      <item>Daria Stričak, OIB 82379905589, Kupinec 32/A, 10450 Kupinec</item>
      <item>Sberbank d.d., OIB 78427478595, Varšavska 9, 10000 Zagreb</item>
    </izvorni_sadrzaj>
    <derivirana_varijabla naziv="DomainObject.Predmet.OstaliListFormatedWithAdressOIB_1">
      <item>Daria Stričak, OIB 82379905589, Kupinec 32/A, 10450 Kupinec</item>
      <item>Sberbank d.d., OIB 78427478595, Varšavska 9, 10000 Zagreb</item>
    </derivirana_varijabla>
  </DomainObject.Predmet.OstaliListFormatedWithAdressOIB>
  <DomainObject.Predmet.OstaliListNazivFormated>
    <izvorni_sadrzaj>
      <item>Daria Stričak</item>
      <item>Sberbank d.d.</item>
    </izvorni_sadrzaj>
    <derivirana_varijabla naziv="DomainObject.Predmet.OstaliListNazivFormated_1">
      <item>Daria Stričak</item>
      <item>Sberbank d.d.</item>
    </derivirana_varijabla>
  </DomainObject.Predmet.OstaliListNazivFormated>
  <DomainObject.Predmet.OstaliListNazivFormatedOIB>
    <izvorni_sadrzaj>
      <item>Daria Stričak, OIB 82379905589</item>
      <item>Sberbank d.d., OIB 78427478595</item>
    </izvorni_sadrzaj>
    <derivirana_varijabla naziv="DomainObject.Predmet.OstaliListNazivFormatedOIB_1">
      <item>Daria Stričak, OIB 82379905589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St-761/2018-27</izvorni_sadrzaj>
    <derivirana_varijabla naziv="DomainObject.PoslovniBrojDokumenta_1">St-761/2018-27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WELL CENTAR jednostavno društvo s ograničenom odgovornošću za usluge</izvorni_sadrzaj>
    <derivirana_varijabla naziv="DomainObject.Predmet.ProtustrankaIDrugi_1">WELL CENTAR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WELL CENTAR jednostavno društvo s ograničenom odgovornošću za usluge, OIB 44685896111, Kupinec 32 A, 10450 Klinča Sela</izvorni_sadrzaj>
    <derivirana_varijabla naziv="DomainObject.Predmet.ProtustrankaIDrugiAdressOIB_1">WELL CENTAR jednostavno društvo s ograničenom odgovornošću za usluge, OIB 44685896111, Kupinec 32 A,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St-761/2018-27</izvorni_sadrzaj>
    <derivirana_varijabla naziv="DomainObject.Predmet.OdlukaRjesenje.Oznaka_1">St-761/2018-27</derivirana_varijabla>
  </DomainObject.Predmet.OdlukaRjesenje.Oznaka>
  <DomainObject.Predmet.SudioniciListNaziv>
    <izvorni_sadrzaj>
      <item>FINA Regionalni centar Zagreb</item>
      <item>WELL CENTAR jednostavno društvo s ograničenom odgovornošću za usluge</item>
      <item>Daria Stričak</item>
      <item>Sberbank d.d.</item>
      <item>Daria Stričak</item>
    </izvorni_sadrzaj>
    <derivirana_varijabla naziv="DomainObject.Predmet.SudioniciListNaziv_1">
      <item>FINA Regionalni centar Zagreb</item>
      <item>WELL CENTAR jednostavno društvo s ograničenom odgovornošću za usluge</item>
      <item>Daria Stričak</item>
      <item>Sberbank d.d.</item>
      <item>Daria Stričak</item>
    </derivirana_varijabla>
  </DomainObject.Predmet.SudioniciListNaziv>
  <DomainObject.Predmet.SudioniciListAdressOIB>
    <izvorni_sadrzaj>
      <item>FINA Regionalni centar Zagreb, OIB 85821130368, Trg svibanjskih žrtava 1995. 1,10000 Zagreb</item>
      <item>WELL CENTAR jednostavno društvo s ograničenom odgovornošću za usluge, OIB 44685896111, Kupinec 32 A,10450 Klinča Sela</item>
      <item>Daria Stričak, OIB 82379905589, Kupinec 32/A,10450 Kupinec</item>
      <item>Sberbank d.d., OIB 78427478595, Varšavska 9,10000 Zagreb</item>
      <item>Daria Stričak, OIB 82379905589, Kupinec 32a,10450 Kupinec</item>
    </izvorni_sadrzaj>
    <derivirana_varijabla naziv="DomainObject.Predmet.SudioniciListAdressOIB_1">
      <item>FINA Regionalni centar Zagreb, OIB 85821130368, Trg svibanjskih žrtava 1995. 1,10000 Zagreb</item>
      <item>WELL CENTAR jednostavno društvo s ograničenom odgovornošću za usluge, OIB 44685896111, Kupinec 32 A,10450 Klinča Sela</item>
      <item>Daria Stričak, OIB 82379905589, Kupinec 32/A,10450 Kupinec</item>
      <item>Sberbank d.d., OIB 78427478595, Varšavska 9,10000 Zagreb</item>
      <item>Daria Stričak, OIB 82379905589, Kupinec 32a,10450 Kupinec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44685896111</item>
      <item>, OIB 82379905589</item>
      <item>, OIB 78427478595</item>
      <item>, OIB 82379905589</item>
    </izvorni_sadrzaj>
    <derivirana_varijabla naziv="DomainObject.Predmet.SudioniciListNazivOIB_1">
      <item>, OIB 85821130368</item>
      <item>, OIB 44685896111</item>
      <item>, OIB 82379905589</item>
      <item>, OIB 78427478595</item>
      <item>, OIB 82379905589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4D04F3-C116-4A37-A8F9-76AD5DC5C0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1131</properties:Words>
  <properties:Characters>6012</properties:Characters>
  <properties:Lines>122</properties:Lines>
  <properties:Paragraphs>33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2018-09-11T12:18:00Z</dcterms:modified>
  <cp:revision>286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St-761/2018-27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