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9bc9" w14:paraId="2f39bc9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C0B46">
        <w:t>INCLUSIVE</w:t>
      </w:r>
      <w:r w:rsidR="00090B2C">
        <w:t xml:space="preserve"> </w:t>
      </w:r>
      <w:proofErr w:type="spellStart"/>
      <w:r w:rsidR="00090B2C">
        <w:t>j.d.o.o</w:t>
      </w:r>
      <w:proofErr w:type="spellEnd"/>
      <w:r w:rsidR="00090B2C">
        <w:t xml:space="preserve">., </w:t>
      </w:r>
      <w:proofErr w:type="spellStart"/>
      <w:r w:rsidR="00CC0B46">
        <w:t>Domovinskog</w:t>
      </w:r>
      <w:proofErr w:type="spellEnd"/>
      <w:r w:rsidR="00CC0B46">
        <w:t xml:space="preserve"> rata 95 G, </w:t>
      </w:r>
      <w:proofErr w:type="spellStart"/>
      <w:r w:rsidR="00CC0B46">
        <w:t>Podstrana</w:t>
      </w:r>
      <w:proofErr w:type="spellEnd"/>
      <w:r w:rsidR="00090B2C">
        <w:t>,</w:t>
      </w:r>
      <w:r w:rsidR="00CC0B46">
        <w:t xml:space="preserve"> </w:t>
      </w:r>
      <w:r w:rsidR="00090B2C">
        <w:t xml:space="preserve">OIB: </w:t>
      </w:r>
      <w:r w:rsidR="00CC0B46" w:rsidRPr="00CC0B46">
        <w:t>98490495362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C0B46">
        <w:t xml:space="preserve">INCLUSIVE </w:t>
      </w:r>
      <w:proofErr w:type="spellStart"/>
      <w:r w:rsidR="00CC0B46">
        <w:t>j.d.o.o</w:t>
      </w:r>
      <w:proofErr w:type="spellEnd"/>
      <w:r w:rsidR="00CC0B46">
        <w:t xml:space="preserve">., </w:t>
      </w:r>
      <w:proofErr w:type="spellStart"/>
      <w:r w:rsidR="00CC0B46">
        <w:t>Domovinskog</w:t>
      </w:r>
      <w:proofErr w:type="spellEnd"/>
      <w:r w:rsidR="00CC0B46">
        <w:t xml:space="preserve"> rata 95 G, </w:t>
      </w:r>
      <w:proofErr w:type="spellStart"/>
      <w:r w:rsidR="00CC0B46">
        <w:t>Podstrana</w:t>
      </w:r>
      <w:proofErr w:type="spellEnd"/>
      <w:r w:rsidR="00CC0B46">
        <w:t xml:space="preserve">, OIB: </w:t>
      </w:r>
      <w:r w:rsidR="00CC0B46" w:rsidRPr="00CC0B46">
        <w:t>98490495362</w:t>
      </w:r>
      <w:r w:rsidR="00CC0B46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CC0B46">
        <w:rPr>
          <w:lang w:val="hr-HR"/>
        </w:rPr>
        <w:t>27. travnja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CC0B46">
        <w:rPr>
          <w:lang w:val="hr-HR"/>
        </w:rPr>
        <w:t>17.393,00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F1189">
        <w:rPr>
          <w:lang w:val="hr-HR"/>
        </w:rPr>
        <w:t>02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B0FE2" w:rsidRPr="00FB0F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37780" w:rsidR="00473132">
    <w:pPr>
      <w:pStyle w:val="Zaglavlje"/>
      <w:jc w:val="center"/>
    </w:pPr>
  </w:p>
  <w:p w:rsidRDefault="0083778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CC0B46">
      <w:t>1182/2016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B4D96"/>
    <w:rsid w:val="000F03A8"/>
    <w:rsid w:val="00291D1D"/>
    <w:rsid w:val="002E32EA"/>
    <w:rsid w:val="002F1189"/>
    <w:rsid w:val="003652A6"/>
    <w:rsid w:val="00394F80"/>
    <w:rsid w:val="003C2F22"/>
    <w:rsid w:val="003D4855"/>
    <w:rsid w:val="00417EA6"/>
    <w:rsid w:val="00455956"/>
    <w:rsid w:val="004F1BAF"/>
    <w:rsid w:val="004F4530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37780"/>
    <w:rsid w:val="00853B3E"/>
    <w:rsid w:val="008D2D97"/>
    <w:rsid w:val="009304E6"/>
    <w:rsid w:val="009771F7"/>
    <w:rsid w:val="00981D37"/>
    <w:rsid w:val="009B56F1"/>
    <w:rsid w:val="00A429D1"/>
    <w:rsid w:val="00A51DE9"/>
    <w:rsid w:val="00B12DB9"/>
    <w:rsid w:val="00B157B2"/>
    <w:rsid w:val="00B45E79"/>
    <w:rsid w:val="00B7506F"/>
    <w:rsid w:val="00BB32B9"/>
    <w:rsid w:val="00CC0B46"/>
    <w:rsid w:val="00D54741"/>
    <w:rsid w:val="00DD0D50"/>
    <w:rsid w:val="00EA4F9E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7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St-1182/2016</izvorni_sadrzaj>
    <derivirana_varijabla naziv="DomainObject.Predmet.OznakaBroj_1">St-1182/2016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INCLUSIVE jednostavno društvo s ograničenom odgovornošću za turizam i ugostiteljstvo, turistička agencija</izvorni_sadrzaj>
    <derivirana_varijabla naziv="DomainObject.Predmet.ProtustrankaFormated_1">  INCLUSIVE jednostavno društvo s ograničenom odgovornošću za turizam i ugostiteljstvo, turistička agencija</derivirana_varijabla>
  </DomainObject.Predmet.ProtustrankaFormated>
  <DomainObject.Predmet.ProtustrankaFormatedOIB>
    <izvorni_sadrzaj>  INCLUSIVE jednostavno društvo s ograničenom odgovornošću za turizam i ugostiteljstvo, turistička agencija, OIB 98490495362</izvorni_sadrzaj>
    <derivirana_varijabla naziv="DomainObject.Predmet.ProtustrankaFormatedOIB_1">  INCLUSIVE jednostavno društvo s ograničenom odgovornošću za turizam i ugostiteljstvo, turistička agencija, OIB 98490495362</derivirana_varijabla>
  </DomainObject.Predmet.ProtustrankaFormatedOIB>
  <DomainObject.Predmet.ProtustrankaFormatedWithAdress>
    <izvorni_sadrzaj> INCLUSIVE jednostavno društvo s ograničenom odgovornošću za turizam i ugostiteljstvo, turistička agencija, Domovinskog rata 95 G, 21311 Podstrana</izvorni_sadrzaj>
    <derivirana_varijabla naziv="DomainObject.Predmet.ProtustrankaFormatedWithAdress_1"> INCLUSIVE jednostavno društvo s ograničenom odgovornošću za turizam i ugostiteljstvo, turistička agencija, Domovinskog rata 95 G, 21311 Podstrana</derivirana_varijabla>
  </DomainObject.Predmet.ProtustrankaFormatedWithAdress>
  <DomainObject.Predmet.ProtustrankaFormatedWithAdressOIB>
    <izvorni_sadrzaj> INCLUSIVE jednostavno društvo s ograničenom odgovornošću za turizam i ugostiteljstvo, turistička agencija, OIB 98490495362, Domovinskog rata 95 G, 21311 Podstrana</izvorni_sadrzaj>
    <derivirana_varijabla naziv="DomainObject.Predmet.ProtustrankaFormatedWithAdressOIB_1"> INCLUSIVE jednostavno društvo s ograničenom odgovornošću za turizam i ugostiteljstvo, turistička agencija, OIB 98490495362, Domovinskog rata 95 G, 21311 Podstrana</derivirana_varijabla>
  </DomainObject.Predmet.ProtustrankaFormatedWithAdressOIB>
  <DomainObject.Predmet.ProtustrankaWithAdress>
    <izvorni_sadrzaj>INCLUSIVE jednostavno društvo s ograničenom odgovornošću za turizam i ugostiteljstvo, turistička agencija Domovinskog rata 95 G, 21311 Podstrana</izvorni_sadrzaj>
    <derivirana_varijabla naziv="DomainObject.Predmet.ProtustrankaWithAdress_1">INCLUSIVE jednostavno društvo s ograničenom odgovornošću za turizam i ugostiteljstvo, turistička agencija Domovinskog rata 95 G, 21311 Podstrana</derivirana_varijabla>
  </DomainObject.Predmet.ProtustrankaWithAdress>
  <DomainObject.Predmet.ProtustrankaWithAdressOIB>
    <izvorni_sadrzaj>INCLUSIVE jednostavno društvo s ograničenom odgovornošću za turizam i ugostiteljstvo, turistička agencija, OIB 98490495362, Domovinskog rata 95 G, 21311 Podstrana</izvorni_sadrzaj>
    <derivirana_varijabla naziv="DomainObject.Predmet.ProtustrankaWithAdressOIB_1">INCLUSIVE jednostavno društvo s ograničenom odgovornošću za turizam i ugostiteljstvo, turistička agencija, OIB 98490495362, Domovinskog rata 95 G, 21311 Podstrana</derivirana_varijabla>
  </DomainObject.Predmet.ProtustrankaWithAdressOIB>
  <DomainObject.Predmet.ProtustrankaNazivFormated>
    <izvorni_sadrzaj>INCLUSIVE jednostavno društvo s ograničenom odgovornošću za turizam i ugostiteljstvo, turistička agencija</izvorni_sadrzaj>
    <derivirana_varijabla naziv="DomainObject.Predmet.ProtustrankaNazivFormated_1">INCLUSIVE jednostavno društvo s ograničenom odgovornošću za turizam i ugostiteljstvo, turistička agencija</derivirana_varijabla>
  </DomainObject.Predmet.ProtustrankaNazivFormated>
  <DomainObject.Predmet.ProtustrankaNazivFormatedOIB>
    <izvorni_sadrzaj>INCLUSIVE jednostavno društvo s ograničenom odgovornošću za turizam i ugostiteljstvo, turistička agencija, OIB 98490495362</izvorni_sadrzaj>
    <derivirana_varijabla naziv="DomainObject.Predmet.ProtustrankaNazivFormatedOIB_1">INCLUSIVE jednostavno društvo s ograničenom odgovornošću za turizam i ugostiteljstvo, turistička agencija, OIB 98490495362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17393.00</izvorni_sadrzaj>
    <derivirana_varijabla naziv="DomainObject.Predmet.TrenutnaVrijednost_1">17393.00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INCLUSIVE jednostavno društvo s ograničenom odgovornošću za turizam i ugostiteljstvo, turistička agencija</item>
    </izvorni_sadrzaj>
    <derivirana_varijabla naziv="DomainObject.Predmet.ProtuStrankaListFormated_1">
      <item>INCLUSIVE jednostavno društvo s ograničenom odgovornošću za turizam i ugostiteljstvo, turistička agencija</item>
    </derivirana_varijabla>
  </DomainObject.Predmet.ProtuStrankaListFormated>
  <DomainObject.Predmet.ProtuStrankaListFormatedOIB>
    <izvorni_sadrzaj>
      <item>INCLUSIVE jednostavno društvo s ograničenom odgovornošću za turizam i ugostiteljstvo, turistička agencija, OIB 98490495362</item>
    </izvorni_sadrzaj>
    <derivirana_varijabla naziv="DomainObject.Predmet.ProtuStrankaListFormatedOIB_1">
      <item>INCLUSIVE jednostavno društvo s ograničenom odgovornošću za turizam i ugostiteljstvo, turistička agencija, OIB 98490495362</item>
    </derivirana_varijabla>
  </DomainObject.Predmet.ProtuStrankaListFormatedOIB>
  <DomainObject.Predmet.ProtuStrankaListFormatedWithAdress>
    <izvorni_sadrzaj>
      <item>INCLUSIVE jednostavno društvo s ograničenom odgovornošću za turizam i ugostiteljstvo, turistička agencija, Domovinskog rata 95 G, 21311 Podstrana</item>
    </izvorni_sadrzaj>
    <derivirana_varijabla naziv="DomainObject.Predmet.ProtuStrankaListFormatedWithAdress_1">
      <item>INCLUSIVE jednostavno društvo s ograničenom odgovornošću za turizam i ugostiteljstvo, turistička agencija, Domovinskog rata 95 G, 21311 Podstrana</item>
    </derivirana_varijabla>
  </DomainObject.Predmet.ProtuStrankaListFormatedWithAdress>
  <DomainObject.Predmet.ProtuStrankaListFormatedWithAdressOIB>
    <izvorni_sadrzaj>
      <item>INCLUSIVE jednostavno društvo s ograničenom odgovornošću za turizam i ugostiteljstvo, turistička agencija, OIB 98490495362, Domovinskog rata 95 G, 21311 Podstrana</item>
    </izvorni_sadrzaj>
    <derivirana_varijabla naziv="DomainObject.Predmet.ProtuStrankaListFormatedWithAdressOIB_1">
      <item>INCLUSIVE jednostavno društvo s ograničenom odgovornošću za turizam i ugostiteljstvo, turistička agencija, OIB 98490495362, Domovinskog rata 95 G, 21311 Podstrana</item>
    </derivirana_varijabla>
  </DomainObject.Predmet.ProtuStrankaListFormatedWithAdressOIB>
  <DomainObject.Predmet.ProtuStrankaListNazivFormated>
    <izvorni_sadrzaj>
      <item>INCLUSIVE jednostavno društvo s ograničenom odgovornošću za turizam i ugostiteljstvo, turistička agencija</item>
    </izvorni_sadrzaj>
    <derivirana_varijabla naziv="DomainObject.Predmet.ProtuStrankaListNazivFormated_1">
      <item>INCLUSIVE jednostavno društvo s ograničenom odgovornošću za turizam i ugostiteljstvo, turistička agencija</item>
    </derivirana_varijabla>
  </DomainObject.Predmet.ProtuStrankaListNazivFormated>
  <DomainObject.Predmet.ProtuStrankaListNazivFormatedOIB>
    <izvorni_sadrzaj>
      <item>INCLUSIVE jednostavno društvo s ograničenom odgovornošću za turizam i ugostiteljstvo, turistička agencija, OIB 98490495362</item>
    </izvorni_sadrzaj>
    <derivirana_varijabla naziv="DomainObject.Predmet.ProtuStrankaListNazivFormatedOIB_1">
      <item>INCLUSIVE jednostavno društvo s ograničenom odgovornošću za turizam i ugostiteljstvo, turistička agencija, OIB 98490495362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INCLUSIVE jednostavno društvo s ograničenom odgovornošću za turizam i ugostiteljstvo, turistička agencija</izvorni_sadrzaj>
    <derivirana_varijabla naziv="DomainObject.Predmet.ProtustrankaIDrugi_1">INCLUSIVE jednostavno društvo s ograničenom odgovornošću za turizam i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INCLUSIVE jednostavno društvo s ograničenom odgovornošću za turizam i ugostiteljstvo, turistička agencija, OIB 98490495362, Domovinskog rata 95 G, 21311 Podstrana</izvorni_sadrzaj>
    <derivirana_varijabla naziv="DomainObject.Predmet.ProtustrankaIDrugiAdressOIB_1">INCLUSIVE jednostavno društvo s ograničenom odgovornošću za turizam i ugostiteljstvo, turistička agencija, OIB 98490495362, Domovinskog rata 95 G,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INCLUSIVE jednostavno društvo s ograničenom odgovornošću za turizam i ugostiteljstvo, turistička agencija</item>
      <item>FINANCIJSKA AGENCIJA, RC SPLIT</item>
    </izvorni_sadrzaj>
    <derivirana_varijabla naziv="DomainObject.Predmet.SudioniciListNaziv_1">
      <item>INCLUSIVE jednostavno društvo s ograničenom odgovornošću za turizam i ugostiteljstvo, turistička agencija</item>
      <item>FINANCIJSKA AGENCIJA, RC SPLIT</item>
    </derivirana_varijabla>
  </DomainObject.Predmet.SudioniciListNaziv>
  <DomainObject.Predmet.SudioniciListAdressOIB>
    <izvorni_sadrzaj>
      <item>INCLUSIVE jednostavno društvo s ograničenom odgovornošću za turizam i ugostiteljstvo, turistička agencija, OIB 98490495362, Domovinskog rata 95 G,21311 Podstrana</item>
      <item>FINANCIJSKA AGENCIJA, RC SPLIT, OIB 85821130368, Mažuranićevo šetalište 24 b,21000 Split</item>
    </izvorni_sadrzaj>
    <derivirana_varijabla naziv="DomainObject.Predmet.SudioniciListAdressOIB_1">
      <item>INCLUSIVE jednostavno društvo s ograničenom odgovornošću za turizam i ugostiteljstvo, turistička agencija, OIB 98490495362, Domovinskog rata 95 G,21311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98490495362</item>
      <item>, OIB 85821130368</item>
    </izvorni_sadrzaj>
    <derivirana_varijabla naziv="DomainObject.Predmet.SudioniciListNazivOIB_1">
      <item>, OIB 98490495362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1768</properties:Characters>
  <properties:Lines>45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2017-03-02T10:50:00Z</cp:lastPrinted>
  <dcterms:modified xmlns:xsi="http://www.w3.org/2001/XMLSchema-instance" xsi:type="dcterms:W3CDTF">2017-03-02T12:33:00Z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