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a239" w14:paraId="e87a239" w:rsidRDefault="00F546B4" w:rsidP="00F546B4" w:rsidR="00F546B4" w:rsidRPr="00855E45">
      <w:pPr>
        <w:jc w:val="both"/>
        <w15:collapsed w:val="false"/>
      </w:pPr>
      <w:bookmarkStart w:name="_GoBack" w:id="0"/>
      <w:bookmarkEnd w:id="0"/>
      <w:r w:rsidRPr="00855E45">
        <w:t xml:space="preserve">                 </w:t>
      </w:r>
      <w:r w:rsidRPr="00855E45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855E45">
      <w:pPr>
        <w:jc w:val="both"/>
      </w:pPr>
      <w:r w:rsidRPr="00855E45">
        <w:t xml:space="preserve">   REPUBLIKA HRVATSKA</w:t>
      </w:r>
    </w:p>
    <w:p w:rsidRDefault="00F546B4" w:rsidP="00F546B4" w:rsidR="00F546B4" w:rsidRPr="00855E45">
      <w:pPr>
        <w:jc w:val="both"/>
      </w:pPr>
      <w:r w:rsidRPr="00855E45">
        <w:t>TRGOVAČKI SUD U PAZINU</w:t>
      </w:r>
    </w:p>
    <w:p w:rsidRDefault="00F546B4" w:rsidP="00F546B4" w:rsidR="00F546B4" w:rsidRPr="00855E45">
      <w:pPr>
        <w:jc w:val="both"/>
      </w:pPr>
      <w:r w:rsidRPr="00855E45">
        <w:t xml:space="preserve">     52000 Pazin, Drševka 1</w:t>
      </w:r>
      <w:r w:rsidRPr="00855E45">
        <w:tab/>
      </w:r>
      <w:r w:rsidRPr="00855E45">
        <w:tab/>
      </w:r>
      <w:r w:rsidRPr="00855E45">
        <w:tab/>
      </w:r>
      <w:r w:rsidRPr="00855E45">
        <w:tab/>
      </w:r>
      <w:r w:rsidRPr="00855E45">
        <w:tab/>
      </w:r>
      <w:r w:rsidRPr="00855E45">
        <w:tab/>
        <w:t xml:space="preserve">      Posl.br.: </w:t>
      </w:r>
      <w:r w:rsidR="00E56383" w:rsidRPr="00855E45">
        <w:t>1</w:t>
      </w:r>
      <w:r w:rsidRPr="00855E45">
        <w:t xml:space="preserve"> St-</w:t>
      </w:r>
      <w:r w:rsidR="00921832" w:rsidRPr="00855E45">
        <w:t>990</w:t>
      </w:r>
      <w:r w:rsidRPr="00855E45">
        <w:t>/16-</w:t>
      </w:r>
      <w:r w:rsidR="00AA539F">
        <w:t>32</w:t>
      </w: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center"/>
      </w:pPr>
      <w:r w:rsidRPr="00855E45">
        <w:t>R E P U B L I K A  H R V A T S K A</w:t>
      </w:r>
    </w:p>
    <w:p w:rsidRDefault="00F546B4" w:rsidP="00F546B4" w:rsidR="00F546B4" w:rsidRPr="00855E45">
      <w:pPr>
        <w:jc w:val="center"/>
      </w:pPr>
    </w:p>
    <w:p w:rsidRDefault="00F546B4" w:rsidP="00F546B4" w:rsidR="00F546B4" w:rsidRPr="00855E45">
      <w:pPr>
        <w:jc w:val="center"/>
      </w:pPr>
      <w:r w:rsidRPr="00855E45">
        <w:t>R J E Š E N J E</w:t>
      </w:r>
    </w:p>
    <w:p w:rsidRDefault="00F546B4" w:rsidP="00F546B4" w:rsidR="00F546B4" w:rsidRPr="00855E45">
      <w:pPr>
        <w:jc w:val="center"/>
      </w:pPr>
    </w:p>
    <w:p w:rsidRDefault="00F546B4" w:rsidP="009C6CB9" w:rsidR="00F546B4" w:rsidRPr="00855E45">
      <w:pPr>
        <w:jc w:val="both"/>
      </w:pPr>
      <w:r w:rsidRPr="00855E45">
        <w:tab/>
        <w:t xml:space="preserve">Trgovački sud u Pazinu, po stečajnom sucu </w:t>
      </w:r>
      <w:r w:rsidR="00381586" w:rsidRPr="00855E45">
        <w:t>Damiru Rabaru</w:t>
      </w:r>
      <w:r w:rsidRPr="00855E45">
        <w:t xml:space="preserve">, u stečajnom </w:t>
      </w:r>
      <w:r w:rsidR="001A1123" w:rsidRPr="00855E45">
        <w:t xml:space="preserve">postupku nad stečajnim dužnikom </w:t>
      </w:r>
      <w:r w:rsidR="00921832" w:rsidRPr="00855E45">
        <w:t>Stečajna masa iza OPUS MIXTUM d.o.o. u stečaju, Pula, Koparska 37, OIB: 85958856370</w:t>
      </w:r>
      <w:r w:rsidR="00EE07CD" w:rsidRPr="00855E45">
        <w:t>,</w:t>
      </w:r>
      <w:r w:rsidR="00057DD4" w:rsidRPr="00855E45">
        <w:t xml:space="preserve"> </w:t>
      </w:r>
      <w:r w:rsidR="00AA539F">
        <w:t xml:space="preserve"> na ispitnom ročištu održanom dana </w:t>
      </w:r>
      <w:r w:rsidR="00EE07CD" w:rsidRPr="00855E45">
        <w:t>13</w:t>
      </w:r>
      <w:r w:rsidR="00E56383" w:rsidRPr="00855E45">
        <w:t>.</w:t>
      </w:r>
      <w:r w:rsidRPr="00855E45">
        <w:t xml:space="preserve"> </w:t>
      </w:r>
      <w:r w:rsidR="00237CF8" w:rsidRPr="00855E45">
        <w:t xml:space="preserve">travnja </w:t>
      </w:r>
      <w:r w:rsidRPr="00855E45">
        <w:t>201</w:t>
      </w:r>
      <w:r w:rsidR="00E56383" w:rsidRPr="00855E45">
        <w:t>7</w:t>
      </w:r>
      <w:r w:rsidRPr="00855E45">
        <w:t>.</w:t>
      </w:r>
      <w:r w:rsidR="00AA539F">
        <w:t>,</w:t>
      </w:r>
    </w:p>
    <w:p w:rsidRDefault="00F546B4" w:rsidP="00F546B4" w:rsidR="00F546B4" w:rsidRPr="00855E45">
      <w:pPr>
        <w:jc w:val="center"/>
      </w:pPr>
    </w:p>
    <w:p w:rsidRDefault="00F546B4" w:rsidP="00F546B4" w:rsidR="00F546B4" w:rsidRPr="00855E45">
      <w:pPr>
        <w:jc w:val="center"/>
      </w:pPr>
      <w:r w:rsidRPr="00855E45">
        <w:t>r i j e š i o  j e</w:t>
      </w:r>
    </w:p>
    <w:p w:rsidRDefault="00F546B4" w:rsidP="00F546B4" w:rsidR="00F546B4" w:rsidRPr="00855E45">
      <w:pPr>
        <w:jc w:val="center"/>
      </w:pPr>
    </w:p>
    <w:p w:rsidRDefault="00F546B4" w:rsidP="00712213" w:rsidR="00712213" w:rsidRPr="00855E45">
      <w:pPr>
        <w:jc w:val="both"/>
      </w:pPr>
      <w:r w:rsidRPr="00855E45">
        <w:tab/>
        <w:t>I.</w:t>
      </w:r>
      <w:r w:rsidR="00BC4CE5" w:rsidRPr="00855E45">
        <w:t xml:space="preserve"> </w:t>
      </w:r>
      <w:r w:rsidRPr="00855E45">
        <w:t xml:space="preserve">U stečajnom postupku nad dužnikom </w:t>
      </w:r>
      <w:r w:rsidR="00921832" w:rsidRPr="00855E45">
        <w:t>Stečajna masa iza OPUS MIXTUM d.o.o. u stečaju, Pula, Koparska 37, OIB: 85958856370</w:t>
      </w:r>
      <w:r w:rsidR="00C360F2" w:rsidRPr="00855E45">
        <w:t>,</w:t>
      </w:r>
      <w:r w:rsidR="00EE07CD" w:rsidRPr="00855E45">
        <w:t xml:space="preserve"> </w:t>
      </w:r>
      <w:r w:rsidRPr="00855E45">
        <w:t>utvrđene su</w:t>
      </w:r>
      <w:r w:rsidR="00712213" w:rsidRPr="00855E45">
        <w:t xml:space="preserve">  tražbine </w:t>
      </w:r>
      <w:r w:rsidR="00EE07CD" w:rsidRPr="00855E45">
        <w:t xml:space="preserve">drugog </w:t>
      </w:r>
      <w:r w:rsidR="00712213" w:rsidRPr="00855E45">
        <w:t>višeg isplatnog reda:</w:t>
      </w:r>
    </w:p>
    <w:p w:rsidRDefault="009C6CB9" w:rsidP="00712213" w:rsidR="009C6CB9" w:rsidRPr="00855E45">
      <w:pPr>
        <w:jc w:val="both"/>
      </w:pPr>
    </w:p>
    <w:p w:rsidRDefault="00EE07CD" w:rsidP="00EE07CD" w:rsidR="00EE07CD" w:rsidRPr="00855E45">
      <w:pPr>
        <w:spacing w:lineRule="auto" w:line="276"/>
        <w:ind w:firstLine="708"/>
        <w:jc w:val="both"/>
      </w:pPr>
      <w:r w:rsidRPr="00855E45">
        <w:t>1. REPUBLIKA HRVATSKA, Ministarstvo financija, Porezna uprava, Zagreb, Katančićeva 5, OIB: 18683136487, u iznosu od 2.048,88 kn.</w:t>
      </w:r>
    </w:p>
    <w:p w:rsidRDefault="00EE07CD" w:rsidP="00EE07CD" w:rsidR="00EE07CD" w:rsidRPr="00855E45">
      <w:pPr>
        <w:ind w:firstLine="708"/>
      </w:pPr>
      <w:r w:rsidRPr="00855E45">
        <w:t xml:space="preserve">2. GRAD PULA, Pula, Forum 1, </w:t>
      </w:r>
      <w:r w:rsidRPr="00855E45">
        <w:rPr>
          <w:bCs/>
        </w:rPr>
        <w:t xml:space="preserve">OIB: </w:t>
      </w:r>
      <w:r w:rsidRPr="00855E45">
        <w:t>79517841355</w:t>
      </w:r>
      <w:r w:rsidRPr="00855E45">
        <w:rPr>
          <w:bCs/>
        </w:rPr>
        <w:t xml:space="preserve">, </w:t>
      </w:r>
      <w:r w:rsidRPr="00855E45">
        <w:t xml:space="preserve">u iznosu od 3.603,47 kn. </w:t>
      </w:r>
    </w:p>
    <w:p w:rsidRDefault="00EE07CD" w:rsidP="00EE07CD" w:rsidR="00230D9A" w:rsidRPr="00855E45">
      <w:pPr>
        <w:spacing w:lineRule="auto" w:line="276"/>
        <w:jc w:val="both"/>
      </w:pPr>
      <w:r w:rsidRPr="00855E45">
        <w:rPr>
          <w:lang w:eastAsia="en-US"/>
        </w:rPr>
        <w:tab/>
        <w:t xml:space="preserve">3. </w:t>
      </w:r>
      <w:r w:rsidRPr="00855E45">
        <w:rPr>
          <w:bCs/>
        </w:rPr>
        <w:t xml:space="preserve">VENETO BANKA d.d. Zagreb, Draškovićeva 58, OIB: </w:t>
      </w:r>
      <w:r w:rsidRPr="00855E45">
        <w:t>81712716992, u iznosu od</w:t>
      </w:r>
      <w:r w:rsidRPr="00855E45">
        <w:rPr>
          <w:bCs/>
        </w:rPr>
        <w:t xml:space="preserve"> </w:t>
      </w:r>
      <w:r w:rsidRPr="00855E45">
        <w:t>4.441.556,35 kn.</w:t>
      </w:r>
    </w:p>
    <w:p w:rsidRDefault="00EE07CD" w:rsidP="00EE07CD" w:rsidR="00EE07CD" w:rsidRPr="00855E45">
      <w:pPr>
        <w:spacing w:lineRule="auto" w:line="276"/>
        <w:jc w:val="both"/>
      </w:pPr>
    </w:p>
    <w:p w:rsidRDefault="00F546B4" w:rsidP="00F546B4" w:rsidR="00F546B4" w:rsidRPr="00855E45">
      <w:pPr>
        <w:ind w:left="360"/>
        <w:jc w:val="center"/>
      </w:pPr>
      <w:r w:rsidRPr="00855E45">
        <w:t>Obrazloženje</w:t>
      </w:r>
    </w:p>
    <w:p w:rsidRDefault="00F546B4" w:rsidP="00F546B4" w:rsidR="00F546B4" w:rsidRPr="00855E45">
      <w:pPr>
        <w:ind w:left="360"/>
        <w:jc w:val="center"/>
      </w:pPr>
    </w:p>
    <w:p w:rsidRDefault="00F546B4" w:rsidP="00F546B4" w:rsidR="00F546B4" w:rsidRPr="00855E45">
      <w:pPr>
        <w:jc w:val="both"/>
      </w:pPr>
      <w:r w:rsidRPr="00855E45">
        <w:tab/>
        <w:t xml:space="preserve">Na ispitnom ročištu održanom </w:t>
      </w:r>
      <w:r w:rsidR="001054CF" w:rsidRPr="00855E45">
        <w:t>1</w:t>
      </w:r>
      <w:r w:rsidR="00EE07CD" w:rsidRPr="00855E45">
        <w:t>3</w:t>
      </w:r>
      <w:r w:rsidR="005A65EF" w:rsidRPr="00855E45">
        <w:t xml:space="preserve">. </w:t>
      </w:r>
      <w:r w:rsidR="001054CF" w:rsidRPr="00855E45">
        <w:t xml:space="preserve">travnja </w:t>
      </w:r>
      <w:r w:rsidR="005A65EF" w:rsidRPr="00855E45">
        <w:t>2017</w:t>
      </w:r>
      <w:r w:rsidRPr="00855E45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855E45">
      <w:pPr>
        <w:jc w:val="both"/>
      </w:pPr>
      <w:r w:rsidRPr="00855E45">
        <w:tab/>
        <w:t xml:space="preserve">Tražbine </w:t>
      </w:r>
      <w:r w:rsidR="001054CF" w:rsidRPr="00855E45">
        <w:t xml:space="preserve"> </w:t>
      </w:r>
      <w:r w:rsidRPr="00855E45">
        <w:t>drugog višeg isplatnog reda označene u st. I</w:t>
      </w:r>
      <w:r w:rsidR="00C11654" w:rsidRPr="00855E45">
        <w:t>.</w:t>
      </w:r>
      <w:r w:rsidR="00101FC6" w:rsidRPr="00855E45">
        <w:t xml:space="preserve"> </w:t>
      </w:r>
      <w:r w:rsidRPr="00855E45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C11654" w:rsidR="00F22F13" w:rsidRPr="00855E45">
      <w:pPr>
        <w:jc w:val="both"/>
      </w:pPr>
      <w:r w:rsidRPr="00855E45">
        <w:tab/>
      </w:r>
    </w:p>
    <w:p w:rsidRDefault="00F546B4" w:rsidP="00F546B4" w:rsidR="00F546B4" w:rsidRPr="00855E45">
      <w:pPr>
        <w:ind w:firstLine="708"/>
        <w:jc w:val="center"/>
      </w:pPr>
      <w:r w:rsidRPr="00855E45">
        <w:t>U Pazin</w:t>
      </w:r>
      <w:r w:rsidR="00810499" w:rsidRPr="00855E45">
        <w:t>u</w:t>
      </w:r>
      <w:r w:rsidRPr="00855E45">
        <w:t xml:space="preserve"> </w:t>
      </w:r>
      <w:r w:rsidR="004D4118" w:rsidRPr="00855E45">
        <w:t>1</w:t>
      </w:r>
      <w:r w:rsidR="00C11654" w:rsidRPr="00855E45">
        <w:t>3</w:t>
      </w:r>
      <w:r w:rsidR="00810499" w:rsidRPr="00855E45">
        <w:t xml:space="preserve">. </w:t>
      </w:r>
      <w:r w:rsidR="00F22F13" w:rsidRPr="00855E45">
        <w:t xml:space="preserve">travnja </w:t>
      </w:r>
      <w:r w:rsidR="00C72755" w:rsidRPr="00855E45">
        <w:t>2017</w:t>
      </w:r>
      <w:r w:rsidRPr="00855E45">
        <w:t>.</w:t>
      </w:r>
    </w:p>
    <w:p w:rsidRDefault="00F546B4" w:rsidP="00F546B4" w:rsidR="00F546B4" w:rsidRPr="00855E45">
      <w:pPr>
        <w:ind w:firstLine="708"/>
        <w:jc w:val="center"/>
      </w:pPr>
    </w:p>
    <w:p w:rsidRDefault="00F546B4" w:rsidP="00F546B4" w:rsidR="00F546B4" w:rsidRPr="00855E45">
      <w:pPr>
        <w:ind w:firstLine="708"/>
        <w:jc w:val="center"/>
      </w:pPr>
    </w:p>
    <w:p w:rsidRDefault="00F546B4" w:rsidP="00F546B4" w:rsidR="00F546B4" w:rsidRPr="00855E45">
      <w:pPr>
        <w:ind w:firstLine="708" w:left="5664"/>
        <w:jc w:val="center"/>
      </w:pPr>
      <w:r w:rsidRPr="00855E45">
        <w:t>Stečajni sudac</w:t>
      </w:r>
    </w:p>
    <w:p w:rsidRDefault="00F546B4" w:rsidP="00F546B4" w:rsidR="00F546B4" w:rsidRPr="00855E45">
      <w:pPr>
        <w:ind w:firstLine="708" w:left="4956"/>
        <w:jc w:val="center"/>
      </w:pPr>
      <w:r w:rsidRPr="00855E45">
        <w:t xml:space="preserve">           </w:t>
      </w:r>
      <w:r w:rsidR="00CF7408" w:rsidRPr="00855E45">
        <w:t>Damir Rabar</w:t>
      </w:r>
      <w:r w:rsidR="00865ED1">
        <w:t>, v.r.</w:t>
      </w:r>
    </w:p>
    <w:p w:rsidRDefault="00F546B4" w:rsidP="00F546B4" w:rsidR="00F546B4" w:rsidRPr="00855E45">
      <w:pPr>
        <w:ind w:firstLine="708" w:left="4956"/>
        <w:jc w:val="center"/>
      </w:pPr>
    </w:p>
    <w:p w:rsidRDefault="00F546B4" w:rsidP="00F546B4" w:rsidR="00F546B4" w:rsidRPr="00855E45">
      <w:pPr>
        <w:ind w:firstLine="708" w:left="4956"/>
        <w:jc w:val="center"/>
      </w:pP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both"/>
      </w:pPr>
    </w:p>
    <w:p w:rsidRDefault="00F546B4" w:rsidP="00F546B4" w:rsidR="00F546B4" w:rsidRPr="00855E45">
      <w:pPr>
        <w:jc w:val="both"/>
      </w:pPr>
      <w:r w:rsidRPr="00855E45">
        <w:lastRenderedPageBreak/>
        <w:t>UPUTA O PRAVNOM LIJEKU:</w:t>
      </w:r>
    </w:p>
    <w:p w:rsidRDefault="00F546B4" w:rsidP="00F546B4" w:rsidR="00F546B4" w:rsidRPr="00855E45">
      <w:pPr>
        <w:ind w:firstLine="708"/>
        <w:jc w:val="both"/>
      </w:pPr>
      <w:r w:rsidRPr="00855E45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855E45">
      <w:pPr>
        <w:ind w:left="7080"/>
        <w:jc w:val="both"/>
      </w:pPr>
    </w:p>
    <w:p w:rsidRDefault="00F546B4" w:rsidP="00F546B4" w:rsidR="00F546B4" w:rsidRPr="00855E45">
      <w:r w:rsidRPr="00855E45">
        <w:t xml:space="preserve">DNA:  </w:t>
      </w:r>
    </w:p>
    <w:p w:rsidRDefault="00F546B4" w:rsidP="006415DB" w:rsidR="003B29B3" w:rsidRPr="00855E45">
      <w:pPr>
        <w:pStyle w:val="Odlomakpopisa"/>
        <w:numPr>
          <w:ilvl w:val="0"/>
          <w:numId w:val="2"/>
        </w:numPr>
        <w:jc w:val="both"/>
      </w:pPr>
      <w:r w:rsidRPr="00855E45">
        <w:t>e-oglasna ploča suda 8 dana (čl. 265. st. 2. SZ-a)</w:t>
      </w:r>
    </w:p>
    <w:p w:rsidRDefault="006748E7" w:rsidP="006748E7" w:rsidR="006748E7" w:rsidRPr="00855E45">
      <w:pPr>
        <w:jc w:val="both"/>
      </w:pPr>
    </w:p>
    <w:p w:rsidRDefault="00230D9A" w:rsidP="00230D9A" w:rsidR="00230D9A" w:rsidRPr="00855E45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</w:pPr>
      <w:r w:rsidRPr="00855E45">
        <w:t xml:space="preserve">          </w:t>
      </w:r>
    </w:p>
    <w:p w:rsidRDefault="00230D9A" w:rsidP="006748E7" w:rsidR="00230D9A" w:rsidRPr="00855E45">
      <w:pPr>
        <w:jc w:val="both"/>
      </w:pPr>
    </w:p>
    <w:sectPr w:rsidSect="00A70E98" w:rsidR="00230D9A" w:rsidRPr="00855E4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058" w:rsidP="00F546B4" w:rsidR="003C4058">
      <w:r>
        <w:separator/>
      </w:r>
    </w:p>
  </w:endnote>
  <w:endnote w:id="0" w:type="continuationSeparator">
    <w:p w:rsidRDefault="003C4058" w:rsidP="00F546B4" w:rsidR="003C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058" w:rsidP="00F546B4" w:rsidR="003C4058">
      <w:r>
        <w:separator/>
      </w:r>
    </w:p>
  </w:footnote>
  <w:footnote w:id="0" w:type="continuationSeparator">
    <w:p w:rsidRDefault="003C4058" w:rsidP="00F546B4" w:rsidR="003C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D0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0223E0">
      <w:t>990</w:t>
    </w:r>
    <w:r w:rsidR="00F546B4" w:rsidRPr="006572C0">
      <w:t>/</w:t>
    </w:r>
    <w:r w:rsidR="00F546B4">
      <w:t>16</w:t>
    </w:r>
    <w:r w:rsidR="00F546B4" w:rsidRPr="000C4F40">
      <w:t>-</w:t>
    </w:r>
    <w:r w:rsidR="00AA539F">
      <w:t>32</w:t>
    </w:r>
  </w:p>
  <w:p w:rsidRDefault="00970D0D" w:rsidP="00E84C66" w:rsidR="00E84C66">
    <w:pPr>
      <w:pStyle w:val="Zaglavlje"/>
    </w:pPr>
  </w:p>
  <w:p w:rsidRDefault="00970D0D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R="00E84C6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223E0"/>
    <w:rsid w:val="00056EC4"/>
    <w:rsid w:val="00057DD4"/>
    <w:rsid w:val="000675F5"/>
    <w:rsid w:val="0007354F"/>
    <w:rsid w:val="00073D79"/>
    <w:rsid w:val="000C4568"/>
    <w:rsid w:val="000E3664"/>
    <w:rsid w:val="00101FC6"/>
    <w:rsid w:val="001054CF"/>
    <w:rsid w:val="00111C0D"/>
    <w:rsid w:val="00161910"/>
    <w:rsid w:val="00164032"/>
    <w:rsid w:val="00173548"/>
    <w:rsid w:val="00183306"/>
    <w:rsid w:val="001A1123"/>
    <w:rsid w:val="001A2CB0"/>
    <w:rsid w:val="001B30F3"/>
    <w:rsid w:val="00230D9A"/>
    <w:rsid w:val="00237CF8"/>
    <w:rsid w:val="00246214"/>
    <w:rsid w:val="00256CA5"/>
    <w:rsid w:val="00264A9F"/>
    <w:rsid w:val="00285A1C"/>
    <w:rsid w:val="002C3D7A"/>
    <w:rsid w:val="00310464"/>
    <w:rsid w:val="00315C61"/>
    <w:rsid w:val="003613FF"/>
    <w:rsid w:val="00381586"/>
    <w:rsid w:val="003B29B3"/>
    <w:rsid w:val="003C0A0A"/>
    <w:rsid w:val="003C4058"/>
    <w:rsid w:val="003D419E"/>
    <w:rsid w:val="004522F1"/>
    <w:rsid w:val="00485BFC"/>
    <w:rsid w:val="00495414"/>
    <w:rsid w:val="004A30AE"/>
    <w:rsid w:val="004D4118"/>
    <w:rsid w:val="004E3C87"/>
    <w:rsid w:val="004F0B82"/>
    <w:rsid w:val="004F2DB0"/>
    <w:rsid w:val="0050001B"/>
    <w:rsid w:val="00501B9C"/>
    <w:rsid w:val="005066D2"/>
    <w:rsid w:val="00554328"/>
    <w:rsid w:val="00594CA6"/>
    <w:rsid w:val="005A65EF"/>
    <w:rsid w:val="005E6174"/>
    <w:rsid w:val="005F51F6"/>
    <w:rsid w:val="00603386"/>
    <w:rsid w:val="00630075"/>
    <w:rsid w:val="006415DB"/>
    <w:rsid w:val="0066742A"/>
    <w:rsid w:val="006748E7"/>
    <w:rsid w:val="00684FCB"/>
    <w:rsid w:val="0069326E"/>
    <w:rsid w:val="006B346A"/>
    <w:rsid w:val="006F3547"/>
    <w:rsid w:val="00700D85"/>
    <w:rsid w:val="007075BA"/>
    <w:rsid w:val="00712213"/>
    <w:rsid w:val="00717E92"/>
    <w:rsid w:val="0078523D"/>
    <w:rsid w:val="007D1813"/>
    <w:rsid w:val="007E089B"/>
    <w:rsid w:val="007F3CD4"/>
    <w:rsid w:val="00801E62"/>
    <w:rsid w:val="00804F40"/>
    <w:rsid w:val="008052C6"/>
    <w:rsid w:val="00810499"/>
    <w:rsid w:val="00810B70"/>
    <w:rsid w:val="00812D34"/>
    <w:rsid w:val="008141CB"/>
    <w:rsid w:val="008160F5"/>
    <w:rsid w:val="00844C7C"/>
    <w:rsid w:val="00855E45"/>
    <w:rsid w:val="00865ED1"/>
    <w:rsid w:val="008C118F"/>
    <w:rsid w:val="008E4512"/>
    <w:rsid w:val="008F4870"/>
    <w:rsid w:val="008F4BC0"/>
    <w:rsid w:val="008F5FDD"/>
    <w:rsid w:val="0091282E"/>
    <w:rsid w:val="00921832"/>
    <w:rsid w:val="00934109"/>
    <w:rsid w:val="0094722D"/>
    <w:rsid w:val="00970D0D"/>
    <w:rsid w:val="00975633"/>
    <w:rsid w:val="00985388"/>
    <w:rsid w:val="009C6CB9"/>
    <w:rsid w:val="009F0789"/>
    <w:rsid w:val="009F31D9"/>
    <w:rsid w:val="00A05DB7"/>
    <w:rsid w:val="00A20B44"/>
    <w:rsid w:val="00A42DC4"/>
    <w:rsid w:val="00A62A75"/>
    <w:rsid w:val="00A8384B"/>
    <w:rsid w:val="00AA539F"/>
    <w:rsid w:val="00AC238F"/>
    <w:rsid w:val="00AD219A"/>
    <w:rsid w:val="00AD464B"/>
    <w:rsid w:val="00B95CC4"/>
    <w:rsid w:val="00BC4CE5"/>
    <w:rsid w:val="00BD76C9"/>
    <w:rsid w:val="00C11654"/>
    <w:rsid w:val="00C360F2"/>
    <w:rsid w:val="00C524EC"/>
    <w:rsid w:val="00C72755"/>
    <w:rsid w:val="00C77D96"/>
    <w:rsid w:val="00CC04F5"/>
    <w:rsid w:val="00CF7408"/>
    <w:rsid w:val="00D46EA0"/>
    <w:rsid w:val="00D56FC5"/>
    <w:rsid w:val="00D77807"/>
    <w:rsid w:val="00D83900"/>
    <w:rsid w:val="00DA3640"/>
    <w:rsid w:val="00DA4343"/>
    <w:rsid w:val="00DB7F37"/>
    <w:rsid w:val="00DD7258"/>
    <w:rsid w:val="00DE5B2B"/>
    <w:rsid w:val="00DF1005"/>
    <w:rsid w:val="00E37200"/>
    <w:rsid w:val="00E56383"/>
    <w:rsid w:val="00E86B17"/>
    <w:rsid w:val="00E910A6"/>
    <w:rsid w:val="00EB409B"/>
    <w:rsid w:val="00EC48C0"/>
    <w:rsid w:val="00EC58F9"/>
    <w:rsid w:val="00EE07CD"/>
    <w:rsid w:val="00F22F13"/>
    <w:rsid w:val="00F2316C"/>
    <w:rsid w:val="00F25D6A"/>
    <w:rsid w:val="00F40BD0"/>
    <w:rsid w:val="00F546B4"/>
    <w:rsid w:val="00F60C27"/>
    <w:rsid w:val="00F8300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0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895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547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1572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2017-04-13T07:31:00Z</dcterms:created>
  <dc:creator>Jasmina Matika</dc:creator>
  <cp:lastModifiedBy>Lorena Paris Aničić</cp:lastModifiedBy>
  <cp:lastPrinted>2017-04-13T07:32:00Z</cp:lastPrinted>
  <dcterms:modified xmlns:xsi="http://www.w3.org/2001/XMLSchema-instance" xsi:type="dcterms:W3CDTF">2017-04-13T07:32:00Z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