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23be" w14:paraId="be323be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2D49A7">
        <w:rPr>
          <w:lang w:val="hr-HR"/>
        </w:rPr>
        <w:t>748</w:t>
      </w:r>
      <w:r w:rsidR="00B72960">
        <w:rPr>
          <w:lang w:val="hr-HR"/>
        </w:rPr>
        <w:t>/1</w:t>
      </w:r>
      <w:r w:rsidR="00611FB8">
        <w:rPr>
          <w:lang w:val="hr-HR"/>
        </w:rPr>
        <w:t>6</w:t>
      </w:r>
      <w:r w:rsidR="00DD681E" w:rsidRPr="00DD681E">
        <w:rPr>
          <w:lang w:val="hr-HR"/>
        </w:rPr>
        <w:t>-</w:t>
      </w:r>
      <w:r w:rsidR="00601A88">
        <w:rPr>
          <w:lang w:val="hr-HR"/>
        </w:rPr>
        <w:t>1</w:t>
      </w:r>
      <w:r w:rsidR="002D49A7">
        <w:rPr>
          <w:lang w:val="hr-HR"/>
        </w:rPr>
        <w:t>45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2D49A7">
        <w:rPr>
          <w:rFonts w:cs="Times New Roman" w:hAnsi="Times New Roman" w:ascii="Times New Roman"/>
          <w:sz w:val="24"/>
        </w:rPr>
        <w:t>27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2D49A7">
        <w:rPr>
          <w:rFonts w:cs="Times New Roman" w:hAnsi="Times New Roman" w:ascii="Times New Roman"/>
          <w:sz w:val="24"/>
        </w:rPr>
        <w:t>veljače</w:t>
      </w:r>
      <w:r w:rsidR="00D17CD1">
        <w:rPr>
          <w:rFonts w:cs="Times New Roman" w:hAnsi="Times New Roman" w:ascii="Times New Roman"/>
          <w:sz w:val="24"/>
        </w:rPr>
        <w:t xml:space="preserve"> 201</w:t>
      </w:r>
      <w:r w:rsidR="002D49A7">
        <w:rPr>
          <w:rFonts w:cs="Times New Roman" w:hAnsi="Times New Roman" w:ascii="Times New Roman"/>
          <w:sz w:val="24"/>
        </w:rPr>
        <w:t>9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2D49A7" w:rsidRPr="002D49A7">
        <w:rPr>
          <w:rFonts w:cs="Times New Roman" w:hAnsi="Times New Roman" w:ascii="Times New Roman"/>
          <w:sz w:val="24"/>
          <w:lang w:val="en-GB"/>
        </w:rPr>
        <w:t>AUTOCENTAR ALEKSIĆ d.o.o. u stečaju, sa sjedištem u Šibenik, Zapadna magistrala 1g, OIB: 39122863426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C84398">
        <w:rPr>
          <w:lang w:val="hr-HR"/>
        </w:rPr>
        <w:t>8</w:t>
      </w:r>
      <w:r w:rsidR="00DD681E" w:rsidRPr="00DD681E">
        <w:rPr>
          <w:lang w:val="hr-HR"/>
        </w:rPr>
        <w:t>,</w:t>
      </w:r>
      <w:r w:rsidR="00C84398">
        <w:rPr>
          <w:lang w:val="hr-HR"/>
        </w:rPr>
        <w:t>15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C84398">
        <w:rPr>
          <w:lang w:val="hr-HR"/>
        </w:rPr>
        <w:t>na</w:t>
      </w:r>
      <w:r w:rsidR="008075D5" w:rsidRPr="00DD681E">
        <w:rPr>
          <w:lang w:val="hr-HR"/>
        </w:rPr>
        <w:t xml:space="preserve"> stečajn</w:t>
      </w:r>
      <w:r w:rsidR="00C84398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C84398">
        <w:rPr>
          <w:lang w:val="hr-HR"/>
        </w:rPr>
        <w:t>ica</w:t>
      </w:r>
      <w:r w:rsidRPr="00DD681E">
        <w:rPr>
          <w:lang w:val="hr-HR"/>
        </w:rPr>
        <w:t xml:space="preserve"> </w:t>
      </w:r>
      <w:r w:rsidR="002D49A7">
        <w:rPr>
          <w:lang w:val="hr-HR"/>
        </w:rPr>
        <w:t>Iva Petanjek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C84398" w:rsidR="00506CCB">
      <w:pPr>
        <w:numPr>
          <w:ilvl w:val="0"/>
          <w:numId w:val="4"/>
        </w:numPr>
        <w:rPr>
          <w:lang w:val="hr-HR"/>
        </w:rPr>
      </w:pPr>
      <w:r w:rsidRPr="00611FB8">
        <w:rPr>
          <w:lang w:val="hr-HR"/>
        </w:rPr>
        <w:t>za razlučne vjerovnike:</w:t>
      </w:r>
      <w:r w:rsidR="00991660">
        <w:rPr>
          <w:lang w:val="hr-HR"/>
        </w:rPr>
        <w:t xml:space="preserve"> </w:t>
      </w:r>
      <w:r w:rsidR="003404ED">
        <w:rPr>
          <w:lang w:val="hr-HR"/>
        </w:rPr>
        <w:t>nitko</w:t>
      </w:r>
    </w:p>
    <w:p w:rsidRDefault="003404ED" w:rsidP="003404ED" w:rsidR="003404ED">
      <w:pPr>
        <w:rPr>
          <w:lang w:val="hr-HR"/>
        </w:rPr>
      </w:pPr>
      <w:r>
        <w:rPr>
          <w:lang w:val="hr-HR"/>
        </w:rPr>
        <w:t>za vjerovnika Mate Aleksić, osobno</w:t>
      </w:r>
    </w:p>
    <w:p w:rsidRDefault="003404ED" w:rsidP="003404ED" w:rsidR="003404ED" w:rsidRPr="00C84398">
      <w:pPr>
        <w:rPr>
          <w:lang w:val="hr-HR"/>
        </w:rPr>
      </w:pPr>
    </w:p>
    <w:p w:rsidRDefault="007107B0" w:rsidP="002D49A7" w:rsidR="00462D70" w:rsidRPr="002D49A7">
      <w:pPr>
        <w:pStyle w:val="Odlomakpopisa"/>
        <w:numPr>
          <w:ilvl w:val="0"/>
          <w:numId w:val="6"/>
        </w:numPr>
        <w:spacing w:after="200"/>
        <w:jc w:val="both"/>
      </w:pPr>
      <w:r w:rsidRPr="00611FB8">
        <w:rPr>
          <w:lang w:val="hr-HR"/>
        </w:rPr>
        <w:t>Predmet današnjeg ročišta je dioba kupovnine ostvarene prodajom</w:t>
      </w:r>
      <w:r w:rsidR="00AC4A78" w:rsidRPr="00611FB8">
        <w:rPr>
          <w:lang w:val="hr-HR"/>
        </w:rPr>
        <w:t xml:space="preserve"> </w:t>
      </w:r>
      <w:r w:rsidR="00506CCB" w:rsidRPr="00611FB8">
        <w:rPr>
          <w:lang w:val="hr-HR"/>
        </w:rPr>
        <w:t>nekretnin</w:t>
      </w:r>
      <w:r w:rsidR="006A31BA" w:rsidRPr="00611FB8">
        <w:rPr>
          <w:lang w:val="hr-HR"/>
        </w:rPr>
        <w:t>a</w:t>
      </w:r>
      <w:r w:rsidR="00506CCB" w:rsidRPr="00611FB8">
        <w:rPr>
          <w:lang w:val="hr-HR"/>
        </w:rPr>
        <w:t xml:space="preserve"> i </w:t>
      </w:r>
      <w:r w:rsidR="002D49A7" w:rsidRPr="0011673E">
        <w:t>čest. zem. 115</w:t>
      </w:r>
      <w:r w:rsidR="002D49A7">
        <w:t>2</w:t>
      </w:r>
      <w:r w:rsidR="002D49A7" w:rsidRPr="0011673E">
        <w:t xml:space="preserve">, k.o. Kaštel Štafilić - </w:t>
      </w:r>
      <w:r w:rsidR="002D49A7" w:rsidRPr="008E43C6">
        <w:t>novo, zk. ul. 1508, površine 1258 m2, u naravi vinograd</w:t>
      </w:r>
    </w:p>
    <w:p w:rsidRDefault="009D32E5" w:rsidP="009D32E5" w:rsidR="000F2395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="002906AD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2906AD">
        <w:rPr>
          <w:lang w:val="hr-HR"/>
        </w:rPr>
        <w:t>ica</w:t>
      </w:r>
      <w:r w:rsidRPr="00DD681E">
        <w:rPr>
          <w:lang w:val="hr-HR"/>
        </w:rPr>
        <w:t xml:space="preserve"> izložiti činjenično stanje u odnosu na ostvarenu prodaju.  </w:t>
      </w:r>
      <w:r>
        <w:rPr>
          <w:lang w:val="hr-HR"/>
        </w:rPr>
        <w:t xml:space="preserve">Pa navodi da </w:t>
      </w:r>
      <w:r w:rsidR="00991660">
        <w:rPr>
          <w:lang w:val="hr-HR"/>
        </w:rPr>
        <w:t xml:space="preserve">je kupovnina iznosila </w:t>
      </w:r>
      <w:r w:rsidR="003404ED">
        <w:rPr>
          <w:lang w:val="hr-HR"/>
        </w:rPr>
        <w:t>273.080,91</w:t>
      </w:r>
      <w:r w:rsidR="002906AD">
        <w:rPr>
          <w:lang w:val="hr-HR"/>
        </w:rPr>
        <w:t xml:space="preserve"> kuna, od čega na troškove otpada</w:t>
      </w:r>
      <w:r w:rsidR="004A1896">
        <w:rPr>
          <w:lang w:val="hr-HR"/>
        </w:rPr>
        <w:t xml:space="preserve"> prema čl. 251. st. 1</w:t>
      </w:r>
      <w:r w:rsidR="00601A88">
        <w:rPr>
          <w:lang w:val="hr-HR"/>
        </w:rPr>
        <w:t>.</w:t>
      </w:r>
      <w:r w:rsidR="004A1896">
        <w:rPr>
          <w:lang w:val="hr-HR"/>
        </w:rPr>
        <w:t xml:space="preserve"> 13.654,05 kuna, nadalje prema stavku 2. istog članka 3.600,00 kuna za troškove FINA-e, 3.900,00 kuna za troškove vođenja knjigovodstva i naknada stečajnom upravitelju u iznosu od 18.077,00 kuna što ukupno iznosi 25.577,00 kuna. Dakle ukupno treba u stečajnoj masi zadržati 39.231,05, a ostatak od 233.849,86 kuna pripada razlučnom vjerovniku SPV ZA SANACIJU d.o.o.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601A88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8,35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002F70" w:rsidR="00103095" w:rsidRPr="00DD681E">
      <w:headerReference w:type="default" r:id="rId10"/>
      <w:pgSz w:h="16838" w:w="11906"/>
      <w:pgMar w:gutter="0" w:footer="708" w:header="708" w:left="1080" w:bottom="1135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398" w:rsidRPr="00C84398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002F70">
          <w:rPr>
            <w:lang w:val="hr-HR"/>
          </w:rPr>
          <w:t>441/16</w:t>
        </w:r>
        <w:r w:rsidR="00DD681E">
          <w:rPr>
            <w:lang w:val="hr-HR"/>
          </w:rPr>
          <w:t>-</w:t>
        </w:r>
        <w:r w:rsidR="00002F70">
          <w:rPr>
            <w:lang w:val="hr-HR"/>
          </w:rPr>
          <w:t>82</w:t>
        </w:r>
      </w:p>
      <w:p w:rsidRDefault="000C2173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48455B"/>
    <w:multiLevelType w:val="hybridMultilevel"/>
    <w:tmpl w:val="A80C5D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2F70"/>
    <w:rsid w:val="00007373"/>
    <w:rsid w:val="0005143A"/>
    <w:rsid w:val="0005312D"/>
    <w:rsid w:val="000C2173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419C8"/>
    <w:rsid w:val="0025149D"/>
    <w:rsid w:val="00260FA0"/>
    <w:rsid w:val="0027384D"/>
    <w:rsid w:val="0027487C"/>
    <w:rsid w:val="002906AD"/>
    <w:rsid w:val="002A3B38"/>
    <w:rsid w:val="002D49A7"/>
    <w:rsid w:val="002E2E84"/>
    <w:rsid w:val="002F6D5B"/>
    <w:rsid w:val="002F74AE"/>
    <w:rsid w:val="00336135"/>
    <w:rsid w:val="003404ED"/>
    <w:rsid w:val="00340D66"/>
    <w:rsid w:val="0039347A"/>
    <w:rsid w:val="003D769C"/>
    <w:rsid w:val="00414243"/>
    <w:rsid w:val="00416215"/>
    <w:rsid w:val="004212E0"/>
    <w:rsid w:val="00421500"/>
    <w:rsid w:val="00462D70"/>
    <w:rsid w:val="004700B3"/>
    <w:rsid w:val="004A1896"/>
    <w:rsid w:val="004C03FA"/>
    <w:rsid w:val="004C1D13"/>
    <w:rsid w:val="004E0FE9"/>
    <w:rsid w:val="00506CCB"/>
    <w:rsid w:val="005262B6"/>
    <w:rsid w:val="00533842"/>
    <w:rsid w:val="00536E17"/>
    <w:rsid w:val="00551B54"/>
    <w:rsid w:val="005831CC"/>
    <w:rsid w:val="00593CDE"/>
    <w:rsid w:val="005A58C3"/>
    <w:rsid w:val="005C416E"/>
    <w:rsid w:val="005C4387"/>
    <w:rsid w:val="005D4811"/>
    <w:rsid w:val="00601582"/>
    <w:rsid w:val="00601A88"/>
    <w:rsid w:val="00611FB8"/>
    <w:rsid w:val="0063179B"/>
    <w:rsid w:val="0065436B"/>
    <w:rsid w:val="00654A51"/>
    <w:rsid w:val="00656D35"/>
    <w:rsid w:val="006A31BA"/>
    <w:rsid w:val="006C59C5"/>
    <w:rsid w:val="006E2E41"/>
    <w:rsid w:val="006F0E16"/>
    <w:rsid w:val="007107B0"/>
    <w:rsid w:val="00710A51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91660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509C2"/>
    <w:rsid w:val="00B72960"/>
    <w:rsid w:val="00BC3AB4"/>
    <w:rsid w:val="00BD08B5"/>
    <w:rsid w:val="00BD22BC"/>
    <w:rsid w:val="00BF35B2"/>
    <w:rsid w:val="00C3224F"/>
    <w:rsid w:val="00C5731B"/>
    <w:rsid w:val="00C61B6E"/>
    <w:rsid w:val="00C84398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1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1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1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1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1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1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1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1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St-748/2016-145</izvorni_sadrzaj>
    <derivirana_varijabla naziv="DomainObject.Zapisnik.Oznaka_1">St-748/2016-145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St-748/2016-145</izvorni_sadrzaj>
    <derivirana_varijabla naziv="DomainObject.PoslovniBrojDokumenta_1">St-748/2016-145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93357-D5BB-4BA9-8288-EEE83E1BA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219</properties:Words>
  <properties:Characters>1221</properties:Characters>
  <properties:Lines>41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2019-02-26T13:40:00Z</dcterms:created>
  <dc:creator>Ardena Bajlo</dc:creator>
  <cp:lastModifiedBy>wsadmin</cp:lastModifiedBy>
  <cp:lastPrinted>2014-11-04T07:27:00Z</cp:lastPrinted>
  <dcterms:modified xmlns:xsi="http://www.w3.org/2001/XMLSchema-instance" xsi:type="dcterms:W3CDTF">2019-02-28T09:17:00Z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St-748/2016-145 / Zapisnik - Ročište za diobu kupovnine (st-748-16 - dioba kupovnine-nekretnine 1152 - AUTOCENTAR ALEKSIĆ 27.2.2019.docx)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