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12ab" w14:paraId="76712ab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887D6B">
        <w:t xml:space="preserve">nad dužnikom </w:t>
      </w:r>
      <w:r w:rsidR="00887D6B" w:rsidRPr="00887D6B">
        <w:t xml:space="preserve">PRIVREDNIK p.u.t.z. u stečaju, OIB: 83973385748, Split, Put </w:t>
      </w:r>
      <w:proofErr w:type="spellStart"/>
      <w:r w:rsidR="00887D6B" w:rsidRPr="00887D6B">
        <w:t>Supavla</w:t>
      </w:r>
      <w:proofErr w:type="spellEnd"/>
      <w:r w:rsidR="00887D6B" w:rsidRPr="00887D6B">
        <w:t xml:space="preserve"> 39,</w:t>
      </w:r>
      <w:r w:rsidR="00187406">
        <w:t xml:space="preserve"> </w:t>
      </w:r>
      <w:r w:rsidRPr="004D4E07">
        <w:t xml:space="preserve">dana </w:t>
      </w:r>
      <w:r w:rsidR="00887D6B">
        <w:t>7. listopada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887D6B" w:rsidP="006C489E" w:rsidR="004A019C">
      <w:pPr>
        <w:ind w:firstLine="708"/>
        <w:jc w:val="both"/>
      </w:pPr>
      <w:r>
        <w:t>Skupština vjerovnika</w:t>
      </w:r>
      <w:r w:rsidR="004D4E07" w:rsidRPr="004D4E07">
        <w:t xml:space="preserve"> </w:t>
      </w:r>
      <w:r w:rsidR="004D4E07">
        <w:t>određen</w:t>
      </w:r>
      <w:r>
        <w:t>a</w:t>
      </w:r>
      <w:r w:rsidR="004D4E07">
        <w:t xml:space="preserve"> </w:t>
      </w:r>
      <w:r w:rsidR="004D4E07" w:rsidRPr="004D4E07">
        <w:t xml:space="preserve">za dan </w:t>
      </w:r>
      <w:r w:rsidR="00117521">
        <w:t>2</w:t>
      </w:r>
      <w:r>
        <w:t>4</w:t>
      </w:r>
      <w:r w:rsidR="00117521">
        <w:t>. listopada</w:t>
      </w:r>
      <w:r w:rsidR="003203D7">
        <w:t xml:space="preserve"> 2016. godine s</w:t>
      </w:r>
      <w:r>
        <w:t>a</w:t>
      </w:r>
      <w:r w:rsidR="003203D7">
        <w:t xml:space="preserve"> početkom u </w:t>
      </w:r>
      <w:r w:rsidR="006D4E0B">
        <w:t>1</w:t>
      </w:r>
      <w:r>
        <w:t>2</w:t>
      </w:r>
      <w:r w:rsidR="006D4E0B">
        <w:t>:</w:t>
      </w:r>
      <w:r>
        <w:t>0</w:t>
      </w:r>
      <w:r w:rsidR="006D4E0B">
        <w:t>0</w:t>
      </w:r>
      <w:r w:rsidR="003203D7" w:rsidRPr="003203D7">
        <w:t xml:space="preserve"> sati, </w:t>
      </w:r>
      <w:proofErr w:type="spellStart"/>
      <w:r w:rsidR="00187406">
        <w:t>preuriče</w:t>
      </w:r>
      <w:proofErr w:type="spellEnd"/>
      <w:r w:rsidR="00187406">
        <w:t xml:space="preserve"> se za </w:t>
      </w:r>
      <w:r w:rsidR="00955F32">
        <w:rPr>
          <w:b/>
          <w:u w:val="single"/>
        </w:rPr>
        <w:t xml:space="preserve">dan </w:t>
      </w:r>
      <w:r w:rsidR="006926CD">
        <w:rPr>
          <w:b/>
          <w:u w:val="single"/>
        </w:rPr>
        <w:t>3</w:t>
      </w:r>
      <w:r w:rsidR="00117521">
        <w:rPr>
          <w:b/>
          <w:u w:val="single"/>
        </w:rPr>
        <w:t>. studenog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 w:rsidR="00955F32"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6926CD">
        <w:rPr>
          <w:b/>
          <w:u w:val="single"/>
        </w:rPr>
        <w:t>09</w:t>
      </w:r>
      <w:r w:rsidR="006D4E0B">
        <w:rPr>
          <w:b/>
          <w:u w:val="single"/>
        </w:rPr>
        <w:t>:</w:t>
      </w:r>
      <w:r>
        <w:rPr>
          <w:b/>
          <w:u w:val="single"/>
        </w:rPr>
        <w:t>0</w:t>
      </w:r>
      <w:r w:rsidR="006D4E0B">
        <w:rPr>
          <w:b/>
          <w:u w:val="single"/>
        </w:rPr>
        <w:t>0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887D6B" w:rsidRPr="00887D6B">
        <w:t xml:space="preserve">7. listopada </w:t>
      </w:r>
      <w:r w:rsidR="003203D7" w:rsidRPr="003203D7">
        <w:t>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887D6B" w:rsidP="00887D6B" w:rsidR="00887D6B">
      <w:pPr>
        <w:spacing w:before="100"/>
      </w:pPr>
      <w:r>
        <w:t>DNA:</w:t>
      </w:r>
    </w:p>
    <w:p w:rsidRDefault="00887D6B" w:rsidP="00887D6B" w:rsidR="00887D6B">
      <w:r>
        <w:t>- stečajnom upravitelju</w:t>
      </w:r>
    </w:p>
    <w:p w:rsidRDefault="00887D6B" w:rsidP="00887D6B" w:rsidR="00887D6B">
      <w:r>
        <w:t xml:space="preserve">- mrežna stranica e-Oglasna ploča sudova </w:t>
      </w:r>
    </w:p>
    <w:p w:rsidRDefault="00887D6B" w:rsidP="00887D6B" w:rsidR="00887D6B">
      <w:r>
        <w:t>- 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887D6B">
      <w:t>72/2014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C320E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26BFE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B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B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B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B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B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B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B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B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preuricanje</izvorni_sadrzaj>
    <derivirana_varijabla naziv="DomainObject.Primjedba_1">preuricanje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PRIVREDNIK, proizvođačko-uslužna i trgovačka zadruga</izvorni_sadrzaj>
    <derivirana_varijabla naziv="DomainObject.Predmet.ProtustrankaFormated_1">  PRIVREDNIK, proizvođačko-uslužna i trgovačka zadruga</derivirana_varijabla>
  </DomainObject.Predmet.ProtustrankaFormated>
  <DomainObject.Predmet.ProtustrankaFormatedOIB>
    <izvorni_sadrzaj>  PRIVREDNIK, proizvođačko-uslužna i trgovačka zadruga, OIB 83973385748</izvorni_sadrzaj>
    <derivirana_varijabla naziv="DomainObject.Predmet.ProtustrankaFormatedOIB_1">  PRIVREDNIK, proizvođačko-uslužna i trgovačka zadruga, OIB 83973385748</derivirana_varijabla>
  </DomainObject.Predmet.ProtustrankaFormatedOIB>
  <DomainObject.Predmet.ProtustrankaFormatedWithAdress>
    <izvorni_sadrzaj> PRIVREDNIK, proizvođačko-uslužna i trgovačka zadruga, Put Supavla 39, 21000 Split</izvorni_sadrzaj>
    <derivirana_varijabla naziv="DomainObject.Predmet.ProtustrankaFormatedWithAdress_1"> PRIVREDNIK, proizvođačko-uslužna i trgovačka zadruga, Put Supavla 39, 21000 Split</derivirana_varijabla>
  </DomainObject.Predmet.ProtustrankaFormatedWithAdress>
  <DomainObject.Predmet.ProtustrankaFormatedWithAdressOIB>
    <izvorni_sadrzaj> PRIVREDNIK, proizvođačko-uslužna i trgovačka zadruga, OIB 83973385748, Put Supavla 39, 21000 Split</izvorni_sadrzaj>
    <derivirana_varijabla naziv="DomainObject.Predmet.ProtustrankaFormatedWithAdressOIB_1"> PRIVREDNIK, proizvođačko-uslužna i trgovačka zadruga, OIB 83973385748, Put Supavla 39, 21000 Split</derivirana_varijabla>
  </DomainObject.Predmet.ProtustrankaFormatedWithAdressOIB>
  <DomainObject.Predmet.ProtustrankaWithAdress>
    <izvorni_sadrzaj>PRIVREDNIK, proizvođačko-uslužna i trgovačka zadruga Put Supavla 39, 21000 Split</izvorni_sadrzaj>
    <derivirana_varijabla naziv="DomainObject.Predmet.ProtustrankaWithAdress_1">PRIVREDNIK, proizvođačko-uslužna i trgovačka zadruga Put Supavla 39, 21000 Split</derivirana_varijabla>
  </DomainObject.Predmet.ProtustrankaWithAdress>
  <DomainObject.Predmet.ProtustrankaWithAdressOIB>
    <izvorni_sadrzaj>PRIVREDNIK, proizvođačko-uslužna i trgovačka zadruga, OIB 83973385748, Put Supavla 39, 21000 Split</izvorni_sadrzaj>
    <derivirana_varijabla naziv="DomainObject.Predmet.ProtustrankaWithAdressOIB_1">PRIVREDNIK, proizvođačko-uslužna i trgovačka zadruga, OIB 83973385748, Put Supavla 39, 21000 Split</derivirana_varijabla>
  </DomainObject.Predmet.ProtustrankaWithAdressOIB>
  <DomainObject.Predmet.ProtustrankaNazivFormated>
    <izvorni_sadrzaj>PRIVREDNIK, proizvođačko-uslužna i trgovačka zadruga</izvorni_sadrzaj>
    <derivirana_varijabla naziv="DomainObject.Predmet.ProtustrankaNazivFormated_1">PRIVREDNIK, proizvođačko-uslužna i trgovačka zadruga</derivirana_varijabla>
  </DomainObject.Predmet.ProtustrankaNazivFormated>
  <DomainObject.Predmet.ProtustrankaNazivFormatedOIB>
    <izvorni_sadrzaj>PRIVREDNIK, proizvođačko-uslužna i trgovačka zadruga, OIB 83973385748</izvorni_sadrzaj>
    <derivirana_varijabla naziv="DomainObject.Predmet.ProtustrankaNazivFormatedOIB_1">PRIVREDNIK, proizvođačko-uslužna i trgovačka zadruga, OIB 83973385748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PARČINA zastupanog po punomoćniku Željko Ćapin; LUKA JURIĆ zastupanog po punomoćniku Željko Ćapin; INES KOVAČEVIĆ zastupanog po punomoćniku Željko Ćapin</izvorni_sadrzaj>
    <derivirana_varijabla naziv="DomainObject.Predmet.StrankaFormated_1">  SLAVICA PARČINA zastupanog po punomoćniku Željko Ćapin; LUKA JURIĆ zastupanog po punomoćniku Željko Ćapin; INES KOVAČEVIĆ zastupanog po punomoćniku Željko Ćapin</derivirana_varijabla>
  </DomainObject.Predmet.StrankaFormated>
  <DomainObject.Predmet.StrankaFormatedOIB>
    <izvorni_sadrzaj>  SLAVICA PARČINA, OIB 86990281640 zastupanog po punomoćniku Željko Ćapin; LUKA JURIĆ, OIB 97209200280 zastupanog po punomoćniku Željko Ćapin; INES KOVAČEVIĆ, OIB 02970088881 zastupanog po punomoćniku Željko Ćapin</izvorni_sadrzaj>
    <derivirana_varijabla naziv="DomainObject.Predmet.StrankaFormatedOIB_1">  SLAVICA PARČINA, OIB 86990281640 zastupanog po punomoćniku Željko Ćapin; LUKA JURIĆ, OIB 97209200280 zastupanog po punomoćniku Željko Ćapin; INES KOVAČEVIĆ, OIB 02970088881 zastupanog po punomoćniku Željko Ćapin</derivirana_varijabla>
  </DomainObject.Predmet.StrankaFormatedOIB>
  <DomainObject.Predmet.StrankaFormatedWithAdress>
    <izvorni_sadrzaj> SLAVICA PARČINA, Hercegovačka 30, 21000 Split zastupanog po punomoćniku Željko Ćapin; LUKA JURIĆ, Neorić Sutina Kačari 22, 21203 Neorić zastupanog po punomoćniku Željko Ćapin; INES KOVAČEVIĆ, Doverska 17, 21000 Split zastupanog po punomoćniku Željko Ćapin</izvorni_sadrzaj>
    <derivirana_varijabla naziv="DomainObject.Predmet.StrankaFormatedWithAdress_1"> SLAVICA PARČINA, Hercegovačka 30, 21000 Split zastupanog po punomoćniku Željko Ćapin; LUKA JURIĆ, Neorić Sutina Kačari 22, 21203 Neorić zastupanog po punomoćniku Željko Ćapin; INES KOVAČEVIĆ, Doverska 17, 21000 Split zastupanog po punomoćniku Željko Ćapin</derivirana_varijabla>
  </DomainObject.Predmet.StrankaFormatedWithAdress>
  <DomainObject.Predmet.StrankaFormatedWithAdressOIB>
    <izvorni_sadrzaj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izvorni_sadrzaj>
    <derivirana_varijabla naziv="DomainObject.Predmet.StrankaFormatedWithAdressOIB_1"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derivirana_varijabla>
  </DomainObject.Predmet.StrankaFormatedWithAdressOIB>
  <DomainObject.Predmet.StrankaWithAdress>
    <izvorni_sadrzaj>SLAVICA PARČINA Hercegovačka 30,21000 Split,LUKA JURIĆ Neorić Sutina Kačari 22,21203 Neorić,INES KOVAČEVIĆ Doverska 17,21000 Split</izvorni_sadrzaj>
    <derivirana_varijabla naziv="DomainObject.Predmet.StrankaWithAdress_1">SLAVICA PARČINA Hercegovačka 30,21000 Split,LUKA JURIĆ Neorić Sutina Kačari 22,21203 Neorić,INES KOVAČEVIĆ Doverska 17,21000 Split</derivirana_varijabla>
  </DomainObject.Predmet.StrankaWithAdress>
  <DomainObject.Predmet.StrankaWithAdressOIB>
    <izvorni_sadrzaj>SLAVICA PARČINA, OIB 86990281640, Hercegovačka 30,21000 Split,LUKA JURIĆ, OIB 97209200280, Neorić Sutina Kačari 22,21203 Neorić,INES KOVAČEVIĆ, OIB 02970088881, Doverska 17,21000 Split</izvorni_sadrzaj>
    <derivirana_varijabla naziv="DomainObject.Predmet.StrankaWithAdressOIB_1">SLAVICA PARČINA, OIB 86990281640, Hercegovačka 30,21000 Split,LUKA JURIĆ, OIB 97209200280, Neorić Sutina Kačari 22,21203 Neorić,INES KOVAČEVIĆ, OIB 02970088881, Doverska 17,21000 Split</derivirana_varijabla>
  </DomainObject.Predmet.StrankaWithAdressOIB>
  <DomainObject.Predmet.StrankaNazivFormated>
    <izvorni_sadrzaj>SLAVICA PARČINA,LUKA JURIĆ,INES KOVAČEVIĆ</izvorni_sadrzaj>
    <derivirana_varijabla naziv="DomainObject.Predmet.StrankaNazivFormated_1">SLAVICA PARČINA,LUKA JURIĆ,INES KOVAČEVIĆ</derivirana_varijabla>
  </DomainObject.Predmet.StrankaNazivFormated>
  <DomainObject.Predmet.StrankaNazivFormatedOIB>
    <izvorni_sadrzaj>SLAVICA PARČINA, OIB 86990281640,LUKA JURIĆ, OIB 97209200280,INES KOVAČEVIĆ, OIB 02970088881</izvorni_sadrzaj>
    <derivirana_varijabla naziv="DomainObject.Predmet.StrankaNazivFormatedOIB_1">SLAVICA PARČINA, OIB 86990281640,LUKA JURIĆ, OIB 97209200280,INES KOVAČEVIĆ, OIB 02970088881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SLAVICA PARČINA zastupanog po punomoćniku Željko Ćapin</item>
      <item>LUKA JURIĆ zastupanog po punomoćniku Željko Ćapin</item>
      <item>INES KOVAČEVIĆ zastupanog po punomoćniku Željko Ćapin</item>
    </izvorni_sadrzaj>
    <derivirana_varijabla naziv="DomainObject.Predmet.StrankaListFormated_1">
      <item>SLAVICA PARČINA zastupanog po punomoćniku Željko Ćapin</item>
      <item>LUKA JURIĆ zastupanog po punomoćniku Željko Ćapin</item>
      <item>INES KOVAČEVIĆ zastupanog po punomoćniku Željko Ćapin</item>
    </derivirana_varijabla>
  </DomainObject.Predmet.StrankaListFormated>
  <DomainObject.Predmet.StrankaListFormatedOIB>
    <izvorni_sadrzaj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izvorni_sadrzaj>
    <derivirana_varijabla naziv="DomainObject.Predmet.StrankaListFormatedOIB_1"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derivirana_varijabla>
  </DomainObject.Predmet.StrankaListFormatedOIB>
  <DomainObject.Predmet.StrankaListFormatedWithAdress>
    <izvorni_sadrzaj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izvorni_sadrzaj>
    <derivirana_varijabla naziv="DomainObject.Predmet.StrankaListFormatedWithAdress_1"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derivirana_varijabla>
  </DomainObject.Predmet.StrankaListFormatedWithAdress>
  <DomainObject.Predmet.StrankaListFormatedWithAdressOIB>
    <izvorni_sadrzaj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izvorni_sadrzaj>
    <derivirana_varijabla naziv="DomainObject.Predmet.StrankaListFormatedWithAdressOIB_1"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derivirana_varijabla>
  </DomainObject.Predmet.StrankaListFormatedWithAdressOIB>
  <DomainObject.Predmet.StrankaListNazivFormated>
    <izvorni_sadrzaj>
      <item>SLAVICA PARČINA</item>
      <item>LUKA JURIĆ</item>
      <item>INES KOVAČEVIĆ</item>
    </izvorni_sadrzaj>
    <derivirana_varijabla naziv="DomainObject.Predmet.StrankaListNazivFormated_1">
      <item>SLAVICA PARČINA</item>
      <item>LUKA JURIĆ</item>
      <item>INES KOVAČEVIĆ</item>
    </derivirana_varijabla>
  </DomainObject.Predmet.StrankaListNazivFormated>
  <DomainObject.Predmet.StrankaListNazivFormatedOIB>
    <izvorni_sadrzaj>
      <item>SLAVICA PARČINA, OIB 86990281640</item>
      <item>LUKA JURIĆ, OIB 97209200280</item>
      <item>INES KOVAČEVIĆ, OIB 02970088881</item>
    </izvorni_sadrzaj>
    <derivirana_varijabla naziv="DomainObject.Predmet.StrankaListNazivFormatedOIB_1">
      <item>SLAVICA PARČINA, OIB 86990281640</item>
      <item>LUKA JURIĆ, OIB 97209200280</item>
      <item>INES KOVAČEVIĆ, OIB 02970088881</item>
    </derivirana_varijabla>
  </DomainObject.Predmet.StrankaListNazivFormatedOIB>
  <DomainObject.Predmet.ProtuStrankaListFormated>
    <izvorni_sadrzaj>
      <item>PRIVREDNIK, proizvođačko-uslužna i trgovačka zadruga</item>
    </izvorni_sadrzaj>
    <derivirana_varijabla naziv="DomainObject.Predmet.ProtuStrankaListFormated_1">
      <item>PRIVREDNIK, proizvođačko-uslužna i trgovačka zadruga</item>
    </derivirana_varijabla>
  </DomainObject.Predmet.ProtuStrankaListFormated>
  <DomainObject.Predmet.ProtuStrankaListFormatedOIB>
    <izvorni_sadrzaj>
      <item>PRIVREDNIK, proizvođačko-uslužna i trgovačka zadruga, OIB 83973385748</item>
    </izvorni_sadrzaj>
    <derivirana_varijabla naziv="DomainObject.Predmet.ProtuStrankaListFormatedOIB_1">
      <item>PRIVREDNIK, proizvođačko-uslužna i trgovačka zadruga, OIB 83973385748</item>
    </derivirana_varijabla>
  </DomainObject.Predmet.ProtuStrankaListFormatedOIB>
  <DomainObject.Predmet.ProtuStrankaListFormatedWithAdress>
    <izvorni_sadrzaj>
      <item>PRIVREDNIK, proizvođačko-uslužna i trgovačka zadruga, Put Supavla 39, 21000 Split</item>
    </izvorni_sadrzaj>
    <derivirana_varijabla naziv="DomainObject.Predmet.ProtuStrankaListFormatedWithAdress_1">
      <item>PRIVREDNIK, proizvođačko-uslužna i trgovačka zadruga, Put Supavla 39, 21000 Split</item>
    </derivirana_varijabla>
  </DomainObject.Predmet.ProtuStrankaListFormatedWithAdress>
  <DomainObject.Predmet.ProtuStrankaListFormatedWithAdressOIB>
    <izvorni_sadrzaj>
      <item>PRIVREDNIK, proizvođačko-uslužna i trgovačka zadruga, OIB 83973385748, Put Supavla 39, 21000 Split</item>
    </izvorni_sadrzaj>
    <derivirana_varijabla naziv="DomainObject.Predmet.ProtuStrankaListFormatedWithAdressOIB_1">
      <item>PRIVREDNIK, proizvođačko-uslužna i trgovačka zadruga, OIB 83973385748, Put Supavla 39, 21000 Split</item>
    </derivirana_varijabla>
  </DomainObject.Predmet.ProtuStrankaListFormatedWithAdressOIB>
  <DomainObject.Predmet.ProtuStrankaListNazivFormated>
    <izvorni_sadrzaj>
      <item>PRIVREDNIK, proizvođačko-uslužna i trgovačka zadruga</item>
    </izvorni_sadrzaj>
    <derivirana_varijabla naziv="DomainObject.Predmet.ProtuStrankaListNazivFormated_1">
      <item>PRIVREDNIK, proizvođačko-uslužna i trgovačka zadruga</item>
    </derivirana_varijabla>
  </DomainObject.Predmet.ProtuStrankaListNazivFormated>
  <DomainObject.Predmet.ProtuStrankaListNazivFormatedOIB>
    <izvorni_sadrzaj>
      <item>PRIVREDNIK, proizvođačko-uslužna i trgovačka zadruga, OIB 83973385748</item>
    </izvorni_sadrzaj>
    <derivirana_varijabla naziv="DomainObject.Predmet.ProtuStrankaListNazivFormatedOIB_1">
      <item>PRIVREDNIK, proizvođačko-uslužna i trgovačka zadruga, OIB 83973385748</item>
    </derivirana_varijabla>
  </DomainObject.Predmet.ProtuStrankaListNazivFormatedOIB>
  <DomainObject.Predmet.OstaliListFormated>
    <izvorni_sadrzaj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OstaliListFormated_1"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OstaliListFormated>
  <DomainObject.Predmet.OstaliListFormatedOIB>
    <izvorni_sadrzaj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izvorni_sadrzaj>
    <derivirana_varijabla naziv="DomainObject.Predmet.OstaliListFormatedOIB_1"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derivirana_varijabla>
  </DomainObject.Predmet.OstaliListFormatedOIB>
  <DomainObject.Predmet.OstaliListFormatedWithAdress>
    <izvorni_sadrzaj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  <item>HRVATSKE ŠUME društvo s ograničenom odgovornošću, Ul.Ljudevita Farkaša Vukotinovića 2, 10000 Zagreb</item>
      <item>Branimir Živaljić, Grljevačka 113, 21311 Podstrana</item>
      <item>JUKIĆ - DAM d.o.o. za građenje i usluge, Živinić 26, 21238 Otok</item>
      <item>Boris Bulj, Hrvatske mornarice 1, 21000 Split</item>
      <item>Joško Biliškov, Petrinjska 48, 10000 Zagreb</item>
    </izvorni_sadrzaj>
    <derivirana_varijabla naziv="DomainObject.Predmet.OstaliListFormatedWithAdress_1"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  <item>HRVATSKE ŠUME društvo s ograničenom odgovornošću, Ul.Ljudevita Farkaša Vukotinovića 2, 10000 Zagreb</item>
      <item>Branimir Živaljić, Grljevačka 113, 21311 Podstrana</item>
      <item>JUKIĆ - DAM d.o.o. za građenje i usluge, Živinić 26, 21238 Otok</item>
      <item>Boris Bulj, Hrvatske mornarice 1, 21000 Split</item>
      <item>Joško Biliškov, Petrinjska 48, 10000 Zagreb</item>
    </derivirana_varijabla>
  </DomainObject.Predmet.OstaliListFormatedWithAdress>
  <DomainObject.Predmet.OstaliListFormatedWithAdressOIB>
    <izvorni_sadrzaj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  <item>HRVATSKE ŠUME društvo s ograničenom odgovornošću, OIB 69693144506, Ul.Ljudevita Farkaša Vukotinovića 2, 10000 Zagreb</item>
      <item>Branimir Živaljić, OIB , Grljevačka 113, 21311 Podstrana</item>
      <item>JUKIĆ - DAM d.o.o. za građenje i usluge, OIB 78913530404, Živinić 26, 21238 Otok</item>
      <item>Boris Bulj, Hrvatske mornarice 1, 21000 Split</item>
      <item>Joško Biliškov, OIB 13166684598, Petrinjska 48, 10000 Zagreb</item>
    </izvorni_sadrzaj>
    <derivirana_varijabla naziv="DomainObject.Predmet.OstaliListFormatedWithAdressOIB_1"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  <item>HRVATSKE ŠUME društvo s ograničenom odgovornošću, OIB 69693144506, Ul.Ljudevita Farkaša Vukotinovića 2, 10000 Zagreb</item>
      <item>Branimir Živaljić, OIB , Grljevačka 113, 21311 Podstrana</item>
      <item>JUKIĆ - DAM d.o.o. za građenje i usluge, OIB 78913530404, Živinić 26, 21238 Otok</item>
      <item>Boris Bulj, Hrvatske mornarice 1, 21000 Split</item>
      <item>Joško Biliškov, OIB 13166684598, Petrinjska 48, 10000 Zagreb</item>
    </derivirana_varijabla>
  </DomainObject.Predmet.OstaliListFormatedWithAdressOIB>
  <DomainObject.Predmet.OstaliListNazivFormated>
    <izvorni_sadrzaj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OstaliListNazivFormated_1"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OstaliListNazivFormated>
  <DomainObject.Predmet.OstaliListNazivFormatedOIB>
    <izvorni_sadrzaj>
      <item>Željko Ćapin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izvorni_sadrzaj>
    <derivirana_varijabla naziv="DomainObject.Predmet.OstaliListNazivFormatedOIB_1">
      <item>Željko Ćapin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PARČINA i dr.</izvorni_sadrzaj>
    <derivirana_varijabla naziv="DomainObject.Predmet.StrankaIDrugi_1">SLAVICA PARČINA i dr.</derivirana_varijabla>
  </DomainObject.Predmet.StrankaIDrugi>
  <DomainObject.Predmet.ProtustrankaIDrugi>
    <izvorni_sadrzaj>PRIVREDNIK, proizvođačko-uslužna i trgovačka zadruga</izvorni_sadrzaj>
    <derivirana_varijabla naziv="DomainObject.Predmet.ProtustrankaIDrugi_1">PRIVREDNIK, proizvođačko-uslužna i trgovačka zadruga</derivirana_varijabla>
  </DomainObject.Predmet.ProtustrankaIDrugi>
  <DomainObject.Predmet.StrankaIDrugiAdressOIB>
    <izvorni_sadrzaj>SLAVICA PARČINA, OIB 86990281640, Hercegovačka 30, 21000 Split i dr.</izvorni_sadrzaj>
    <derivirana_varijabla naziv="DomainObject.Predmet.StrankaIDrugiAdressOIB_1">SLAVICA PARČINA, OIB 86990281640, Hercegovačka 30, 21000 Split i dr.</derivirana_varijabla>
  </DomainObject.Predmet.StrankaIDrugiAdressOIB>
  <DomainObject.Predmet.ProtustrankaIDrugiAdressOIB>
    <izvorni_sadrzaj>PRIVREDNIK, proizvođačko-uslužna i trgovačka zadruga, OIB 83973385748, Put Supavla 39, 21000 Split</izvorni_sadrzaj>
    <derivirana_varijabla naziv="DomainObject.Predmet.ProtustrankaIDrugiAdressOIB_1">PRIVREDNIK, proizvođačko-uslužna i trgovačka zadruga, OIB 83973385748,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SLAVICA PARČINA</item>
      <item>LUKA JURIĆ</item>
      <item>INES KOVAČEVIĆ</item>
      <item>PRIVREDNIK, proizvođačko-uslužna i trgovačka zadruga</item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SudioniciListNaziv_1">
      <item>SLAVICA PARČINA</item>
      <item>LUKA JURIĆ</item>
      <item>INES KOVAČEVIĆ</item>
      <item>PRIVREDNIK, proizvođačko-uslužna i trgovačka zadruga</item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SudioniciListNaziv>
  <DomainObject.Predmet.SudioniciListAdressOIB>
    <izvorni_sadrzaj>
      <item>SLAVICA PARČINA, OIB 86990281640, Hercegovačka 30,21000 Split</item>
      <item>LUKA JURIĆ, OIB 97209200280, Neorić Sutina Kačari 22,21203 Neorić</item>
      <item>INES KOVAČEVIĆ, OIB 02970088881, Doverska 17,21000 Split</item>
      <item>PRIVREDNIK, proizvođačko-uslužna i trgovačka zadruga, OIB 83973385748, Put Supavla 39,21000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  <item>HRVATSKE ŠUME društvo s ograničenom odgovornošću, OIB 69693144506, Ul.Ljudevita Farkaša Vukotinovića 2,10000 Zagreb</item>
      <item>Branimir Živaljić, OIB , Grljevačka 113,21311 Podstrana</item>
      <item>JUKIĆ - DAM d.o.o. za građenje i usluge, OIB 78913530404, Živinić 26,21238 Otok</item>
      <item>Boris Bulj, Hrvatske mornarice 1,21000 Split</item>
      <item>Joško Biliškov, OIB 13166684598, Petrinjska 48,10000 Zagreb</item>
    </izvorni_sadrzaj>
    <derivirana_varijabla naziv="DomainObject.Predmet.SudioniciListAdressOIB_1">
      <item>SLAVICA PARČINA, OIB 86990281640, Hercegovačka 30,21000 Split</item>
      <item>LUKA JURIĆ, OIB 97209200280, Neorić Sutina Kačari 22,21203 Neorić</item>
      <item>INES KOVAČEVIĆ, OIB 02970088881, Doverska 17,21000 Split</item>
      <item>PRIVREDNIK, proizvođačko-uslužna i trgovačka zadruga, OIB 83973385748, Put Supavla 39,21000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  <item>HRVATSKE ŠUME društvo s ograničenom odgovornošću, OIB 69693144506, Ul.Ljudevita Farkaša Vukotinovića 2,10000 Zagreb</item>
      <item>Branimir Živaljić, OIB , Grljevačka 113,21311 Podstrana</item>
      <item>JUKIĆ - DAM d.o.o. za građenje i usluge, OIB 78913530404, Živinić 26,21238 Otok</item>
      <item>Boris Bulj, Hrvatske mornarice 1,21000 Split</item>
      <item>Joško Biliškov, OIB 13166684598,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86990281640</item>
      <item>, OIB 97209200280</item>
      <item>, OIB 02970088881</item>
      <item>, OIB 83973385748</item>
      <item>, OIB null</item>
      <item>, OIB 22924918026</item>
      <item>, OIB 48360997733</item>
      <item>, OIB 93375161353</item>
      <item>, OIB null</item>
      <item>, OIB 69693144506</item>
      <item>, OIB </item>
      <item>, OIB 78913530404</item>
      <item>, OIB null</item>
      <item>, OIB 13166684598</item>
    </izvorni_sadrzaj>
    <derivirana_varijabla naziv="DomainObject.Predmet.SudioniciListNazivOIB_1">
      <item>, OIB 86990281640</item>
      <item>, OIB 97209200280</item>
      <item>, OIB 02970088881</item>
      <item>, OIB 83973385748</item>
      <item>, OIB null</item>
      <item>, OIB 22924918026</item>
      <item>, OIB 48360997733</item>
      <item>, OIB 93375161353</item>
      <item>, OIB null</item>
      <item>, OIB 69693144506</item>
      <item>, OIB </item>
      <item>, OIB 78913530404</item>
      <item>, OIB null</item>
      <item>, OIB 13166684598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134</properties:Words>
  <properties:Characters>559</properties:Characters>
  <properties:Lines>31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2016-09-26T06:53:00Z</dcterms:created>
  <dc:creator>nmarunica</dc:creator>
  <cp:lastModifiedBy>Ana Golub Gruić</cp:lastModifiedBy>
  <cp:lastPrinted>2016-10-07T07:55:00Z</cp:lastPrinted>
  <dcterms:modified xmlns:xsi="http://www.w3.org/2001/XMLSchema-instance" xsi:type="dcterms:W3CDTF">2016-10-07T07:59:00Z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