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814c" w14:paraId="b16814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50D1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F50D1">
        <w:t>959</w:t>
      </w:r>
      <w:r w:rsidR="0096162D">
        <w:t>/201</w:t>
      </w:r>
      <w:r w:rsidR="001F3CB1">
        <w:t>6</w:t>
      </w:r>
      <w:r w:rsidR="0096162D">
        <w:t>-</w:t>
      </w:r>
      <w:r w:rsidR="001F3CB1">
        <w:t>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BF50D1">
        <w:t>Lovačko društvo FMF 32 j.d.o.o. za usluge u likvidaciji, OIB: 53750925475, MBS: 030145075, Osijek,  J. J. Srossmayera 44</w:t>
      </w:r>
      <w:r w:rsidR="001F3CB1">
        <w:t xml:space="preserve">, </w:t>
      </w:r>
      <w:r w:rsidR="009B6422">
        <w:t xml:space="preserve">dana </w:t>
      </w:r>
      <w:r w:rsidR="00BF50D1">
        <w:t>29. lipnja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F50D1">
        <w:t>Lovačko društvo FMF 32 j.d.o.o. za usluge u likvidaciji, OIB: 53750925475, MBS: 030145075, Osijek,  J. J. Srossmayera 44</w:t>
      </w:r>
      <w:r w:rsidR="00EB5FF1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066D00">
        <w:t>MLADEN BELJO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066D00">
        <w:t>76591147167</w:t>
      </w:r>
      <w:r w:rsidR="006B4DFF">
        <w:t xml:space="preserve">, </w:t>
      </w:r>
      <w:r w:rsidR="00066D00">
        <w:t>Vukovar, Zagrebačka 17.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F50D1">
        <w:t>Lovačko društvo FMF 32 j.d.o.o. za usluge u likvidaciji, OIB: 53750925475, MBS: 030145075, Osijek,  J. J. Srossmayera 44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Osijek, Podružnica Osijek podnijela je dana </w:t>
      </w:r>
      <w:r w:rsidR="00BF50D1">
        <w:t>22. travnja</w:t>
      </w:r>
      <w:r w:rsidR="001F3CB1">
        <w:t xml:space="preserve"> 2016</w:t>
      </w:r>
      <w:r>
        <w:t xml:space="preserve">. zahtjev </w:t>
      </w:r>
      <w:r w:rsidR="00D6035C">
        <w:t>broj Klasa: 110-07/1</w:t>
      </w:r>
      <w:r w:rsidR="001F3CB1">
        <w:t>6</w:t>
      </w:r>
      <w:r w:rsidR="00D6035C">
        <w:t>-01/04, Ur. broj: 04-06-1</w:t>
      </w:r>
      <w:r w:rsidR="00BF50D1">
        <w:t>6</w:t>
      </w:r>
      <w:r w:rsidR="00D6035C">
        <w:t>-</w:t>
      </w:r>
      <w:r w:rsidR="00BF50D1">
        <w:t>8125</w:t>
      </w:r>
      <w:r w:rsidR="00EC7878">
        <w:t xml:space="preserve"> </w:t>
      </w:r>
      <w:r>
        <w:t xml:space="preserve">ovom sudu za provedbu skraćenog </w:t>
      </w:r>
      <w:r w:rsidR="00BA1A5C">
        <w:t>stečajnog postupka nad dužnikom</w:t>
      </w:r>
      <w:r>
        <w:t xml:space="preserve"> </w:t>
      </w:r>
      <w:r w:rsidR="00BF50D1">
        <w:t>Lovačko društvo FMF 32 j.d.o.o. za usluge u likvidaciji, OIB: 53750925475, MBS: 030145075, Osijek,  J. J. Srossmayera 44</w:t>
      </w:r>
      <w:r w:rsidR="00C86838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BF50D1">
        <w:t>26. travnja</w:t>
      </w:r>
      <w:r w:rsidR="00F97766">
        <w:t xml:space="preserve"> 2016</w:t>
      </w:r>
      <w:r>
        <w:t>. objavio oglas na mrežnoj stranici e-Oglasna ploča sudova pod posl. brojem St-</w:t>
      </w:r>
      <w:r w:rsidR="00BF50D1">
        <w:t>959</w:t>
      </w:r>
      <w:r w:rsidR="006B4DFF">
        <w:t>/</w:t>
      </w:r>
      <w:r w:rsidR="001F3CB1">
        <w:t>2016-</w:t>
      </w:r>
      <w:r w:rsidR="00BF50D1">
        <w:t>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F50D1">
        <w:t>29. lipnja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BF50D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F50D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kal. 4/8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9DB" w:rsidP="00DB058B" w:rsidR="00BE09DB">
      <w:r>
        <w:separator/>
      </w:r>
    </w:p>
  </w:endnote>
  <w:endnote w:id="0" w:type="continuationSeparator">
    <w:p w:rsidRDefault="00BE09DB" w:rsidP="00DB058B" w:rsidR="00BE0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9DB" w:rsidP="00DB058B" w:rsidR="00BE09DB">
      <w:r>
        <w:separator/>
      </w:r>
    </w:p>
  </w:footnote>
  <w:footnote w:id="0" w:type="continuationSeparator">
    <w:p w:rsidRDefault="00BE09DB" w:rsidP="00DB058B" w:rsidR="00BE09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1693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BF50D1">
      <w:t>959/</w:t>
    </w:r>
    <w:r>
      <w:t>201</w:t>
    </w:r>
    <w:r w:rsidR="001F3CB1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6D00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3CB1"/>
    <w:rsid w:val="001F7E47"/>
    <w:rsid w:val="00252DA4"/>
    <w:rsid w:val="002A60DF"/>
    <w:rsid w:val="002B6512"/>
    <w:rsid w:val="002D1741"/>
    <w:rsid w:val="002D3FAB"/>
    <w:rsid w:val="00302435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5D3B26"/>
    <w:rsid w:val="00616C8E"/>
    <w:rsid w:val="00657E40"/>
    <w:rsid w:val="00662F2C"/>
    <w:rsid w:val="00686F9E"/>
    <w:rsid w:val="00687BAC"/>
    <w:rsid w:val="00690406"/>
    <w:rsid w:val="006B1663"/>
    <w:rsid w:val="006B4DFF"/>
    <w:rsid w:val="00785BDD"/>
    <w:rsid w:val="00792188"/>
    <w:rsid w:val="007F5576"/>
    <w:rsid w:val="008431FF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BE09DB"/>
    <w:rsid w:val="00BF50D1"/>
    <w:rsid w:val="00C1697B"/>
    <w:rsid w:val="00C227CA"/>
    <w:rsid w:val="00C30098"/>
    <w:rsid w:val="00C55E63"/>
    <w:rsid w:val="00C827B2"/>
    <w:rsid w:val="00C86838"/>
    <w:rsid w:val="00C90F8D"/>
    <w:rsid w:val="00CA3C93"/>
    <w:rsid w:val="00CD1AE2"/>
    <w:rsid w:val="00D00CED"/>
    <w:rsid w:val="00D21A2C"/>
    <w:rsid w:val="00D50F6B"/>
    <w:rsid w:val="00D51C5F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21693"/>
    <w:rsid w:val="00F30D73"/>
    <w:rsid w:val="00F620B4"/>
    <w:rsid w:val="00F97766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216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216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216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216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St-959/2016</izvorni_sadrzaj>
    <derivirana_varijabla naziv="DomainObject.Predmet.OznakaBroj_1">St-959/2016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FMF 32 j.d.o.o. za usluge u likvidaciji</izvorni_sadrzaj>
    <derivirana_varijabla naziv="DomainObject.Predmet.ProtustrankaFormated_1">  FMF 32 j.d.o.o. za usluge u likvidaciji</derivirana_varijabla>
  </DomainObject.Predmet.ProtustrankaFormated>
  <DomainObject.Predmet.ProtustrankaFormatedOIB>
    <izvorni_sadrzaj>  FMF 32 j.d.o.o. za usluge u likvidaciji, OIB 53750925475</izvorni_sadrzaj>
    <derivirana_varijabla naziv="DomainObject.Predmet.ProtustrankaFormatedOIB_1">  FMF 32 j.d.o.o. za usluge u likvidaciji, OIB 53750925475</derivirana_varijabla>
  </DomainObject.Predmet.ProtustrankaFormatedOIB>
  <DomainObject.Predmet.ProtustrankaFormatedWithAdress>
    <izvorni_sadrzaj> FMF 32 j.d.o.o. za usluge u likvidaciji, J. J. Strossmayera 44, 31000 Osijek</izvorni_sadrzaj>
    <derivirana_varijabla naziv="DomainObject.Predmet.ProtustrankaFormatedWithAdress_1"> FMF 32 j.d.o.o. za usluge u likvidaciji, J. J. Strossmayera 44, 31000 Osijek</derivirana_varijabla>
  </DomainObject.Predmet.ProtustrankaFormatedWithAdress>
  <DomainObject.Predmet.ProtustrankaFormatedWithAdressOIB>
    <izvorni_sadrzaj> FMF 32 j.d.o.o. za usluge u likvidaciji, OIB 53750925475, J. J. Strossmayera 44, 31000 Osijek</izvorni_sadrzaj>
    <derivirana_varijabla naziv="DomainObject.Predmet.ProtustrankaFormatedWithAdressOIB_1"> FMF 32 j.d.o.o. za usluge u likvidaciji, OIB 53750925475, J. J. Strossmayera 44, 31000 Osijek</derivirana_varijabla>
  </DomainObject.Predmet.ProtustrankaFormatedWithAdressOIB>
  <DomainObject.Predmet.ProtustrankaWithAdress>
    <izvorni_sadrzaj>FMF 32 j.d.o.o. za usluge u likvidaciji J. J. Strossmayera 44, 31000 Osijek</izvorni_sadrzaj>
    <derivirana_varijabla naziv="DomainObject.Predmet.ProtustrankaWithAdress_1">FMF 32 j.d.o.o. za usluge u likvidaciji J. J. Strossmayera 44, 31000 Osijek</derivirana_varijabla>
  </DomainObject.Predmet.ProtustrankaWithAdress>
  <DomainObject.Predmet.ProtustrankaWithAdressOIB>
    <izvorni_sadrzaj>FMF 32 j.d.o.o. za usluge u likvidaciji, OIB 53750925475, J. J. Strossmayera 44, 31000 Osijek</izvorni_sadrzaj>
    <derivirana_varijabla naziv="DomainObject.Predmet.ProtustrankaWithAdressOIB_1">FMF 32 j.d.o.o. za usluge u likvidaciji, OIB 53750925475, J. J. Strossmayera 44, 31000 Osijek</derivirana_varijabla>
  </DomainObject.Predmet.ProtustrankaWithAdressOIB>
  <DomainObject.Predmet.ProtustrankaNazivFormated>
    <izvorni_sadrzaj>FMF 32 j.d.o.o. za usluge u likvidaciji</izvorni_sadrzaj>
    <derivirana_varijabla naziv="DomainObject.Predmet.ProtustrankaNazivFormated_1">FMF 32 j.d.o.o. za usluge u likvidaciji</derivirana_varijabla>
  </DomainObject.Predmet.ProtustrankaNazivFormated>
  <DomainObject.Predmet.ProtustrankaNazivFormatedOIB>
    <izvorni_sadrzaj>FMF 32 j.d.o.o. za usluge u likvidaciji, OIB 53750925475</izvorni_sadrzaj>
    <derivirana_varijabla naziv="DomainObject.Predmet.ProtustrankaNazivFormatedOIB_1">FMF 32 j.d.o.o. za usluge u likvidaciji, OIB 53750925475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FMF 32 j.d.o.o. za usluge u likvidaciji</item>
    </izvorni_sadrzaj>
    <derivirana_varijabla naziv="DomainObject.Predmet.ProtuStrankaListFormated_1">
      <item>FMF 32 j.d.o.o. za usluge u likvidaciji</item>
    </derivirana_varijabla>
  </DomainObject.Predmet.ProtuStrankaListFormated>
  <DomainObject.Predmet.ProtuStrankaListFormatedOIB>
    <izvorni_sadrzaj>
      <item>FMF 32 j.d.o.o. za usluge u likvidaciji, OIB 53750925475</item>
    </izvorni_sadrzaj>
    <derivirana_varijabla naziv="DomainObject.Predmet.ProtuStrankaListFormatedOIB_1">
      <item>FMF 32 j.d.o.o. za usluge u likvidaciji, OIB 53750925475</item>
    </derivirana_varijabla>
  </DomainObject.Predmet.ProtuStrankaListFormatedOIB>
  <DomainObject.Predmet.ProtuStrankaListFormatedWithAdress>
    <izvorni_sadrzaj>
      <item>FMF 32 j.d.o.o. za usluge u likvidaciji, J. J. Strossmayera 44, 31000 Osijek</item>
    </izvorni_sadrzaj>
    <derivirana_varijabla naziv="DomainObject.Predmet.ProtuStrankaListFormatedWithAdress_1">
      <item>FMF 32 j.d.o.o. za usluge u likvidaciji, J. J. Strossmayera 44, 31000 Osijek</item>
    </derivirana_varijabla>
  </DomainObject.Predmet.ProtuStrankaListFormatedWithAdress>
  <DomainObject.Predmet.ProtuStrankaListFormatedWithAdressOIB>
    <izvorni_sadrzaj>
      <item>FMF 32 j.d.o.o. za usluge u likvidaciji, OIB 53750925475, J. J. Strossmayera 44, 31000 Osijek</item>
    </izvorni_sadrzaj>
    <derivirana_varijabla naziv="DomainObject.Predmet.ProtuStrankaListFormatedWithAdressOIB_1">
      <item>FMF 32 j.d.o.o. za usluge u likvidaciji, OIB 53750925475, J. J. Strossmayera 44, 31000 Osijek</item>
    </derivirana_varijabla>
  </DomainObject.Predmet.ProtuStrankaListFormatedWithAdressOIB>
  <DomainObject.Predmet.ProtuStrankaListNazivFormated>
    <izvorni_sadrzaj>
      <item>FMF 32 j.d.o.o. za usluge u likvidaciji</item>
    </izvorni_sadrzaj>
    <derivirana_varijabla naziv="DomainObject.Predmet.ProtuStrankaListNazivFormated_1">
      <item>FMF 32 j.d.o.o. za usluge u likvidaciji</item>
    </derivirana_varijabla>
  </DomainObject.Predmet.ProtuStrankaListNazivFormated>
  <DomainObject.Predmet.ProtuStrankaListNazivFormatedOIB>
    <izvorni_sadrzaj>
      <item>FMF 32 j.d.o.o. za usluge u likvidaciji, OIB 53750925475</item>
    </izvorni_sadrzaj>
    <derivirana_varijabla naziv="DomainObject.Predmet.ProtuStrankaListNazivFormatedOIB_1">
      <item>FMF 32 j.d.o.o. za usluge u likvidaciji, OIB 53750925475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FMF 32 j.d.o.o. za usluge u likvidaciji</izvorni_sadrzaj>
    <derivirana_varijabla naziv="DomainObject.Predmet.ProtustrankaIDrugi_1">FMF 32 j.d.o.o. za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FMF 32 j.d.o.o. za usluge u likvidaciji, OIB 53750925475, J. J. Strossmayera 44, 31000 Osijek</izvorni_sadrzaj>
    <derivirana_varijabla naziv="DomainObject.Predmet.ProtustrankaIDrugiAdressOIB_1">FMF 32 j.d.o.o. za usluge u likvidaciji, OIB 53750925475, J. J. Strossmayera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FMF 32 j.d.o.o. za usluge u likvidaciji</item>
    </izvorni_sadrzaj>
    <derivirana_varijabla naziv="DomainObject.Predmet.SudioniciListNaziv_1">
      <item>FINA RC OSIJEK</item>
      <item>FMF 32 j.d.o.o. za usluge u likvidaciji</item>
    </derivirana_varijabla>
  </DomainObject.Predmet.SudioniciListNaziv>
  <DomainObject.Predmet.SudioniciListAdressOIB>
    <izvorni_sadrzaj>
      <item>FINA RC OSIJEK, OIB 85821130368</item>
      <item>FMF 32 j.d.o.o. za usluge u likvidaciji, OIB 53750925475, J. J. Strossmayera 44,31000 Osijek</item>
    </izvorni_sadrzaj>
    <derivirana_varijabla naziv="DomainObject.Predmet.SudioniciListAdressOIB_1">
      <item>FINA RC OSIJEK, OIB 85821130368</item>
      <item>FMF 32 j.d.o.o. za usluge u likvidaciji, OIB 53750925475, J. J. Strossmayera 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53750925475</item>
    </izvorni_sadrzaj>
    <derivirana_varijabla naziv="DomainObject.Predmet.SudioniciListNazivOIB_1">
      <item>, OIB 85821130368</item>
      <item>, OIB 53750925475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Zagrebačka 17 Vukovar</item>
    </izvorni_sadrzaj>
    <derivirana_varijabla naziv="DomainObject.Predmet.StecajniUpraviteljiListAddressOIB_1">
      <item>Mladen Beljo, OIB 76591147167, Zagrebačka 17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B5AC1-ADB1-459C-8BA3-28AD37B28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2358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2016-06-29T07:21:00Z</dcterms:created>
  <dc:creator>korisnik</dc:creator>
  <cp:lastModifiedBy>Snježana Andrijanić</cp:lastModifiedBy>
  <cp:lastPrinted>2016-06-29T07:21:00Z</cp:lastPrinted>
  <dcterms:modified xmlns:xsi="http://www.w3.org/2001/XMLSchema-instance" xsi:type="dcterms:W3CDTF">2016-06-30T10:31:00Z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