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29cc" w14:paraId="87f29c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26965">
        <w:t>2440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920C93">
      <w:pPr>
        <w:pStyle w:val="Odlomakpopisa"/>
        <w:numPr>
          <w:ilvl w:val="0"/>
          <w:numId w:val="6"/>
        </w:numPr>
      </w:pPr>
      <w:r>
        <w:t xml:space="preserve">Za dužnika  </w:t>
      </w:r>
      <w:r w:rsidR="00526965">
        <w:t xml:space="preserve">RESPECTUS GRAĐENJE d.o.o., </w:t>
      </w:r>
      <w:proofErr w:type="spellStart"/>
      <w:r w:rsidR="00526965">
        <w:t>Miroševečka</w:t>
      </w:r>
      <w:proofErr w:type="spellEnd"/>
      <w:r w:rsidR="00526965">
        <w:t xml:space="preserve"> cesta 146, Zagreb</w:t>
      </w:r>
    </w:p>
    <w:p w:rsidRDefault="008C3477" w:rsidP="00920C93" w:rsidR="00745DB1">
      <w:pPr>
        <w:pStyle w:val="Odlomakpopisa"/>
        <w:ind w:left="1428"/>
      </w:pPr>
      <w:r>
        <w:t>(</w:t>
      </w:r>
      <w:r w:rsidR="00526965">
        <w:t>OIB:79247649351</w:t>
      </w:r>
      <w:r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26965">
        <w:t>703,464,62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130480" w:rsidP="00130480" w:rsidR="00130480">
      <w:pPr>
        <w:pStyle w:val="Bezproreda"/>
        <w:jc w:val="right"/>
      </w:pPr>
      <w:r>
        <w:t>Sudac:</w:t>
      </w:r>
    </w:p>
    <w:p w:rsidRDefault="00130480" w:rsidP="00130480" w:rsidR="00130480">
      <w:pPr>
        <w:pStyle w:val="Bezproreda"/>
        <w:jc w:val="right"/>
      </w:pPr>
      <w:r>
        <w:t>Romina Markovinović,v.r.</w:t>
      </w:r>
    </w:p>
    <w:p w:rsidRDefault="00130480" w:rsidP="00130480" w:rsidR="00130480">
      <w:pPr>
        <w:pStyle w:val="Bezproreda"/>
      </w:pPr>
    </w:p>
    <w:p w:rsidRDefault="00130480" w:rsidP="00130480" w:rsidR="00130480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130480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1E1" w:rsidR="00DD21E1">
      <w:r>
        <w:separator/>
      </w:r>
    </w:p>
  </w:endnote>
  <w:endnote w:id="0" w:type="continuationSeparator">
    <w:p w:rsidRDefault="00DD21E1" w:rsidR="00DD2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1E1" w:rsidR="00DD21E1">
      <w:r>
        <w:separator/>
      </w:r>
    </w:p>
  </w:footnote>
  <w:footnote w:id="0" w:type="continuationSeparator">
    <w:p w:rsidRDefault="00DD21E1" w:rsidR="00DD2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5BC"/>
    <w:rsid w:val="00075413"/>
    <w:rsid w:val="00094677"/>
    <w:rsid w:val="000A7F03"/>
    <w:rsid w:val="000F1042"/>
    <w:rsid w:val="000F2630"/>
    <w:rsid w:val="001101D0"/>
    <w:rsid w:val="00114EAD"/>
    <w:rsid w:val="00114F63"/>
    <w:rsid w:val="00130480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26965"/>
    <w:rsid w:val="0053446F"/>
    <w:rsid w:val="00541C88"/>
    <w:rsid w:val="00541D2E"/>
    <w:rsid w:val="00572798"/>
    <w:rsid w:val="00587DE9"/>
    <w:rsid w:val="00590AEF"/>
    <w:rsid w:val="00591994"/>
    <w:rsid w:val="005A0039"/>
    <w:rsid w:val="005C002E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29E1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8F7C1C"/>
    <w:rsid w:val="00902E3C"/>
    <w:rsid w:val="00903185"/>
    <w:rsid w:val="009055CA"/>
    <w:rsid w:val="00920C93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DD21E1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3048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3048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55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St-2440/2017</izvorni_sadrzaj>
    <derivirana_varijabla naziv="DomainObject.Predmet.OznakaBroj_1">St-2440/2017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RESPECTUS GRAĐENJE d.o.o. zastupanog po punomoćniku Ivan Sokolović; Darko Ročić</izvorni_sadrzaj>
    <derivirana_varijabla naziv="DomainObject.Predmet.ProtustrankaFormated_1">  RESPECTUS GRAĐENJE d.o.o. zastupanog po punomoćniku Ivan Sokolović; Darko Ročić</derivirana_varijabla>
  </DomainObject.Predmet.ProtustrankaFormated>
  <DomainObject.Predmet.ProtustrankaFormatedOIB>
    <izvorni_sadrzaj>  RESPECTUS GRAĐENJE d.o.o., OIB 79247649351 zastupanog po punomoćniku Ivan Sokolović; Darko Ročić</izvorni_sadrzaj>
    <derivirana_varijabla naziv="DomainObject.Predmet.ProtustrankaFormatedOIB_1">  RESPECTUS GRAĐENJE d.o.o., OIB 79247649351 zastupanog po punomoćniku Ivan Sokolović; Darko Ročić</derivirana_varijabla>
  </DomainObject.Predmet.ProtustrankaFormatedOIB>
  <DomainObject.Predmet.ProtustrankaFormatedWithAdress>
    <izvorni_sadrzaj> RESPECTUS GRAĐENJE d.o.o., Miroševečka cesta 146, 10000 Zagreb zastupanog po punomoćniku Ivan Sokolović; Darko Ročić</izvorni_sadrzaj>
    <derivirana_varijabla naziv="DomainObject.Predmet.ProtustrankaFormatedWithAdress_1"> RESPECTUS GRAĐENJE d.o.o., Miroševečka cesta 146, 10000 Zagreb zastupanog po punomoćniku Ivan Sokolović; Darko Ročić</derivirana_varijabla>
  </DomainObject.Predmet.ProtustrankaFormatedWithAdress>
  <DomainObject.Predmet.ProtustrankaFormatedWithAdressOIB>
    <izvorni_sadrzaj> RESPECTUS GRAĐENJE d.o.o., OIB 79247649351, Miroševečka cesta 146, 10000 Zagreb zastupanog po punomoćniku Ivan Sokolović; Darko Ročić</izvorni_sadrzaj>
    <derivirana_varijabla naziv="DomainObject.Predmet.ProtustrankaFormatedWithAdressOIB_1"> RESPECTUS GRAĐENJE d.o.o., OIB 79247649351, Miroševečka cesta 146, 10000 Zagreb zastupanog po punomoćniku Ivan Sokolović; Darko Ročić</derivirana_varijabla>
  </DomainObject.Predmet.ProtustrankaFormatedWithAdressOIB>
  <DomainObject.Predmet.ProtustrankaWithAdress>
    <izvorni_sadrzaj>RESPECTUS GRAĐENJE d.o.o. Miroševečka cesta 146, 10000 Zagreb</izvorni_sadrzaj>
    <derivirana_varijabla naziv="DomainObject.Predmet.ProtustrankaWithAdress_1">RESPECTUS GRAĐENJE d.o.o. Miroševečka cesta 146, 10000 Zagreb</derivirana_varijabla>
  </DomainObject.Predmet.ProtustrankaWithAdress>
  <DomainObject.Predmet.ProtustrankaWithAdressOIB>
    <izvorni_sadrzaj>RESPECTUS GRAĐENJE d.o.o., OIB 79247649351, Miroševečka cesta 146, 10000 Zagreb</izvorni_sadrzaj>
    <derivirana_varijabla naziv="DomainObject.Predmet.ProtustrankaWithAdressOIB_1">RESPECTUS GRAĐENJE d.o.o., OIB 79247649351, Miroševečka cesta 146, 10000 Zagreb</derivirana_varijabla>
  </DomainObject.Predmet.ProtustrankaWithAdressOIB>
  <DomainObject.Predmet.ProtustrankaNazivFormated>
    <izvorni_sadrzaj>RESPECTUS GRAĐENJE d.o.o.</izvorni_sadrzaj>
    <derivirana_varijabla naziv="DomainObject.Predmet.ProtustrankaNazivFormated_1">RESPECTUS GRAĐENJE d.o.o.</derivirana_varijabla>
  </DomainObject.Predmet.ProtustrankaNazivFormated>
  <DomainObject.Predmet.ProtustrankaNazivFormatedOIB>
    <izvorni_sadrzaj>RESPECTUS GRAĐENJE d.o.o., OIB 79247649351</izvorni_sadrzaj>
    <derivirana_varijabla naziv="DomainObject.Predmet.ProtustrankaNazivFormatedOIB_1">RESPECTUS GRAĐENJE d.o.o., OIB 79247649351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RESPECTUS GRAĐENJE d.o.o. zastupanog po punomoćniku Ivan Sokolović; Darko Ročić</item>
    </izvorni_sadrzaj>
    <derivirana_varijabla naziv="DomainObject.Predmet.ProtuStrankaListFormated_1">
      <item>RESPECTUS GRAĐENJE d.o.o. zastupanog po punomoćniku Ivan Sokolović; Darko Ročić</item>
    </derivirana_varijabla>
  </DomainObject.Predmet.ProtuStrankaListFormated>
  <DomainObject.Predmet.ProtuStrankaListFormatedOIB>
    <izvorni_sadrzaj>
      <item>RESPECTUS GRAĐENJE d.o.o., OIB 79247649351 zastupanog po punomoćniku Ivan Sokolović; Darko Ročić</item>
    </izvorni_sadrzaj>
    <derivirana_varijabla naziv="DomainObject.Predmet.ProtuStrankaListFormatedOIB_1">
      <item>RESPECTUS GRAĐENJE d.o.o., OIB 79247649351 zastupanog po punomoćniku Ivan Sokolović; Darko Ročić</item>
    </derivirana_varijabla>
  </DomainObject.Predmet.ProtuStrankaListFormatedOIB>
  <DomainObject.Predmet.ProtuStrankaListFormatedWithAdress>
    <izvorni_sadrzaj>
      <item>RESPECTUS GRAĐENJE d.o.o., Miroševečka cesta 146, 10000 Zagreb zastupanog po punomoćniku Ivan Sokolović; Darko Ročić</item>
    </izvorni_sadrzaj>
    <derivirana_varijabla naziv="DomainObject.Predmet.ProtuStrankaListFormatedWithAdress_1">
      <item>RESPECTUS GRAĐENJE d.o.o., Miroševečka cesta 146, 10000 Zagreb zastupanog po punomoćniku Ivan Sokolović; Darko Ročić</item>
    </derivirana_varijabla>
  </DomainObject.Predmet.ProtuStrankaListFormatedWithAdress>
  <DomainObject.Predmet.ProtuStrankaListFormatedWithAdressOIB>
    <izvorni_sadrzaj>
      <item>RESPECTUS GRAĐENJE d.o.o., OIB 79247649351, Miroševečka cesta 146, 10000 Zagreb zastupanog po punomoćniku Ivan Sokolović; Darko Ročić</item>
    </izvorni_sadrzaj>
    <derivirana_varijabla naziv="DomainObject.Predmet.ProtuStrankaListFormatedWithAdressOIB_1">
      <item>RESPECTUS GRAĐENJE d.o.o., OIB 79247649351, Miroševečka cesta 146, 10000 Zagreb zastupanog po punomoćniku Ivan Sokolović; Darko Ročić</item>
    </derivirana_varijabla>
  </DomainObject.Predmet.ProtuStrankaListFormatedWithAdressOIB>
  <DomainObject.Predmet.ProtuStrankaListNazivFormated>
    <izvorni_sadrzaj>
      <item>RESPECTUS GRAĐENJE d.o.o.</item>
    </izvorni_sadrzaj>
    <derivirana_varijabla naziv="DomainObject.Predmet.ProtuStrankaListNazivFormated_1">
      <item>RESPECTUS GRAĐENJE d.o.o.</item>
    </derivirana_varijabla>
  </DomainObject.Predmet.ProtuStrankaListNazivFormated>
  <DomainObject.Predmet.ProtuStrankaListNazivFormatedOIB>
    <izvorni_sadrzaj>
      <item>RESPECTUS GRAĐENJE d.o.o., OIB 79247649351</item>
    </izvorni_sadrzaj>
    <derivirana_varijabla naziv="DomainObject.Predmet.ProtuStrankaListNazivFormatedOIB_1">
      <item>RESPECTUS GRAĐENJE d.o.o., OIB 79247649351</item>
    </derivirana_varijabla>
  </DomainObject.Predmet.ProtuStrankaListNazivFormatedOIB>
  <DomainObject.Predmet.OstaliListFormated>
    <izvorni_sadrzaj>
      <item>Ivan Sokolović punomoćnik sudionika u postupku RESPECTUS GRAĐENJE d.o.o.</item>
      <item>Darko Ročić punomoćnik sudionika u postupku RESPECTUS GRAĐENJE d.o.o.</item>
    </izvorni_sadrzaj>
    <derivirana_varijabla naziv="DomainObject.Predmet.OstaliListFormated_1">
      <item>Ivan Sokolović punomoćnik sudionika u postupku RESPECTUS GRAĐENJE d.o.o.</item>
      <item>Darko Ročić punomoćnik sudionika u postupku RESPECTUS GRAĐENJE d.o.o.</item>
    </derivirana_varijabla>
  </DomainObject.Predmet.OstaliListFormated>
  <DomainObject.Predmet.OstaliListFormatedOIB>
    <izvorni_sadrzaj>
      <item>Ivan Sokolović, OIB 07235409431 punomoćnik sudionika u postupku RESPECTUS GRAĐENJE d.o.o.</item>
      <item>Darko Ročić, OIB 38963391815 punomoćnik sudionika u postupku RESPECTUS GRAĐENJE d.o.o.</item>
    </izvorni_sadrzaj>
    <derivirana_varijabla naziv="DomainObject.Predmet.OstaliListFormatedOIB_1">
      <item>Ivan Sokolović, OIB 07235409431 punomoćnik sudionika u postupku RESPECTUS GRAĐENJE d.o.o.</item>
      <item>Darko Ročić, OIB 38963391815 punomoćnik sudionika u postupku RESPECTUS GRAĐENJE d.o.o.</item>
    </derivirana_varijabla>
  </DomainObject.Predmet.OstaliListFormatedOIB>
  <DomainObject.Predmet.OstaliListFormatedWithAdress>
    <izvorni_sadrzaj>
      <item>Ivan Sokolović, Četvrte Poljanice 6, 10000 Zagreb punomoćnik sudionika u postupku RESPECTUS GRAĐENJE d.o.o.</item>
      <item>Darko Ročić, Miroševečka cesta 146, 10000 Zagreb punomoćnik sudionika u postupku RESPECTUS GRAĐENJE d.o.o.</item>
    </izvorni_sadrzaj>
    <derivirana_varijabla naziv="DomainObject.Predmet.OstaliListFormatedWithAdress_1">
      <item>Ivan Sokolović, Četvrte Poljanice 6, 10000 Zagreb punomoćnik sudionika u postupku RESPECTUS GRAĐENJE d.o.o.</item>
      <item>Darko Ročić, Miroševečka cesta 146, 10000 Zagreb punomoćnik sudionika u postupku RESPECTUS GRAĐENJE d.o.o.</item>
    </derivirana_varijabla>
  </DomainObject.Predmet.OstaliListFormatedWithAdress>
  <DomainObject.Predmet.OstaliListFormatedWithAdressOIB>
    <izvorni_sadrzaj>
      <item>Ivan Sokolović, OIB 07235409431, Četvrte Poljanice 6, 10000 Zagreb punomoćnik sudionika u postupku RESPECTUS GRAĐENJE d.o.o.</item>
      <item>Darko Ročić, OIB 38963391815, Miroševečka cesta 146, 10000 Zagreb punomoćnik sudionika u postupku RESPECTUS GRAĐENJE d.o.o.</item>
    </izvorni_sadrzaj>
    <derivirana_varijabla naziv="DomainObject.Predmet.OstaliListFormatedWithAdressOIB_1">
      <item>Ivan Sokolović, OIB 07235409431, Četvrte Poljanice 6, 10000 Zagreb punomoćnik sudionika u postupku RESPECTUS GRAĐENJE d.o.o.</item>
      <item>Darko Ročić, OIB 38963391815, Miroševečka cesta 146, 10000 Zagreb punomoćnik sudionika u postupku RESPECTUS GRAĐENJE d.o.o.</item>
    </derivirana_varijabla>
  </DomainObject.Predmet.OstaliListFormatedWithAdressOIB>
  <DomainObject.Predmet.OstaliListNazivFormated>
    <izvorni_sadrzaj>
      <item>Ivan Sokolović</item>
      <item>Darko Ročić</item>
    </izvorni_sadrzaj>
    <derivirana_varijabla naziv="DomainObject.Predmet.OstaliListNazivFormated_1">
      <item>Ivan Sokolović</item>
      <item>Darko Ročić</item>
    </derivirana_varijabla>
  </DomainObject.Predmet.OstaliListNazivFormated>
  <DomainObject.Predmet.OstaliListNazivFormatedOIB>
    <izvorni_sadrzaj>
      <item>Ivan Sokolović, OIB 07235409431</item>
      <item>Darko Ročić, OIB 38963391815</item>
    </izvorni_sadrzaj>
    <derivirana_varijabla naziv="DomainObject.Predmet.OstaliListNazivFormatedOIB_1">
      <item>Ivan Sokolović, OIB 07235409431</item>
      <item>Darko Ročić, OIB 38963391815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RESPECTUS GRAĐENJE d.o.o.</izvorni_sadrzaj>
    <derivirana_varijabla naziv="DomainObject.Predmet.ProtustrankaIDrugi_1">RESPECTUS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RESPECTUS GRAĐENJE d.o.o., OIB 79247649351, Miroševečka cesta 146, 10000 Zagreb</izvorni_sadrzaj>
    <derivirana_varijabla naziv="DomainObject.Predmet.ProtustrankaIDrugiAdressOIB_1">RESPECTUS GRAĐENJE d.o.o., OIB 79247649351, Miroševečka cesta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RESPECTUS GRAĐENJE d.o.o.</item>
      <item>Ivan Sokolović</item>
      <item>Darko Ročić</item>
    </izvorni_sadrzaj>
    <derivirana_varijabla naziv="DomainObject.Predmet.SudioniciListNaziv_1">
      <item>FINA Regionalni centar Zagreb</item>
      <item>RESPECTUS GRAĐENJE d.o.o.</item>
      <item>Ivan Sokolović</item>
      <item>Darko Ročić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RESPECTUS GRAĐENJE d.o.o., OIB 79247649351, Miroševečka cesta 146,10000 Zagreb</item>
      <item>Ivan Sokolović, OIB 07235409431, Četvrte Poljanice 6,10000 Zagreb</item>
      <item>Darko Ročić, OIB 38963391815, Miroševečka cesta 146,10000 Zagreb</item>
    </izvorni_sadrzaj>
    <derivirana_varijabla naziv="DomainObject.Predmet.SudioniciListAdressOIB_1">
      <item>FINA Regionalni centar Zagreb, OIB 85821130368, Trg svibanjskih žrtava 1995. 1,10000 Zagreb</item>
      <item>RESPECTUS GRAĐENJE d.o.o., OIB 79247649351, Miroševečka cesta 146,10000 Zagreb</item>
      <item>Ivan Sokolović, OIB 07235409431, Četvrte Poljanice 6,10000 Zagreb</item>
      <item>Darko Ročić, OIB 38963391815, Miroševečka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79247649351</item>
      <item>, OIB 07235409431</item>
      <item>, OIB 38963391815</item>
    </izvorni_sadrzaj>
    <derivirana_varijabla naziv="DomainObject.Predmet.SudioniciListNazivOIB_1">
      <item>, OIB 85821130368</item>
      <item>, OIB 79247649351</item>
      <item>, OIB 07235409431</item>
      <item>, OIB 38963391815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2017-10-02T10:41:00Z</dcterms:created>
  <dc:creator>ilukac</dc:creator>
  <cp:lastModifiedBy>Marina Gojić</cp:lastModifiedBy>
  <cp:lastPrinted>2017-10-05T09:33:00Z</cp:lastPrinted>
  <dcterms:modified xmlns:xsi="http://www.w3.org/2001/XMLSchema-instance" xsi:type="dcterms:W3CDTF">2017-10-05T09:33:00Z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