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68be41" w14:paraId="a68be4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35453C">
        <w:rPr>
          <w:rFonts w:hAnsi="Times New Roman" w:ascii="Times New Roman"/>
          <w:b/>
          <w:sz w:val="24"/>
          <w:szCs w:val="24"/>
        </w:rPr>
        <w:t>1086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35453C">
        <w:rPr>
          <w:rFonts w:hAnsi="Times New Roman" w:ascii="Times New Roman"/>
          <w:sz w:val="24"/>
          <w:szCs w:val="24"/>
        </w:rPr>
        <w:t>1086</w:t>
      </w:r>
      <w:proofErr w:type="spellEnd"/>
      <w:r w:rsidRPr="00284F10">
        <w:rPr>
          <w:rFonts w:hAnsi="Times New Roman" w:ascii="Times New Roman"/>
          <w:sz w:val="24"/>
          <w:szCs w:val="24"/>
        </w:rPr>
        <w:t>/</w:t>
      </w:r>
      <w:proofErr w:type="spellStart"/>
      <w:r w:rsidRPr="00284F10">
        <w:rPr>
          <w:rFonts w:hAnsi="Times New Roman" w:ascii="Times New Roman"/>
          <w:sz w:val="24"/>
          <w:szCs w:val="24"/>
        </w:rPr>
        <w:t>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proofErr w:type="spellEnd"/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5453C" w:rsidRPr="0035453C">
        <w:rPr>
          <w:rFonts w:hAnsi="Times New Roman" w:ascii="Times New Roman"/>
          <w:sz w:val="24"/>
          <w:szCs w:val="24"/>
        </w:rPr>
        <w:t>KULTURA DIZAJNA d.o.o.</w:t>
      </w:r>
      <w:r w:rsidR="00745893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35453C">
        <w:rPr>
          <w:rFonts w:hAnsi="Times New Roman" w:ascii="Times New Roman"/>
          <w:sz w:val="24"/>
          <w:szCs w:val="24"/>
        </w:rPr>
        <w:t>Samobora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35453C" w:rsidRPr="0035453C">
        <w:rPr>
          <w:rFonts w:hAnsi="Times New Roman" w:ascii="Times New Roman"/>
          <w:sz w:val="24"/>
          <w:szCs w:val="24"/>
        </w:rPr>
        <w:t>50185109716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56293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2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62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62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62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2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62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62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62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KULTURA DIZAJNA d.o.o. zastupanog po punomoćniku Petra Somek; Ernst Fanzott</izvorni_sadrzaj>
    <derivirana_varijabla naziv="DomainObject.Predmet.ProtustrankaFormated_1">  KULTURA DIZAJNA d.o.o. zastupanog po punomoćniku Petra Somek; Ernst Fanzott</derivirana_varijabla>
  </DomainObject.Predmet.ProtustrankaFormated>
  <DomainObject.Predmet.ProtustrankaFormatedOIB>
    <izvorni_sadrzaj>  KULTURA DIZAJNA d.o.o., OIB 50185109716 zastupanog po punomoćniku Petra Somek; Ernst Fanzott</izvorni_sadrzaj>
    <derivirana_varijabla naziv="DomainObject.Predmet.ProtustrankaFormatedOIB_1">  KULTURA DIZAJNA d.o.o., OIB 50185109716 zastupanog po punomoćniku Petra Somek; Ernst Fanzott</derivirana_varijabla>
  </DomainObject.Predmet.ProtustrankaFormatedOIB>
  <DomainObject.Predmet.ProtustrankaFormatedWithAdress>
    <izvorni_sadrzaj> KULTURA DIZAJNA d.o.o., Obrtnička 17, 10430 Samobor zastupanog po punomoćniku Petra Somek; Ernst Fanzott</izvorni_sadrzaj>
    <derivirana_varijabla naziv="DomainObject.Predmet.ProtustrankaFormatedWithAdress_1"> KULTURA DIZAJNA d.o.o., Obrtnička 17, 10430 Samobor zastupanog po punomoćniku Petra Somek; Ernst Fanzott</derivirana_varijabla>
  </DomainObject.Predmet.ProtustrankaFormatedWithAdress>
  <DomainObject.Predmet.ProtustrankaFormatedWithAdressOIB>
    <izvorni_sadrzaj> KULTURA DIZAJNA d.o.o., OIB 50185109716, Obrtnička 17, 10430 Samobor zastupanog po punomoćniku Petra Somek; Ernst Fanzott</izvorni_sadrzaj>
    <derivirana_varijabla naziv="DomainObject.Predmet.ProtustrankaFormatedWithAdressOIB_1"> KULTURA DIZAJNA d.o.o., OIB 50185109716, Obrtnička 17, 10430 Samobor zastupanog po punomoćniku Petra Somek; Ernst Fanzott</derivirana_varijabla>
  </DomainObject.Predmet.ProtustrankaFormatedWithAdressOIB>
  <DomainObject.Predmet.ProtustrankaWithAdress>
    <izvorni_sadrzaj>KULTURA DIZAJNA d.o.o. Obrtnička 17, 10430 Samobor</izvorni_sadrzaj>
    <derivirana_varijabla naziv="DomainObject.Predmet.ProtustrankaWithAdress_1">KULTURA DIZAJNA d.o.o. Obrtnička 17, 10430 Samobor</derivirana_varijabla>
  </DomainObject.Predmet.ProtustrankaWithAdress>
  <DomainObject.Predmet.ProtustrankaWithAdressOIB>
    <izvorni_sadrzaj>KULTURA DIZAJNA d.o.o., OIB 50185109716, Obrtnička 17, 10430 Samobor</izvorni_sadrzaj>
    <derivirana_varijabla naziv="DomainObject.Predmet.ProtustrankaWithAdressOIB_1">KULTURA DIZAJNA d.o.o., OIB 50185109716, Obrtnička 17, 10430 Samobor</derivirana_varijabla>
  </DomainObject.Predmet.ProtustrankaWithAdressOIB>
  <DomainObject.Predmet.ProtustrankaNazivFormated>
    <izvorni_sadrzaj>KULTURA DIZAJNA d.o.o.</izvorni_sadrzaj>
    <derivirana_varijabla naziv="DomainObject.Predmet.ProtustrankaNazivFormated_1">KULTURA DIZAJNA d.o.o.</derivirana_varijabla>
  </DomainObject.Predmet.ProtustrankaNazivFormated>
  <DomainObject.Predmet.ProtustrankaNazivFormatedOIB>
    <izvorni_sadrzaj>KULTURA DIZAJNA d.o.o., OIB 50185109716</izvorni_sadrzaj>
    <derivirana_varijabla naziv="DomainObject.Predmet.ProtustrankaNazivFormatedOIB_1">KULTURA DIZAJNA d.o.o., OIB 50185109716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KULTURA DIZAJNA d.o.o. zastupanog po punomoćniku Petra Somek; Ernst Fanzott</item>
    </izvorni_sadrzaj>
    <derivirana_varijabla naziv="DomainObject.Predmet.ProtuStrankaListFormated_1">
      <item>KULTURA DIZAJNA d.o.o. zastupanog po punomoćniku Petra Somek; Ernst Fanzott</item>
    </derivirana_varijabla>
  </DomainObject.Predmet.ProtuStrankaListFormated>
  <DomainObject.Predmet.ProtuStrankaListFormatedOIB>
    <izvorni_sadrzaj>
      <item>KULTURA DIZAJNA d.o.o., OIB 50185109716 zastupanog po punomoćniku Petra Somek; Ernst Fanzott</item>
    </izvorni_sadrzaj>
    <derivirana_varijabla naziv="DomainObject.Predmet.ProtuStrankaListFormatedOIB_1">
      <item>KULTURA DIZAJNA d.o.o., OIB 50185109716 zastupanog po punomoćniku Petra Somek; Ernst Fanzott</item>
    </derivirana_varijabla>
  </DomainObject.Predmet.ProtuStrankaListFormatedOIB>
  <DomainObject.Predmet.ProtuStrankaListFormatedWithAdress>
    <izvorni_sadrzaj>
      <item>KULTURA DIZAJNA d.o.o., Obrtnička 17, 10430 Samobor zastupanog po punomoćniku Petra Somek; Ernst Fanzott</item>
    </izvorni_sadrzaj>
    <derivirana_varijabla naziv="DomainObject.Predmet.ProtuStrankaListFormatedWithAdress_1">
      <item>KULTURA DIZAJNA d.o.o., Obrtnička 17, 10430 Samobor zastupanog po punomoćniku Petra Somek; Ernst Fanzott</item>
    </derivirana_varijabla>
  </DomainObject.Predmet.ProtuStrankaListFormatedWithAdress>
  <DomainObject.Predmet.ProtuStrankaListFormatedWithAdressOIB>
    <izvorni_sadrzaj>
      <item>KULTURA DIZAJNA d.o.o., OIB 50185109716, Obrtnička 17, 10430 Samobor zastupanog po punomoćniku Petra Somek; Ernst Fanzott</item>
    </izvorni_sadrzaj>
    <derivirana_varijabla naziv="DomainObject.Predmet.ProtuStrankaListFormatedWithAdressOIB_1">
      <item>KULTURA DIZAJNA d.o.o., OIB 50185109716, Obrtnička 17, 10430 Samobor zastupanog po punomoćniku Petra Somek; Ernst Fanzott</item>
    </derivirana_varijabla>
  </DomainObject.Predmet.ProtuStrankaListFormatedWithAdressOIB>
  <DomainObject.Predmet.ProtuStrankaListNazivFormated>
    <izvorni_sadrzaj>
      <item>KULTURA DIZAJNA d.o.o.</item>
    </izvorni_sadrzaj>
    <derivirana_varijabla naziv="DomainObject.Predmet.ProtuStrankaListNazivFormated_1">
      <item>KULTURA DIZAJNA d.o.o.</item>
    </derivirana_varijabla>
  </DomainObject.Predmet.ProtuStrankaListNazivFormated>
  <DomainObject.Predmet.ProtuStrankaListNazivFormatedOIB>
    <izvorni_sadrzaj>
      <item>KULTURA DIZAJNA d.o.o., OIB 50185109716</item>
    </izvorni_sadrzaj>
    <derivirana_varijabla naziv="DomainObject.Predmet.ProtuStrankaListNazivFormatedOIB_1">
      <item>KULTURA DIZAJNA d.o.o., OIB 50185109716</item>
    </derivirana_varijabla>
  </DomainObject.Predmet.ProtuStrankaListNazivFormatedOIB>
  <DomainObject.Predmet.OstaliListFormated>
    <izvorni_sadrzaj>
      <item>Petra Somek punomoćnik sudionika u postupku KULTURA DIZAJNA d.o.o.</item>
      <item>Ernst Fanzott punomoćnik sudionika u postupku KULTURA DIZAJNA d.o.o.</item>
    </izvorni_sadrzaj>
    <derivirana_varijabla naziv="DomainObject.Predmet.OstaliListFormated_1">
      <item>Petra Somek punomoćnik sudionika u postupku KULTURA DIZAJNA d.o.o.</item>
      <item>Ernst Fanzott punomoćnik sudionika u postupku KULTURA DIZAJNA d.o.o.</item>
    </derivirana_varijabla>
  </DomainObject.Predmet.OstaliListFormated>
  <DomainObject.Predmet.OstaliListFormatedOIB>
    <izvorni_sadrzaj>
      <item>Petra Somek, OIB 93687324069 punomoćnik sudionika u postupku KULTURA DIZAJNA d.o.o.</item>
      <item>Ernst Fanzott punomoćnik sudionika u postupku KULTURA DIZAJNA d.o.o.</item>
    </izvorni_sadrzaj>
    <derivirana_varijabla naziv="DomainObject.Predmet.OstaliListFormatedOIB_1">
      <item>Petra Somek, OIB 93687324069 punomoćnik sudionika u postupku KULTURA DIZAJNA d.o.o.</item>
      <item>Ernst Fanzott punomoćnik sudionika u postupku KULTURA DIZAJNA d.o.o.</item>
    </derivirana_varijabla>
  </DomainObject.Predmet.OstaliListFormatedOIB>
  <DomainObject.Predmet.OstaliListFormatedWithAdress>
    <izvorni_sadrzaj>
      <item>Petra Somek, Grič 1, 10430 Samobor punomoćnik sudionika u postupku KULTURA DIZAJNA d.o.o.</item>
      <item>Ernst Fanzott, Feliks-Hahn-Strasse 25/1/2, 9073 Viktring punomoćnik sudionika u postupku KULTURA DIZAJNA d.o.o.</item>
    </izvorni_sadrzaj>
    <derivirana_varijabla naziv="DomainObject.Predmet.OstaliListFormatedWithAdress_1">
      <item>Petra Somek, Grič 1, 10430 Samobor punomoćnik sudionika u postupku KULTURA DIZAJNA d.o.o.</item>
      <item>Ernst Fanzott, Feliks-Hahn-Strasse 25/1/2, 9073 Viktring punomoćnik sudionika u postupku KULTURA DIZAJNA d.o.o.</item>
    </derivirana_varijabla>
  </DomainObject.Predmet.OstaliListFormatedWithAdress>
  <DomainObject.Predmet.OstaliListFormatedWithAdressOIB>
    <izvorni_sadrzaj>
      <item>Petra Somek, OIB 93687324069, Grič 1, 10430 Samobor punomoćnik sudionika u postupku KULTURA DIZAJNA d.o.o.</item>
      <item>Ernst Fanzott, Feliks-Hahn-Strasse 25/1/2, 9073 Viktring punomoćnik sudionika u postupku KULTURA DIZAJNA d.o.o.</item>
    </izvorni_sadrzaj>
    <derivirana_varijabla naziv="DomainObject.Predmet.OstaliListFormatedWithAdressOIB_1">
      <item>Petra Somek, OIB 93687324069, Grič 1, 10430 Samobor punomoćnik sudionika u postupku KULTURA DIZAJNA d.o.o.</item>
      <item>Ernst Fanzott, Feliks-Hahn-Strasse 25/1/2, 9073 Viktring punomoćnik sudionika u postupku KULTURA DIZAJNA d.o.o.</item>
    </derivirana_varijabla>
  </DomainObject.Predmet.OstaliListFormatedWithAdressOIB>
  <DomainObject.Predmet.OstaliListNazivFormated>
    <izvorni_sadrzaj>
      <item>Petra Somek</item>
      <item>Ernst Fanzott</item>
    </izvorni_sadrzaj>
    <derivirana_varijabla naziv="DomainObject.Predmet.OstaliListNazivFormated_1">
      <item>Petra Somek</item>
      <item>Ernst Fanzott</item>
    </derivirana_varijabla>
  </DomainObject.Predmet.OstaliListNazivFormated>
  <DomainObject.Predmet.OstaliListNazivFormatedOIB>
    <izvorni_sadrzaj>
      <item>Petra Somek, OIB 93687324069</item>
      <item>Ernst Fanzott</item>
    </izvorni_sadrzaj>
    <derivirana_varijabla naziv="DomainObject.Predmet.OstaliListNazivFormatedOIB_1">
      <item>Petra Somek, OIB 93687324069</item>
      <item>Ernst Fanzott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KULTURA DIZAJNA d.o.o.</izvorni_sadrzaj>
    <derivirana_varijabla naziv="DomainObject.Predmet.ProtustrankaIDrugi_1">KULTURA DIZAJNA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KULTURA DIZAJNA d.o.o., OIB 50185109716, Obrtnička 17, 10430 Samobor</izvorni_sadrzaj>
    <derivirana_varijabla naziv="DomainObject.Predmet.ProtustrankaIDrugiAdressOIB_1">KULTURA DIZAJNA d.o.o., OIB 50185109716, Obrtnička 17,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KULTURA DIZAJNA d.o.o.</item>
      <item>Petra Somek</item>
      <item>Ernst Fanzott</item>
    </izvorni_sadrzaj>
    <derivirana_varijabla naziv="DomainObject.Predmet.SudioniciListNaziv_1">
      <item>FINA Regionalni centar Zagreb</item>
      <item>KULTURA DIZAJNA d.o.o.</item>
      <item>Petra Somek</item>
      <item>Ernst Fanzott</item>
    </derivirana_varijabla>
  </DomainObject.Predmet.SudioniciListNaziv>
  <DomainObject.Predmet.SudioniciListAdressOIB>
    <izvorni_sadrzaj>
      <item>FINA Regionalni centar Zagreb, OIB 85821130368, Trg svibanjskih žrtava 1995. 1,10000 Zagreb</item>
      <item>KULTURA DIZAJNA d.o.o., OIB 50185109716, Obrtnička 17,10430 Samobor</item>
      <item>Petra Somek, OIB 93687324069, Grič 1,10430 Samobor</item>
      <item>Ernst Fanzott, Feliks-Hahn-Strasse 25/1/2,9073 Viktring</item>
    </izvorni_sadrzaj>
    <derivirana_varijabla naziv="DomainObject.Predmet.SudioniciListAdressOIB_1">
      <item>FINA Regionalni centar Zagreb, OIB 85821130368, Trg svibanjskih žrtava 1995. 1,10000 Zagreb</item>
      <item>KULTURA DIZAJNA d.o.o., OIB 50185109716, Obrtnička 17,10430 Samobor</item>
      <item>Petra Somek, OIB 93687324069, Grič 1,10430 Samobor</item>
      <item>Ernst Fanzott, Feliks-Hahn-Strasse 25/1/2,9073 Viktring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50185109716</item>
      <item>, OIB 93687324069</item>
      <item>, OIB null</item>
    </izvorni_sadrzaj>
    <derivirana_varijabla naziv="DomainObject.Predmet.SudioniciListNazivOIB_1">
      <item>, OIB 85821130368</item>
      <item>, OIB 50185109716</item>
      <item>, OIB 93687324069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785</properties:Characters>
  <properties:Lines>44</properties:Lines>
  <properties:Paragraphs>21</properties:Paragraphs>
  <properties:TotalTime>323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2016-04-18T05:50:00Z</cp:lastPrinted>
  <dcterms:modified xmlns:xsi="http://www.w3.org/2001/XMLSchema-instance" xsi:type="dcterms:W3CDTF">2016-04-18T05:51:00Z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