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26d3" w14:paraId="24a26d3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266259">
        <w:rPr>
          <w:rFonts w:eastAsia="MS Mincho"/>
        </w:rPr>
        <w:t>15</w:t>
      </w:r>
      <w:r w:rsidR="00DC18CD" w:rsidRPr="00DC18CD">
        <w:rPr>
          <w:rFonts w:eastAsia="MS Mincho"/>
        </w:rPr>
        <w:t xml:space="preserve">. </w:t>
      </w:r>
      <w:r w:rsidR="00266259">
        <w:rPr>
          <w:rFonts w:eastAsia="MS Mincho"/>
        </w:rPr>
        <w:t xml:space="preserve">rujna </w:t>
      </w:r>
      <w:r w:rsidR="003964DD">
        <w:rPr>
          <w:rFonts w:eastAsia="MS Mincho"/>
        </w:rPr>
        <w:t>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E52C81" w:rsidP="006C666A" w:rsidR="00E52C81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Branki  </w:t>
      </w:r>
      <w:r w:rsidR="00E52C81">
        <w:t xml:space="preserve">Filipović  Juko  ( OIB 32630308200 ),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                   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 w:rsidR="00E52C81">
        <w:t xml:space="preserve">( OIB 32630308200 )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255FC4" w:rsidRPr="00255FC4">
        <w:rPr>
          <w:rFonts w:eastAsia="MS Mincho"/>
        </w:rPr>
        <w:t>k.č</w:t>
      </w:r>
      <w:proofErr w:type="spellEnd"/>
      <w:r w:rsidR="00255FC4" w:rsidRPr="00255FC4">
        <w:rPr>
          <w:rFonts w:eastAsia="MS Mincho"/>
        </w:rPr>
        <w:t>. 13176/2 šuma površine 1.730 m2</w:t>
      </w:r>
      <w:r w:rsidR="00255FC4">
        <w:rPr>
          <w:rFonts w:eastAsia="MS Mincho"/>
        </w:rPr>
        <w:t xml:space="preserve"> </w:t>
      </w:r>
      <w:r w:rsidR="00255FC4" w:rsidRPr="00255FC4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255FC4">
        <w:rPr>
          <w:rFonts w:eastAsia="MS Mincho"/>
        </w:rPr>
        <w:t>5.200</w:t>
      </w:r>
      <w:r w:rsidR="00C974BF" w:rsidRPr="00C974BF">
        <w:rPr>
          <w:rFonts w:eastAsia="MS Mincho"/>
        </w:rPr>
        <w:t xml:space="preserve">,00 </w:t>
      </w:r>
      <w:r w:rsidR="00410C07" w:rsidRPr="00410C07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E52C81">
        <w:rPr>
          <w:rFonts w:eastAsia="MS Mincho"/>
        </w:rPr>
        <w:t xml:space="preserve">Branka  </w:t>
      </w:r>
      <w:r w:rsidR="00E52C81">
        <w:t xml:space="preserve">Filipović  Juko  ( OIB 32630308200 ),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 xml:space="preserve">7 St-68/2003-326 od 14. lipnja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255FC4" w:rsidRPr="00255FC4">
        <w:t>k.č</w:t>
      </w:r>
      <w:proofErr w:type="spellEnd"/>
      <w:r w:rsidR="00255FC4" w:rsidRPr="00255FC4">
        <w:t xml:space="preserve">. 13176/2 šuma površine 1.730 m2, </w:t>
      </w:r>
      <w:r w:rsidR="004452B0">
        <w:t xml:space="preserve">utvrđene </w:t>
      </w:r>
      <w:r w:rsidR="00255FC4" w:rsidRPr="00255FC4">
        <w:t xml:space="preserve">vrijednosti </w:t>
      </w:r>
      <w:r w:rsidR="004452B0">
        <w:t xml:space="preserve">od </w:t>
      </w:r>
      <w:r w:rsidR="00255FC4" w:rsidRPr="00255FC4">
        <w:t>5.190,00 kn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15EA6">
        <w:t xml:space="preserve">15. 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D1557E" w:rsidP="00D1557E" w:rsidR="00D1557E">
      <w:pPr>
        <w:ind w:firstLine="708"/>
        <w:jc w:val="both"/>
      </w:pPr>
      <w:r>
        <w:t xml:space="preserve">Utvrđeno je nadalje da </w:t>
      </w:r>
      <w:r w:rsidR="004452B0">
        <w:t>je</w:t>
      </w:r>
      <w:r>
        <w:t xml:space="preserve"> za kupnju nekretnine pobliže opisane pod točkom I. izreke ovog rješenja uplaćena jedna jamčevina.</w:t>
      </w:r>
    </w:p>
    <w:p w:rsidRDefault="00D1557E" w:rsidP="00D1557E" w:rsidR="00D1557E">
      <w:pPr>
        <w:ind w:firstLine="708"/>
        <w:jc w:val="both"/>
      </w:pPr>
    </w:p>
    <w:p w:rsidRDefault="00D1557E" w:rsidP="00D1557E" w:rsidR="00EC35BE">
      <w:pPr>
        <w:ind w:firstLine="708"/>
        <w:jc w:val="both"/>
      </w:pPr>
      <w:r>
        <w:t>Pošto je stečajni sudac utvrdio da je udovoljeno uvjetima za održavanje ročišta za dražbu objavio je da se pristupa dražbi, te pozvao ponuditelja na stavljanje ponuda.</w:t>
      </w:r>
    </w:p>
    <w:p w:rsidRDefault="00D1557E" w:rsidP="00D1557E" w:rsidR="00D1557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 xml:space="preserve">Budući je </w:t>
      </w:r>
      <w:proofErr w:type="spellStart"/>
      <w:r>
        <w:t>p</w:t>
      </w:r>
      <w:r>
        <w:rPr>
          <w:bCs/>
        </w:rPr>
        <w:t>onuditelj</w:t>
      </w:r>
      <w:r w:rsidR="00962F15">
        <w:rPr>
          <w:bCs/>
        </w:rPr>
        <w:t>ica</w:t>
      </w:r>
      <w:proofErr w:type="spellEnd"/>
      <w:r>
        <w:rPr>
          <w:bCs/>
        </w:rPr>
        <w:t xml:space="preserve"> </w:t>
      </w:r>
      <w:r w:rsidR="00E52C81">
        <w:rPr>
          <w:rFonts w:eastAsia="MS Mincho"/>
        </w:rPr>
        <w:t xml:space="preserve">Branka  </w:t>
      </w:r>
      <w:r w:rsidR="00E52C81">
        <w:t xml:space="preserve">Filipović  Juko, 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52C81">
        <w:rPr>
          <w:bCs/>
        </w:rPr>
        <w:t>la</w:t>
      </w:r>
      <w:r w:rsidR="007D79AD">
        <w:rPr>
          <w:bCs/>
        </w:rPr>
        <w:t xml:space="preserve"> </w:t>
      </w:r>
      <w:r w:rsidR="003651FE">
        <w:t xml:space="preserve">cijenu od </w:t>
      </w:r>
      <w:r w:rsidR="00255FC4">
        <w:rPr>
          <w:rFonts w:eastAsia="MS Mincho"/>
        </w:rPr>
        <w:t>5.200</w:t>
      </w:r>
      <w:r w:rsidR="00E15EA6">
        <w:rPr>
          <w:rFonts w:eastAsia="MS Mincho"/>
        </w:rPr>
        <w:t>,00</w:t>
      </w:r>
      <w:r w:rsidR="00672F85" w:rsidRPr="00672F85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E52C81">
        <w:rPr>
          <w:bCs/>
        </w:rPr>
        <w:t xml:space="preserve">la </w:t>
      </w:r>
      <w:r>
        <w:rPr>
          <w:bCs/>
        </w:rPr>
        <w:t xml:space="preserve">je uvjete da </w:t>
      </w:r>
      <w:r w:rsidR="00E52C81">
        <w:rPr>
          <w:bCs/>
        </w:rPr>
        <w:t>joj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52C81">
        <w:rPr>
          <w:rFonts w:eastAsia="MS Mincho"/>
        </w:rPr>
        <w:t>1</w:t>
      </w:r>
      <w:r w:rsidR="004452B0">
        <w:rPr>
          <w:rFonts w:eastAsia="MS Mincho"/>
        </w:rPr>
        <w:t>5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E52C81">
        <w:rPr>
          <w:rFonts w:eastAsia="MS Mincho"/>
        </w:rPr>
        <w:t>16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4D3" w:rsidR="005914D3">
      <w:r>
        <w:separator/>
      </w:r>
    </w:p>
  </w:endnote>
  <w:endnote w:id="0" w:type="continuationSeparator">
    <w:p w:rsidRDefault="005914D3" w:rsidR="0059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004A9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4D3" w:rsidR="005914D3">
      <w:r>
        <w:separator/>
      </w:r>
    </w:p>
  </w:footnote>
  <w:footnote w:id="0" w:type="continuationSeparator">
    <w:p w:rsidRDefault="005914D3" w:rsidR="0059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636E2A">
      <w:rPr>
        <w:rFonts w:cs="Times New Roman" w:eastAsia="MS Mincho" w:hAnsi="Times New Roman" w:ascii="Times New Roman"/>
      </w:rPr>
      <w:t>373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274C2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1B16"/>
    <w:rsid w:val="002C5497"/>
    <w:rsid w:val="002E50CC"/>
    <w:rsid w:val="002F5FC5"/>
    <w:rsid w:val="003004A9"/>
    <w:rsid w:val="00305AC3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1C66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52B0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914D3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36E2A"/>
    <w:rsid w:val="006551C7"/>
    <w:rsid w:val="006579E0"/>
    <w:rsid w:val="00672F85"/>
    <w:rsid w:val="00673E61"/>
    <w:rsid w:val="006779AA"/>
    <w:rsid w:val="00686A16"/>
    <w:rsid w:val="006A2170"/>
    <w:rsid w:val="006B1E76"/>
    <w:rsid w:val="006B775C"/>
    <w:rsid w:val="006C59C7"/>
    <w:rsid w:val="006C666A"/>
    <w:rsid w:val="006D2A9C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44594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1557E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4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4C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4C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4C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4C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4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4C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4C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4C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4C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St-68/2003-238</izvorni_sadrzaj>
    <derivirana_varijabla naziv="DomainObject.Oznaka_1">St-68/2003-238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St-68/2003-238</izvorni_sadrzaj>
    <derivirana_varijabla naziv="DomainObject.PoslovniBrojDokumenta_1">St-68/2003-238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913</properties:Words>
  <properties:Characters>4580</properties:Characters>
  <properties:Lines>120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2016-09-16T11:12:00Z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2016-09-16T11:24:00Z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St-68/2003-238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