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9AC0F" w14:paraId="2FA271C1" w:rsidRDefault="0026550E" w:rsidP="0026550E" w:rsidR="0026550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5F2B642" w:rsidRDefault="0026550E" w:rsidP="0026550E" w:rsidR="0026550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B46BDD8" w:rsidRDefault="0026550E" w:rsidP="0026550E" w:rsidR="0026550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3EDE653" w:rsidRDefault="0026550E" w:rsidP="0026550E" w:rsidR="0026550E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8A9FCB6" w:rsidRDefault="0026550E" w:rsidP="0026550E" w:rsidR="0026550E">
      <w:pPr>
        <w:tabs>
          <w:tab w:pos="709" w:val="left"/>
        </w:tabs>
        <w:jc w:val="right"/>
      </w:pPr>
      <w:r>
        <w:t>42. St-4847/2015</w:t>
      </w:r>
    </w:p>
    <w:p w14:textId="77777777" w14:paraId="7C507DA6" w:rsidRDefault="0026550E" w:rsidP="0026550E" w:rsidR="0026550E">
      <w:pPr>
        <w:tabs>
          <w:tab w:pos="709" w:val="left"/>
        </w:tabs>
        <w:jc w:val="right"/>
      </w:pPr>
    </w:p>
    <w:p w14:textId="77777777" w14:paraId="36F1379A" w:rsidRDefault="0026550E" w:rsidP="0026550E" w:rsidR="0026550E">
      <w:pPr>
        <w:tabs>
          <w:tab w:pos="709" w:val="left"/>
        </w:tabs>
        <w:jc w:val="right"/>
      </w:pPr>
    </w:p>
    <w:p w14:textId="77777777" w14:paraId="5EEED0CE" w:rsidRDefault="0026550E" w:rsidP="0026550E" w:rsidR="0026550E">
      <w:pPr>
        <w:tabs>
          <w:tab w:pos="709" w:val="left"/>
        </w:tabs>
        <w:jc w:val="center"/>
      </w:pPr>
      <w:r>
        <w:t>R E P U B L I K A   H R V A T S K A</w:t>
      </w:r>
    </w:p>
    <w:p w14:textId="77777777" w14:paraId="0ACD6214" w:rsidRDefault="0026550E" w:rsidP="0026550E" w:rsidR="0026550E">
      <w:pPr>
        <w:tabs>
          <w:tab w:pos="709" w:val="left"/>
        </w:tabs>
        <w:jc w:val="center"/>
      </w:pPr>
    </w:p>
    <w:p w14:textId="77777777" w14:paraId="04385AAF" w:rsidRDefault="0026550E" w:rsidP="0026550E" w:rsidR="0026550E">
      <w:pPr>
        <w:tabs>
          <w:tab w:pos="709" w:val="left"/>
        </w:tabs>
        <w:jc w:val="center"/>
      </w:pPr>
      <w:r>
        <w:t>R J E Š E N J E</w:t>
      </w:r>
    </w:p>
    <w:p w14:textId="77777777" w14:paraId="00FB8EA5" w:rsidRDefault="0026550E" w:rsidP="0026550E" w:rsidR="0026550E">
      <w:pPr>
        <w:tabs>
          <w:tab w:pos="709" w:val="left"/>
        </w:tabs>
        <w:jc w:val="both"/>
      </w:pPr>
    </w:p>
    <w:p w14:textId="77777777" w14:paraId="4D9C03B7" w:rsidRDefault="0026550E" w:rsidP="0026550E" w:rsidR="0026550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ANTIKA d.o.o., Zagreb, Čazmanska 4, OIB 37403604847, dana 26. travnja 2016.g. </w:t>
      </w:r>
    </w:p>
    <w:p w14:textId="77777777" w14:paraId="75477106" w:rsidRDefault="0026550E" w:rsidP="0026550E" w:rsidR="0026550E">
      <w:pPr>
        <w:tabs>
          <w:tab w:pos="709" w:val="left"/>
        </w:tabs>
        <w:jc w:val="both"/>
      </w:pPr>
    </w:p>
    <w:p w14:textId="77777777" w14:paraId="50C7EDE9" w:rsidRDefault="0026550E" w:rsidP="0026550E" w:rsidR="0026550E">
      <w:pPr>
        <w:tabs>
          <w:tab w:pos="709" w:val="left"/>
        </w:tabs>
        <w:jc w:val="center"/>
      </w:pPr>
      <w:r>
        <w:t>r i j e š i o   j e</w:t>
      </w:r>
    </w:p>
    <w:p w14:textId="77777777" w14:paraId="20FEF1B7" w:rsidRDefault="0026550E" w:rsidP="0026550E" w:rsidR="0026550E">
      <w:pPr>
        <w:tabs>
          <w:tab w:pos="709" w:val="left"/>
        </w:tabs>
        <w:jc w:val="both"/>
      </w:pPr>
    </w:p>
    <w:p w14:textId="77777777" w14:paraId="6F8BCCCC" w:rsidRDefault="0026550E" w:rsidP="0026550E" w:rsidR="0026550E">
      <w:pPr>
        <w:ind w:firstLine="708"/>
        <w:jc w:val="both"/>
      </w:pPr>
      <w:r>
        <w:t>I   Otvara se stečajni postupak nad dužnikom ANTIKA d.o.o., Zagreb, Čazmanska 4, OIB 37403604847.</w:t>
      </w:r>
    </w:p>
    <w:p w14:textId="77777777" w14:paraId="613CADB6" w:rsidRDefault="0026550E" w:rsidP="0026550E" w:rsidR="0026550E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6FE105D7" w:rsidRDefault="0026550E" w:rsidP="0026550E" w:rsidR="0026550E">
      <w:pPr>
        <w:ind w:firstLine="708"/>
        <w:jc w:val="both"/>
      </w:pPr>
    </w:p>
    <w:p w14:textId="77777777" w14:paraId="26AA0A6F" w:rsidRDefault="0026550E" w:rsidP="0026550E" w:rsidR="0026550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Zdravka Bošković, Samobor, Ćirilometodska 26 a, OIB: 45297566962.  </w:t>
      </w:r>
    </w:p>
    <w:p w14:textId="77777777" w14:paraId="645F0B6E" w:rsidRDefault="0026550E" w:rsidP="0026550E" w:rsidR="0026550E">
      <w:pPr>
        <w:ind w:firstLine="708"/>
        <w:jc w:val="both"/>
      </w:pPr>
    </w:p>
    <w:p w14:textId="77777777" w14:paraId="2D466343" w:rsidRDefault="0026550E" w:rsidP="0026550E" w:rsidR="0026550E">
      <w:pPr>
        <w:ind w:firstLine="708"/>
        <w:jc w:val="both"/>
      </w:pPr>
      <w:r>
        <w:t>III  Zaključuje se stečajni postupak nad dužnikom ANTIKA d.o.o., Zagreb, Čazmanska 4, OIB 37403604847.</w:t>
      </w:r>
    </w:p>
    <w:p w14:textId="77777777" w14:paraId="005AD530" w:rsidRDefault="0026550E" w:rsidP="0026550E" w:rsidR="0026550E">
      <w:pPr>
        <w:ind w:firstLine="708"/>
        <w:jc w:val="both"/>
      </w:pPr>
    </w:p>
    <w:p w14:textId="77777777" w14:paraId="37B14FBB" w:rsidRDefault="0026550E" w:rsidP="0026550E" w:rsidR="0026550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84C82BE" w:rsidRDefault="0026550E" w:rsidP="0026550E" w:rsidR="0026550E">
      <w:pPr>
        <w:ind w:firstLine="708"/>
        <w:jc w:val="both"/>
      </w:pPr>
    </w:p>
    <w:p w14:textId="77777777" w14:paraId="1A4071AB" w:rsidRDefault="0026550E" w:rsidP="0026550E" w:rsidR="0026550E">
      <w:pPr>
        <w:jc w:val="center"/>
      </w:pPr>
      <w:r>
        <w:t>Obrazloženje</w:t>
      </w:r>
    </w:p>
    <w:p w14:textId="77777777" w14:paraId="35555AE7" w:rsidRDefault="0026550E" w:rsidP="0026550E" w:rsidR="0026550E">
      <w:pPr>
        <w:jc w:val="center"/>
      </w:pPr>
    </w:p>
    <w:p w14:textId="77777777" w14:paraId="268D2916" w:rsidRDefault="0026550E" w:rsidP="0026550E" w:rsidR="0026550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06DEA51" w:rsidRDefault="0026550E" w:rsidP="0026550E" w:rsidR="0026550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3C2D72D" w:rsidRDefault="0026550E" w:rsidP="0026550E" w:rsidR="0026550E">
      <w:pPr>
        <w:ind w:firstLine="708"/>
        <w:jc w:val="both"/>
      </w:pPr>
      <w:r>
        <w:t xml:space="preserve">Po zaključku nije </w:t>
      </w:r>
      <w:proofErr w:type="spellStart"/>
      <w:r>
        <w:t>postupljeno</w:t>
      </w:r>
      <w:proofErr w:type="spellEnd"/>
      <w:r>
        <w:t>.</w:t>
      </w:r>
    </w:p>
    <w:p w14:textId="77777777" w14:paraId="44C5CA90" w:rsidRDefault="0026550E" w:rsidP="0026550E" w:rsidR="0026550E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2F8E1C2" w:rsidRDefault="0026550E" w:rsidP="0026550E" w:rsidR="0026550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0F9BB73" w:rsidRDefault="0026550E" w:rsidP="0026550E" w:rsidR="0026550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798FAE1" w:rsidRDefault="0026550E" w:rsidP="0026550E" w:rsidR="0026550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2DD43E1" w:rsidRDefault="0026550E" w:rsidP="0026550E" w:rsidR="0026550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D820D24" w:rsidRDefault="0026550E" w:rsidP="0026550E" w:rsidR="0026550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13F0853" w:rsidRDefault="0026550E" w:rsidP="0026550E" w:rsidR="0026550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B114799" w:rsidTr="0026550E" w:rsidR="0026550E">
        <w:tc>
          <w:tcPr>
            <w:tcW w:type="dxa" w:w="2346"/>
          </w:tcPr>
          <w:p w14:textId="77777777" w14:paraId="4A2F47B8" w:rsidRDefault="0026550E" w:rsidR="0026550E">
            <w:pPr>
              <w:tabs>
                <w:tab w:pos="709" w:val="left"/>
              </w:tabs>
              <w:jc w:val="right"/>
            </w:pPr>
            <w:r>
              <w:t>42. St-4847/2015</w:t>
            </w:r>
          </w:p>
          <w:p w14:textId="77777777" w14:paraId="12DF4972" w:rsidRDefault="0026550E" w:rsidR="0026550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0F4805E" w:rsidRDefault="0026550E" w:rsidP="0026550E" w:rsidR="0026550E">
      <w:pPr>
        <w:jc w:val="both"/>
      </w:pPr>
    </w:p>
    <w:p w14:textId="77777777" w14:paraId="3EED4A13" w:rsidRDefault="0026550E" w:rsidP="0026550E" w:rsidR="0026550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03F9006" w:rsidRDefault="0026550E" w:rsidP="0026550E" w:rsidR="0026550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185024F" w:rsidRDefault="0026550E" w:rsidP="0026550E" w:rsidR="0026550E">
      <w:pPr>
        <w:jc w:val="both"/>
      </w:pPr>
      <w:r>
        <w:tab/>
        <w:t>Izbor stečajnog upravitelja odabran je primjenom odredbe čl. 432 SZ.</w:t>
      </w:r>
    </w:p>
    <w:p w14:textId="77777777" w14:paraId="36B65928" w:rsidRDefault="0026550E" w:rsidP="0026550E" w:rsidR="0026550E">
      <w:pPr>
        <w:jc w:val="both"/>
      </w:pPr>
      <w:r>
        <w:tab/>
      </w:r>
    </w:p>
    <w:p w14:textId="77777777" w14:paraId="0C871FD0" w:rsidRDefault="0026550E" w:rsidP="0026550E" w:rsidR="0026550E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36DC1E98" w:rsidRDefault="0026550E" w:rsidP="0026550E" w:rsidR="0026550E">
      <w:pPr>
        <w:tabs>
          <w:tab w:pos="709" w:val="left"/>
        </w:tabs>
      </w:pPr>
    </w:p>
    <w:p w14:textId="77777777" w14:paraId="358E7141" w:rsidRDefault="0026550E" w:rsidP="0026550E" w:rsidR="0026550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49BA1C2" w:rsidRDefault="0026550E" w:rsidP="0026550E" w:rsidR="0026550E">
      <w:pPr>
        <w:tabs>
          <w:tab w:pos="709" w:val="left"/>
        </w:tabs>
      </w:pPr>
    </w:p>
    <w:p w14:textId="77777777" w14:paraId="51994C78" w:rsidRDefault="0026550E" w:rsidP="0026550E" w:rsidR="0026550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1176BE4" w:rsidRDefault="0026550E" w:rsidP="0026550E" w:rsidR="0026550E">
      <w:pPr>
        <w:tabs>
          <w:tab w:pos="709" w:val="left"/>
        </w:tabs>
      </w:pPr>
    </w:p>
    <w:p w14:textId="77777777" w14:paraId="7A92CA90" w:rsidRDefault="0026550E" w:rsidP="0026550E" w:rsidR="0026550E">
      <w:pPr>
        <w:jc w:val="both"/>
      </w:pPr>
      <w:r>
        <w:t>UPUTA O PRAVNOM LIJEKU:</w:t>
      </w:r>
    </w:p>
    <w:p w14:textId="77777777" w14:paraId="6C71F41E" w:rsidRDefault="0026550E" w:rsidP="0026550E" w:rsidR="0026550E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6AAF073A" w:rsidRDefault="0026550E" w:rsidP="0026550E" w:rsidR="0026550E">
      <w:pPr>
        <w:jc w:val="both"/>
      </w:pPr>
    </w:p>
    <w:p w14:textId="77777777" w14:paraId="57B51E4D" w:rsidRDefault="0026550E" w:rsidP="0026550E" w:rsidR="0026550E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5A584ED5" w:rsidRDefault="0026550E" w:rsidP="0026550E" w:rsidR="0026550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08D51993" w:rsidRDefault="0026550E" w:rsidP="0026550E" w:rsidR="0026550E">
      <w:pPr>
        <w:jc w:val="both"/>
      </w:pPr>
    </w:p>
    <w:p w14:textId="77777777" w14:paraId="7242C7DC" w:rsidRDefault="0026550E" w:rsidP="0026550E" w:rsidR="0026550E">
      <w:pPr>
        <w:jc w:val="both"/>
      </w:pPr>
    </w:p>
    <w:p w14:textId="77777777" w14:paraId="06FA2A40" w:rsidRDefault="0026550E" w:rsidP="0026550E" w:rsidR="0026550E">
      <w:pPr>
        <w:tabs>
          <w:tab w:pos="709" w:val="left"/>
        </w:tabs>
      </w:pPr>
    </w:p>
    <w:p w14:textId="09C35C80" w14:paraId="09C35C8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6550E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5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6550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6550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6550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6550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5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50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5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6550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6550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6550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655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5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50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4847</izvorni_sadrzaj>
    <derivirana_varijabla naziv="DomainObject.Predmet.Broj_1">4847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St-4847/2015</izvorni_sadrzaj>
    <derivirana_varijabla naziv="DomainObject.Predmet.OznakaBroj_1">St-4847/2015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ANTIKA d.o.o.</izvorni_sadrzaj>
    <derivirana_varijabla naziv="DomainObject.Predmet.ProtustrankaFormated_1">  ANTIKA d.o.o.</derivirana_varijabla>
  </DomainObject.Predmet.ProtustrankaFormated>
  <DomainObject.Predmet.ProtustrankaFormatedOIB>
    <izvorni_sadrzaj>  ANTIKA d.o.o., OIB 37403604847</izvorni_sadrzaj>
    <derivirana_varijabla naziv="DomainObject.Predmet.ProtustrankaFormatedOIB_1">  ANTIKA d.o.o., OIB 37403604847</derivirana_varijabla>
  </DomainObject.Predmet.ProtustrankaFormatedOIB>
  <DomainObject.Predmet.ProtustrankaFormatedWithAdress>
    <izvorni_sadrzaj> ANTIKA d.o.o., Čazmanska 4, 10000 Zagreb</izvorni_sadrzaj>
    <derivirana_varijabla naziv="DomainObject.Predmet.ProtustrankaFormatedWithAdress_1"> ANTIKA d.o.o., Čazmanska 4, 10000 Zagreb</derivirana_varijabla>
  </DomainObject.Predmet.ProtustrankaFormatedWithAdress>
  <DomainObject.Predmet.ProtustrankaFormatedWithAdressOIB>
    <izvorni_sadrzaj> ANTIKA d.o.o., OIB 37403604847, Čazmanska 4, 10000 Zagreb</izvorni_sadrzaj>
    <derivirana_varijabla naziv="DomainObject.Predmet.ProtustrankaFormatedWithAdressOIB_1"> ANTIKA d.o.o., OIB 37403604847, Čazmanska 4, 10000 Zagreb</derivirana_varijabla>
  </DomainObject.Predmet.ProtustrankaFormatedWithAdressOIB>
  <DomainObject.Predmet.ProtustrankaWithAdress>
    <izvorni_sadrzaj>ANTIKA d.o.o. Čazmanska 4, 10000 Zagreb</izvorni_sadrzaj>
    <derivirana_varijabla naziv="DomainObject.Predmet.ProtustrankaWithAdress_1">ANTIKA d.o.o. Čazmanska 4, 10000 Zagreb</derivirana_varijabla>
  </DomainObject.Predmet.ProtustrankaWithAdress>
  <DomainObject.Predmet.ProtustrankaWithAdressOIB>
    <izvorni_sadrzaj>ANTIKA d.o.o., OIB 37403604847, Čazmanska 4, 10000 Zagreb</izvorni_sadrzaj>
    <derivirana_varijabla naziv="DomainObject.Predmet.ProtustrankaWithAdressOIB_1">ANTIKA d.o.o., OIB 37403604847, Čazmanska 4, 10000 Zagreb</derivirana_varijabla>
  </DomainObject.Predmet.ProtustrankaWithAdressOIB>
  <DomainObject.Predmet.ProtustrankaNazivFormated>
    <izvorni_sadrzaj>ANTIKA d.o.o.</izvorni_sadrzaj>
    <derivirana_varijabla naziv="DomainObject.Predmet.ProtustrankaNazivFormated_1">ANTIKA d.o.o.</derivirana_varijabla>
  </DomainObject.Predmet.ProtustrankaNazivFormated>
  <DomainObject.Predmet.ProtustrankaNazivFormatedOIB>
    <izvorni_sadrzaj>ANTIKA d.o.o., OIB 37403604847</izvorni_sadrzaj>
    <derivirana_varijabla naziv="DomainObject.Predmet.ProtustrankaNazivFormatedOIB_1">ANTIKA d.o.o., OIB 37403604847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ANTIKA d.o.o.</item>
    </izvorni_sadrzaj>
    <derivirana_varijabla naziv="DomainObject.Predmet.ProtuStrankaListFormated_1">
      <item>ANTIKA d.o.o.</item>
    </derivirana_varijabla>
  </DomainObject.Predmet.ProtuStrankaListFormated>
  <DomainObject.Predmet.ProtuStrankaListFormatedOIB>
    <izvorni_sadrzaj>
      <item>ANTIKA d.o.o., OIB 37403604847</item>
    </izvorni_sadrzaj>
    <derivirana_varijabla naziv="DomainObject.Predmet.ProtuStrankaListFormatedOIB_1">
      <item>ANTIKA d.o.o., OIB 37403604847</item>
    </derivirana_varijabla>
  </DomainObject.Predmet.ProtuStrankaListFormatedOIB>
  <DomainObject.Predmet.ProtuStrankaListFormatedWithAdress>
    <izvorni_sadrzaj>
      <item>ANTIKA d.o.o., Čazmanska 4, 10000 Zagreb</item>
    </izvorni_sadrzaj>
    <derivirana_varijabla naziv="DomainObject.Predmet.ProtuStrankaListFormatedWithAdress_1">
      <item>ANTIKA d.o.o., Čazmanska 4, 10000 Zagreb</item>
    </derivirana_varijabla>
  </DomainObject.Predmet.ProtuStrankaListFormatedWithAdress>
  <DomainObject.Predmet.ProtuStrankaListFormatedWithAdressOIB>
    <izvorni_sadrzaj>
      <item>ANTIKA d.o.o., OIB 37403604847, Čazmanska 4, 10000 Zagreb</item>
    </izvorni_sadrzaj>
    <derivirana_varijabla naziv="DomainObject.Predmet.ProtuStrankaListFormatedWithAdressOIB_1">
      <item>ANTIKA d.o.o., OIB 37403604847, Čazmanska 4, 10000 Zagreb</item>
    </derivirana_varijabla>
  </DomainObject.Predmet.ProtuStrankaListFormatedWithAdressOIB>
  <DomainObject.Predmet.ProtuStrankaListNazivFormated>
    <izvorni_sadrzaj>
      <item>ANTIKA d.o.o.</item>
    </izvorni_sadrzaj>
    <derivirana_varijabla naziv="DomainObject.Predmet.ProtuStrankaListNazivFormated_1">
      <item>ANTIKA d.o.o.</item>
    </derivirana_varijabla>
  </DomainObject.Predmet.ProtuStrankaListNazivFormated>
  <DomainObject.Predmet.ProtuStrankaListNazivFormatedOIB>
    <izvorni_sadrzaj>
      <item>ANTIKA d.o.o., OIB 37403604847</item>
    </izvorni_sadrzaj>
    <derivirana_varijabla naziv="DomainObject.Predmet.ProtuStrankaListNazivFormatedOIB_1">
      <item>ANTIKA d.o.o., OIB 37403604847</item>
    </derivirana_varijabla>
  </DomainObject.Predmet.ProtuStrankaListNazivFormatedOIB>
  <DomainObject.Predmet.OstaliListFormated>
    <izvorni_sadrzaj>
      <item>Zvonimir Kranjčec</item>
      <item>HRVATSKI ZAVOD ZA MIROVINSKO OSIGURANJE</item>
    </izvorni_sadrzaj>
    <derivirana_varijabla naziv="DomainObject.Predmet.OstaliListFormated_1">
      <item>Zvonimir Kranjčec</item>
      <item>HRVATSKI ZAVOD ZA MIROVINSKO OSIGURANJE</item>
    </derivirana_varijabla>
  </DomainObject.Predmet.OstaliListFormated>
  <DomainObject.Predmet.OstaliListFormatedOIB>
    <izvorni_sadrzaj>
      <item>Zvonimir Kranjčec, OIB 68741568886</item>
      <item>HRVATSKI ZAVOD ZA MIROVINSKO OSIGURANJE, OIB 84397956623</item>
    </izvorni_sadrzaj>
    <derivirana_varijabla naziv="DomainObject.Predmet.OstaliListFormatedOIB_1">
      <item>Zvonimir Kranjčec, OIB 68741568886</item>
      <item>HRVATSKI ZAVOD ZA MIROVINSKO OSIGURANJE, OIB 84397956623</item>
    </derivirana_varijabla>
  </DomainObject.Predmet.OstaliListFormatedOIB>
  <DomainObject.Predmet.OstaliListFormatedWithAdress>
    <izvorni_sadrzaj>
      <item>Zvonimir Kranjčec, Čazmanska 4, 10000 Zagreb</item>
      <item>HRVATSKI ZAVOD ZA MIROVINSKO OSIGURANJE, Trpimirova 4, 10000 Zagreb</item>
    </izvorni_sadrzaj>
    <derivirana_varijabla naziv="DomainObject.Predmet.OstaliListFormatedWithAdress_1">
      <item>Zvonimir Kranjčec, Čazmanska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Zvonimir Kranjčec, OIB 68741568886, Čazmanska 4, 10000 Zagreb</item>
      <item>HRVATSKI ZAVOD ZA MIROVINSKO OSIGURANJE, OIB 84397956623, Trpimirova 4, 10000 Zagreb</item>
    </izvorni_sadrzaj>
    <derivirana_varijabla naziv="DomainObject.Predmet.OstaliListFormatedWithAdressOIB_1">
      <item>Zvonimir Kranjčec, OIB 68741568886, Čazmanska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Zvonimir Kranjčec</item>
      <item>HRVATSKI ZAVOD ZA MIROVINSKO OSIGURANJE</item>
    </izvorni_sadrzaj>
    <derivirana_varijabla naziv="DomainObject.Predmet.OstaliListNazivFormated_1">
      <item>Zvonimir Kranjčec</item>
      <item>HRVATSKI ZAVOD ZA MIROVINSKO OSIGURANJE</item>
    </derivirana_varijabla>
  </DomainObject.Predmet.OstaliListNazivFormated>
  <DomainObject.Predmet.OstaliListNazivFormatedOIB>
    <izvorni_sadrzaj>
      <item>Zvonimir Kranjčec, OIB 68741568886</item>
      <item>HRVATSKI ZAVOD ZA MIROVINSKO OSIGURANJE, OIB 84397956623</item>
    </izvorni_sadrzaj>
    <derivirana_varijabla naziv="DomainObject.Predmet.OstaliListNazivFormatedOIB_1">
      <item>Zvonimir Kranjčec, OIB 68741568886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ANTIKA d.o.o.</izvorni_sadrzaj>
    <derivirana_varijabla naziv="DomainObject.Predmet.ProtustrankaIDrugi_1">ANTIKA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ANTIKA d.o.o., OIB 37403604847, Čazmanska 4, 10000 Zagreb</izvorni_sadrzaj>
    <derivirana_varijabla naziv="DomainObject.Predmet.ProtustrankaIDrugiAdressOIB_1">ANTIKA d.o.o., OIB 37403604847, Čazmanska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ANTIKA d.o.o.</item>
      <item>Zvonimir Kranjčec</item>
      <item>HRVATSKI ZAVOD ZA MIROVINSKO OSIGURANJE</item>
    </izvorni_sadrzaj>
    <derivirana_varijabla naziv="DomainObject.Predmet.SudioniciListNaziv_1">
      <item>FINA Regionalni centar Zagreb</item>
      <item>ANTIKA d.o.o.</item>
      <item>Zvonimir Kranjčec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ANTIKA d.o.o., OIB 37403604847, Čazmanska 4,10000 Zagreb</item>
      <item>Zvonimir Kranjčec, OIB 68741568886, Čazmanska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ANTIKA d.o.o., OIB 37403604847, Čazmanska 4,10000 Zagreb</item>
      <item>Zvonimir Kranjčec, OIB 68741568886, Čazmanska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37403604847</item>
      <item>, OIB 68741568886</item>
      <item>, OIB 84397956623</item>
    </izvorni_sadrzaj>
    <derivirana_varijabla naziv="DomainObject.Predmet.SudioniciListNazivOIB_1">
      <item>, OIB 85821130368</item>
      <item>, OIB 37403604847</item>
      <item>, OIB 68741568886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1834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