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bd4e" w14:paraId="3b4bd4e"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EC4383" w:rsidP="003C2126" w:rsidR="005458D2" w:rsidRPr="00E56D3B">
      <w:pPr>
        <w:jc w:val="center"/>
        <w:rPr>
          <w:rFonts w:hAnsi="Times New Roman" w:ascii="Times New Roman"/>
          <w:szCs w:val="24"/>
        </w:rPr>
      </w:pPr>
      <w:r>
        <w:rPr>
          <w:rFonts w:hAnsi="Times New Roman" w:ascii="Times New Roman"/>
          <w:szCs w:val="24"/>
        </w:rPr>
        <w:t xml:space="preserve">od </w:t>
      </w:r>
      <w:r w:rsidR="002E1C3A">
        <w:rPr>
          <w:rFonts w:hAnsi="Times New Roman" w:ascii="Times New Roman"/>
          <w:szCs w:val="24"/>
        </w:rPr>
        <w:t>16. siječnja 2017</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VALTEN ART  d.o.o.</w:t>
      </w:r>
      <w:r w:rsidR="00BC1396">
        <w:rPr>
          <w:rFonts w:hAnsi="Times New Roman" w:ascii="Times New Roman"/>
          <w:szCs w:val="24"/>
        </w:rPr>
        <w:t xml:space="preserve"> u stečaju</w:t>
      </w:r>
      <w:r w:rsidR="00544716" w:rsidRPr="001D102F">
        <w:rPr>
          <w:rFonts w:hAnsi="Times New Roman" w:ascii="Times New Roman"/>
          <w:szCs w:val="24"/>
        </w:rPr>
        <w:t xml:space="preserve">,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5E01DA" w:rsidR="00544716" w:rsidRPr="00E56D3B">
      <w:pP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Početak u</w:t>
      </w:r>
      <w:r w:rsidR="006B7BDA">
        <w:rPr>
          <w:rFonts w:hAnsi="Times New Roman" w:ascii="Times New Roman"/>
          <w:b w:val="false"/>
          <w:sz w:val="24"/>
          <w:szCs w:val="24"/>
        </w:rPr>
        <w:t xml:space="preserve"> </w:t>
      </w:r>
      <w:r w:rsidR="002E1C3A">
        <w:rPr>
          <w:rFonts w:hAnsi="Times New Roman" w:ascii="Times New Roman"/>
          <w:b w:val="false"/>
          <w:sz w:val="24"/>
          <w:szCs w:val="24"/>
        </w:rPr>
        <w:t xml:space="preserve">08,30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FD0249" w:rsidR="00FD0249">
      <w:pPr>
        <w:rPr>
          <w:rFonts w:hAnsi="Times New Roman" w:ascii="Times New Roman"/>
          <w:szCs w:val="24"/>
        </w:rPr>
      </w:pPr>
    </w:p>
    <w:p w:rsidRDefault="000F1F41" w:rsidR="000F1F41" w:rsidRPr="00E56D3B">
      <w:pPr>
        <w:rPr>
          <w:rFonts w:hAnsi="Times New Roman" w:ascii="Times New Roman"/>
          <w:szCs w:val="24"/>
        </w:rPr>
      </w:pPr>
    </w:p>
    <w:p w:rsidRDefault="00D03BBE" w:rsidP="006C63D6" w:rsidR="00544716">
      <w:pPr>
        <w:pStyle w:val="Tijeloteksta"/>
        <w:ind w:firstLine="720"/>
        <w:jc w:val="both"/>
        <w:rPr>
          <w:rFonts w:hAnsi="Times New Roman" w:ascii="Times New Roman"/>
          <w:sz w:val="24"/>
          <w:szCs w:val="24"/>
        </w:rPr>
      </w:pPr>
      <w:r>
        <w:rPr>
          <w:rFonts w:hAnsi="Times New Roman" w:ascii="Times New Roman"/>
          <w:sz w:val="24"/>
          <w:szCs w:val="24"/>
        </w:rPr>
        <w:t>Konstatira se da je</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Pr>
          <w:rFonts w:hAnsi="Times New Roman" w:ascii="Times New Roman"/>
          <w:sz w:val="24"/>
          <w:szCs w:val="24"/>
        </w:rPr>
        <w:t>pristupio</w:t>
      </w:r>
      <w:r w:rsidR="006C63D6" w:rsidRPr="00E56D3B">
        <w:rPr>
          <w:rFonts w:hAnsi="Times New Roman" w:ascii="Times New Roman"/>
          <w:sz w:val="24"/>
          <w:szCs w:val="24"/>
        </w:rPr>
        <w:t xml:space="preserve"> </w:t>
      </w:r>
      <w:r w:rsidR="003670D0">
        <w:rPr>
          <w:rFonts w:hAnsi="Times New Roman" w:ascii="Times New Roman"/>
          <w:sz w:val="24"/>
          <w:szCs w:val="24"/>
        </w:rPr>
        <w:t>steč</w:t>
      </w:r>
      <w:r w:rsidR="002C03D9">
        <w:rPr>
          <w:rFonts w:hAnsi="Times New Roman" w:ascii="Times New Roman"/>
          <w:sz w:val="24"/>
          <w:szCs w:val="24"/>
        </w:rPr>
        <w:t>a</w:t>
      </w:r>
      <w:r w:rsidR="00D3498D">
        <w:rPr>
          <w:rFonts w:hAnsi="Times New Roman" w:ascii="Times New Roman"/>
          <w:sz w:val="24"/>
          <w:szCs w:val="24"/>
        </w:rPr>
        <w:t>jni upravitelj Želimir Uršulin</w:t>
      </w:r>
      <w:r w:rsidR="00602863">
        <w:rPr>
          <w:rFonts w:hAnsi="Times New Roman" w:ascii="Times New Roman"/>
          <w:sz w:val="24"/>
          <w:szCs w:val="24"/>
        </w:rPr>
        <w:t>, te da nije pristupio nitko od zainteresiranih kupaca</w:t>
      </w:r>
      <w:r w:rsidR="00D3498D">
        <w:rPr>
          <w:rFonts w:hAnsi="Times New Roman" w:ascii="Times New Roman"/>
          <w:sz w:val="24"/>
          <w:szCs w:val="24"/>
        </w:rPr>
        <w:t>.</w:t>
      </w:r>
    </w:p>
    <w:p w:rsidRDefault="002C03D9" w:rsidP="00FD0249" w:rsidR="002C03D9">
      <w:pPr>
        <w:pStyle w:val="Tijeloteksta"/>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bjavi oglasa u javnim glasilima, te predlaže smanjenje cijena od 20 % za sljedeću javnu dražbu</w:t>
      </w:r>
      <w:r w:rsidR="00D03BBE">
        <w:rPr>
          <w:rFonts w:hAnsi="Times New Roman" w:ascii="Times New Roman"/>
          <w:sz w:val="24"/>
          <w:szCs w:val="24"/>
        </w:rPr>
        <w:t>, te predlaže smanjenj</w:t>
      </w:r>
      <w:r w:rsidR="00FD0249">
        <w:rPr>
          <w:rFonts w:hAnsi="Times New Roman" w:ascii="Times New Roman"/>
          <w:sz w:val="24"/>
          <w:szCs w:val="24"/>
        </w:rPr>
        <w:t xml:space="preserve">e cijene na </w:t>
      </w:r>
      <w:r w:rsidR="000F1F41">
        <w:rPr>
          <w:rFonts w:hAnsi="Times New Roman" w:ascii="Times New Roman"/>
          <w:sz w:val="24"/>
          <w:szCs w:val="24"/>
        </w:rPr>
        <w:t>322.048</w:t>
      </w:r>
      <w:r w:rsidR="007F162B">
        <w:rPr>
          <w:rFonts w:hAnsi="Times New Roman" w:ascii="Times New Roman"/>
          <w:sz w:val="24"/>
          <w:szCs w:val="24"/>
        </w:rPr>
        <w:t>,00</w:t>
      </w:r>
      <w:r w:rsidR="00D03BBE">
        <w:rPr>
          <w:rFonts w:hAnsi="Times New Roman" w:ascii="Times New Roman"/>
          <w:sz w:val="24"/>
          <w:szCs w:val="24"/>
        </w:rPr>
        <w:t xml:space="preserve"> kn.</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0F1F41">
        <w:rPr>
          <w:rFonts w:hAnsi="Times New Roman" w:ascii="Times New Roman"/>
          <w:szCs w:val="24"/>
        </w:rPr>
        <w:t>322.048</w:t>
      </w:r>
      <w:r w:rsidR="007F162B">
        <w:rPr>
          <w:rFonts w:hAnsi="Times New Roman" w:ascii="Times New Roman"/>
          <w:szCs w:val="24"/>
        </w:rPr>
        <w:t>,00</w:t>
      </w:r>
      <w:r w:rsidRPr="001D102F">
        <w:rPr>
          <w:rFonts w:hAnsi="Times New Roman" w:ascii="Times New Roman"/>
          <w:szCs w:val="24"/>
        </w:rPr>
        <w:t xml:space="preserve"> kn.</w:t>
      </w:r>
    </w:p>
    <w:p w:rsidRDefault="00544716" w:rsidP="00544716" w:rsidR="00544716" w:rsidRPr="001D102F">
      <w:pPr>
        <w:jc w:val="both"/>
        <w:rPr>
          <w:rFonts w:hAnsi="Times New Roman" w:ascii="Times New Roman"/>
          <w:szCs w:val="24"/>
        </w:rPr>
      </w:pPr>
    </w:p>
    <w:p w:rsidRDefault="00544716" w:rsidP="002120AF" w:rsidR="00FD024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0F1F41">
        <w:rPr>
          <w:rFonts w:hAnsi="Times New Roman" w:ascii="Times New Roman"/>
          <w:b/>
          <w:szCs w:val="24"/>
        </w:rPr>
        <w:t>28. veljače 2017</w:t>
      </w:r>
      <w:r w:rsidR="002C03D9" w:rsidRPr="00D03BBE">
        <w:rPr>
          <w:rFonts w:hAnsi="Times New Roman" w:ascii="Times New Roman"/>
          <w:b/>
          <w:szCs w:val="24"/>
        </w:rPr>
        <w:t xml:space="preserve">. u </w:t>
      </w:r>
      <w:r w:rsidR="000F1F41">
        <w:rPr>
          <w:rFonts w:hAnsi="Times New Roman" w:ascii="Times New Roman"/>
          <w:b/>
          <w:szCs w:val="24"/>
        </w:rPr>
        <w:t>12,00</w:t>
      </w:r>
      <w:r w:rsidR="00D03BBE">
        <w:rPr>
          <w:rFonts w:hAnsi="Times New Roman" w:ascii="Times New Roman"/>
          <w:b/>
          <w:szCs w:val="24"/>
        </w:rPr>
        <w:t xml:space="preserve"> sati</w:t>
      </w:r>
      <w:r w:rsidRPr="001D102F">
        <w:rPr>
          <w:rFonts w:hAnsi="Times New Roman" w:ascii="Times New Roman"/>
          <w:szCs w:val="24"/>
        </w:rPr>
        <w:t>.</w:t>
      </w:r>
    </w:p>
    <w:p w:rsidRDefault="002120AF" w:rsidP="002120AF" w:rsidR="002120AF" w:rsidRPr="002120AF">
      <w:pPr>
        <w:pStyle w:val="Odlomakpopisa"/>
        <w:widowControl/>
        <w:spacing w:after="200"/>
        <w:ind w:left="720"/>
        <w:contextualSpacing/>
        <w:jc w:val="both"/>
        <w:rPr>
          <w:rFonts w:hAnsi="Times New Roman" w:ascii="Times New Roman"/>
          <w:szCs w:val="24"/>
        </w:rPr>
      </w:pPr>
    </w:p>
    <w:p w:rsidRDefault="00544716" w:rsidP="002C03D9"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0F1F41" w:rsidP="000F1F41" w:rsidR="000F1F41" w:rsidRPr="002C03D9">
      <w:pPr>
        <w:pStyle w:val="Odlomakpopisa"/>
        <w:widowControl/>
        <w:spacing w:after="200"/>
        <w:ind w:left="720"/>
        <w:contextualSpacing/>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0F1F41">
        <w:rPr>
          <w:rFonts w:hAnsi="Times New Roman" w:ascii="Times New Roman"/>
          <w:sz w:val="24"/>
          <w:szCs w:val="24"/>
        </w:rPr>
        <w:t xml:space="preserve">08,40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78F9" w:rsidP="00833A91" w:rsidR="000D78F9">
      <w:r>
        <w:separator/>
      </w:r>
    </w:p>
  </w:endnote>
  <w:endnote w:id="0" w:type="continuationSeparator">
    <w:p w:rsidRDefault="000D78F9" w:rsidP="00833A91" w:rsidR="000D78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78F9" w:rsidP="00833A91" w:rsidR="000D78F9">
      <w:r>
        <w:separator/>
      </w:r>
    </w:p>
  </w:footnote>
  <w:footnote w:id="0" w:type="continuationSeparator">
    <w:p w:rsidRDefault="000D78F9" w:rsidP="00833A91" w:rsidR="000D78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240AC2">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C87E33">
      <w:rPr>
        <w:rFonts w:hAnsi="Times New Roman" w:ascii="Times New Roman"/>
        <w:szCs w:val="24"/>
      </w:rPr>
      <w:t>171/12-</w:t>
    </w:r>
    <w:r w:rsidR="00E70603">
      <w:rPr>
        <w:rFonts w:hAnsi="Times New Roman" w:ascii="Times New Roman"/>
        <w:szCs w:val="24"/>
      </w:rPr>
      <w:t>70</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E70603">
      <w:rPr>
        <w:rFonts w:hAnsi="Times New Roman" w:ascii="Times New Roman"/>
        <w:szCs w:val="24"/>
      </w:rPr>
      <w:t>70</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D78F9"/>
    <w:rsid w:val="000E1558"/>
    <w:rsid w:val="000F1F41"/>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20AF"/>
    <w:rsid w:val="00214313"/>
    <w:rsid w:val="00216838"/>
    <w:rsid w:val="00225D53"/>
    <w:rsid w:val="00230E67"/>
    <w:rsid w:val="002320FE"/>
    <w:rsid w:val="0023269A"/>
    <w:rsid w:val="00240AC2"/>
    <w:rsid w:val="00253A3C"/>
    <w:rsid w:val="0027161D"/>
    <w:rsid w:val="00271E9B"/>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1C3A"/>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0F99"/>
    <w:rsid w:val="00382043"/>
    <w:rsid w:val="00384D84"/>
    <w:rsid w:val="00392B9D"/>
    <w:rsid w:val="00395832"/>
    <w:rsid w:val="003A0920"/>
    <w:rsid w:val="003A2BEE"/>
    <w:rsid w:val="003A3546"/>
    <w:rsid w:val="003B0C17"/>
    <w:rsid w:val="003B5300"/>
    <w:rsid w:val="003C2126"/>
    <w:rsid w:val="003C29DC"/>
    <w:rsid w:val="003D441F"/>
    <w:rsid w:val="003D4F0A"/>
    <w:rsid w:val="003D78DB"/>
    <w:rsid w:val="003E22C1"/>
    <w:rsid w:val="003E383E"/>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B62E3"/>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01DA"/>
    <w:rsid w:val="005E3128"/>
    <w:rsid w:val="005F4124"/>
    <w:rsid w:val="005F4CC0"/>
    <w:rsid w:val="00600F01"/>
    <w:rsid w:val="00602863"/>
    <w:rsid w:val="00604E37"/>
    <w:rsid w:val="00605E51"/>
    <w:rsid w:val="0061059E"/>
    <w:rsid w:val="006143DB"/>
    <w:rsid w:val="00621110"/>
    <w:rsid w:val="00631E62"/>
    <w:rsid w:val="00637964"/>
    <w:rsid w:val="00646AD0"/>
    <w:rsid w:val="00677D83"/>
    <w:rsid w:val="00684499"/>
    <w:rsid w:val="00684810"/>
    <w:rsid w:val="0069130C"/>
    <w:rsid w:val="006A1E09"/>
    <w:rsid w:val="006B7BDA"/>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162B"/>
    <w:rsid w:val="007F314C"/>
    <w:rsid w:val="00805088"/>
    <w:rsid w:val="0082253A"/>
    <w:rsid w:val="00833A91"/>
    <w:rsid w:val="00834EFB"/>
    <w:rsid w:val="008370B8"/>
    <w:rsid w:val="0083717F"/>
    <w:rsid w:val="008410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C1396"/>
    <w:rsid w:val="00BD0798"/>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87E33"/>
    <w:rsid w:val="00C954CF"/>
    <w:rsid w:val="00CA0EAD"/>
    <w:rsid w:val="00CA6704"/>
    <w:rsid w:val="00CA6EAC"/>
    <w:rsid w:val="00CB2717"/>
    <w:rsid w:val="00CC5A5D"/>
    <w:rsid w:val="00CC6A45"/>
    <w:rsid w:val="00CC79AF"/>
    <w:rsid w:val="00CE0964"/>
    <w:rsid w:val="00CE6B23"/>
    <w:rsid w:val="00D03BBE"/>
    <w:rsid w:val="00D045B4"/>
    <w:rsid w:val="00D12F56"/>
    <w:rsid w:val="00D15877"/>
    <w:rsid w:val="00D165A4"/>
    <w:rsid w:val="00D17BCB"/>
    <w:rsid w:val="00D20F59"/>
    <w:rsid w:val="00D22108"/>
    <w:rsid w:val="00D3498D"/>
    <w:rsid w:val="00D36490"/>
    <w:rsid w:val="00D37F48"/>
    <w:rsid w:val="00D42989"/>
    <w:rsid w:val="00D5743B"/>
    <w:rsid w:val="00D730D5"/>
    <w:rsid w:val="00D80F8B"/>
    <w:rsid w:val="00D826A1"/>
    <w:rsid w:val="00DA134D"/>
    <w:rsid w:val="00DB573F"/>
    <w:rsid w:val="00DD0BFF"/>
    <w:rsid w:val="00DD2D4A"/>
    <w:rsid w:val="00DF0ADE"/>
    <w:rsid w:val="00DF1469"/>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70603"/>
    <w:rsid w:val="00E90E68"/>
    <w:rsid w:val="00EB3021"/>
    <w:rsid w:val="00EC2BD1"/>
    <w:rsid w:val="00EC4383"/>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B2998"/>
    <w:rsid w:val="00FC136F"/>
    <w:rsid w:val="00FC1921"/>
    <w:rsid w:val="00FD0049"/>
    <w:rsid w:val="00FD02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240AC2"/>
    <w:rPr>
      <w:color w:val="808080"/>
      <w:bdr w:space="0" w:sz="0" w:color="auto" w:val="none"/>
      <w:shd w:fill="auto" w:color="auto" w:val="clear"/>
    </w:rPr>
  </w:style>
  <w:style w:customStyle="true" w:styleId="eSPISCCParagraphDefaultFont" w:type="character">
    <w:name w:val="eSPIS_CC_Paragraph Default Font"/>
    <w:basedOn w:val="Zadanifontodlomka"/>
    <w:rsid w:val="00240A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0AC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0A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0A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240AC2"/>
    <w:rPr>
      <w:color w:val="808080"/>
      <w:bdr w:color="auto" w:space="0" w:sz="0" w:val="none"/>
      <w:shd w:color="auto" w:fill="auto" w:val="clear"/>
    </w:rPr>
  </w:style>
  <w:style w:customStyle="1" w:styleId="eSPISCCParagraphDefaultFont" w:type="character">
    <w:name w:val="eSPIS_CC_Paragraph Default Font"/>
    <w:basedOn w:val="Zadanifontodlomka"/>
    <w:rsid w:val="00240A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0AC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0A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0A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16. siječnja 2017.</izvorni_sadrzaj>
    <derivirana_varijabla naziv="DomainObject.StvarniPocetakDatum_1">16. siječnja 2017.</derivirana_varijabla>
  </DomainObject.StvarniPocetakDatum>
  <DomainObject.StvarniZavrsetakDatum>
    <izvorni_sadrzaj>16. siječnja 2017.</izvorni_sadrzaj>
    <derivirana_varijabla naziv="DomainObject.StvarniZavrsetakDatum_1">16. siječnja 2017.</derivirana_varijabla>
  </DomainObject.StvarniZavrsetakDatum>
  <DomainObject.PlaniraniZavrsetakDatum>
    <izvorni_sadrzaj>16. siječnja 2017.</izvorni_sadrzaj>
    <derivirana_varijabla naziv="DomainObject.PlaniraniZavrsetakDatum_1">16. siječnja 2017.</derivirana_varijabla>
  </DomainObject.PlaniraniZavrsetakDatum>
  <DomainObject.PlaniraniPocetakDatum>
    <izvorni_sadrzaj>16. siječnja 2017.</izvorni_sadrzaj>
    <derivirana_varijabla naziv="DomainObject.PlaniraniPocetakDatum_1">16. siječnja 2017.</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08:40</izvorni_sadrzaj>
    <derivirana_varijabla naziv="DomainObject.StvarniZavrsetakVrijeme_1">08:40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zvorni_sadrzaj>
    <derivirana_varijabla naziv="DomainObject.Predmet.SudioniciListNazivOIB_1">
      <item>, OIB 18683136487</item>
      <item>, OIB 95344351645</item>
      <item>, OIB null</item>
      <item>, OIB 03842320752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F3A323-52BB-43D4-9EF8-F12A7FCAD7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470</properties:Words>
  <properties:Characters>2513</properties:Characters>
  <properties:Lines>71</properties:Lines>
  <properties:Paragraphs>24</properties:Paragraphs>
  <properties:TotalTime>127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2978</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2017-01-16T07:37:00Z</cp:lastPrinted>
  <dcterms:modified xmlns:xsi="http://www.w3.org/2001/XMLSchema-instance" xsi:type="dcterms:W3CDTF">2017-01-16T11:33:00Z</dcterms:modified>
  <cp:revision>70</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