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c72d" w14:paraId="474c72d" w:rsidRDefault="00F742D6" w:rsidP="00F742D6" w:rsidR="00F742D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F742D6" w:rsidP="00F742D6" w:rsidR="00F742D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7404CF" w:rsidR="00F742D6" w:rsidRPr="007404CF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Udruga mladih „Alternativa“, OIB: 93380081938 sa sjedištem u Zagorska 95, Novi Marof, 22. ožujka 2018.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F742D6" w:rsidR="00F742D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744C65">
        <w:rPr>
          <w:rFonts w:cs="Times New Roman"/>
        </w:rPr>
        <w:t>Udruga mladih „Alternativa“, OIB: 93380081938 sa sjedištem u Zagorska 95, Novi Marof</w:t>
      </w:r>
      <w:r>
        <w:rPr>
          <w:rFonts w:cs="Times New Roman"/>
        </w:rPr>
        <w:t xml:space="preserve">, s danom </w:t>
      </w:r>
      <w:r w:rsidR="00744C65">
        <w:rPr>
          <w:rFonts w:cs="Times New Roman"/>
        </w:rPr>
        <w:t>22. ožujka 2018</w:t>
      </w:r>
      <w:r>
        <w:rPr>
          <w:rFonts w:cs="Times New Roman"/>
        </w:rPr>
        <w:t>. u 13,</w:t>
      </w:r>
      <w:r w:rsidR="00744C65">
        <w:rPr>
          <w:rFonts w:cs="Times New Roman"/>
        </w:rPr>
        <w:t>3</w:t>
      </w:r>
      <w:r>
        <w:rPr>
          <w:rFonts w:cs="Times New Roman"/>
        </w:rPr>
        <w:t>0 sati.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1E0816">
        <w:rPr>
          <w:rFonts w:cs="Times New Roman"/>
        </w:rPr>
        <w:t>Udruga mladih „Alternativa“, OIB: 93380081938 sa sjedištem u Zagorska 95, Novi Marof</w:t>
      </w:r>
      <w:r>
        <w:rPr>
          <w:rFonts w:cs="Times New Roman"/>
        </w:rPr>
        <w:t>.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20590B">
        <w:rPr>
          <w:rFonts w:cs="Times New Roman"/>
        </w:rPr>
        <w:t xml:space="preserve">Dragan </w:t>
      </w:r>
      <w:proofErr w:type="spellStart"/>
      <w:r w:rsidR="0020590B">
        <w:rPr>
          <w:rFonts w:cs="Times New Roman"/>
        </w:rPr>
        <w:t>Čemerin</w:t>
      </w:r>
      <w:proofErr w:type="spellEnd"/>
      <w:r w:rsidR="0020590B">
        <w:rPr>
          <w:rFonts w:cs="Times New Roman"/>
        </w:rPr>
        <w:t>, OIB: 90776078028, Vukovarska 3, Čakovec.</w:t>
      </w:r>
    </w:p>
    <w:p w:rsidRDefault="00F742D6" w:rsidP="00F742D6" w:rsidR="00F742D6">
      <w:pPr>
        <w:spacing w:after="0"/>
        <w:jc w:val="both"/>
        <w:rPr>
          <w:rFonts w:cs="Times New Roman"/>
          <w:color w:val="FF0000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20590B">
        <w:rPr>
          <w:rFonts w:cs="Times New Roman"/>
        </w:rPr>
        <w:t>Udruga mladih „Alternativa“, OIB: 93380081938 sa sjedištem u Zagorska 95, Novi Marof</w:t>
      </w:r>
      <w:r>
        <w:rPr>
          <w:rFonts w:cs="Times New Roman"/>
        </w:rPr>
        <w:t>, bit će brisan iz sudskog registra.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742D6" w:rsidP="00F742D6" w:rsidR="00F742D6">
      <w:pPr>
        <w:spacing w:after="0"/>
        <w:jc w:val="both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  <w:color w:val="FF0000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20590B">
        <w:rPr>
          <w:rFonts w:cs="Times New Roman"/>
        </w:rPr>
        <w:t>18. siječnja 2018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7404CF" w:rsidR="00F742D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7404CF">
        <w:rPr>
          <w:rFonts w:cs="Times New Roman"/>
        </w:rPr>
        <w:t>22. ožujka 2018.</w:t>
      </w:r>
    </w:p>
    <w:p w:rsidRDefault="00F742D6" w:rsidP="00F742D6" w:rsidR="00F742D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F742D6" w:rsidP="00F742D6" w:rsidR="00F742D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940C34">
        <w:rPr>
          <w:rFonts w:cs="Times New Roman"/>
        </w:rPr>
        <w:t>, v.r.</w:t>
      </w:r>
    </w:p>
    <w:p w:rsidRDefault="00940C34" w:rsidP="00F742D6" w:rsidR="00940C3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F742D6" w:rsidP="00F742D6" w:rsidR="00F742D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F742D6" w:rsidP="00F742D6" w:rsidR="00F742D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F742D6" w:rsidP="00F742D6" w:rsidR="00F742D6">
      <w:pPr>
        <w:spacing w:after="0"/>
        <w:jc w:val="both"/>
      </w:pPr>
      <w:r>
        <w:tab/>
        <w:t>O žalbi protiv rješenja sudskog savjetnika odlučuje sudac pojedinac toga suda.</w:t>
      </w:r>
    </w:p>
    <w:p w:rsidRDefault="00F742D6" w:rsidP="00F742D6" w:rsidR="00F742D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F742D6" w:rsidP="00F742D6" w:rsidR="00F742D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742D6" w:rsidP="00F742D6" w:rsidR="00F742D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F742D6" w:rsidP="00F742D6" w:rsidR="00F742D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20590B" w:rsidP="00F742D6" w:rsidR="002059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Udruga mladih „Alternativa“, OIB: 93380081938 sa sjedištem u Zagorska 95, Novi Marof</w:t>
      </w:r>
    </w:p>
    <w:p w:rsidRDefault="0020590B" w:rsidP="00F742D6" w:rsidR="00F742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Predsjednik udruge Filip Novak, </w:t>
      </w:r>
      <w:r w:rsidR="00635ADF">
        <w:rPr>
          <w:rFonts w:cs="Times New Roman"/>
        </w:rPr>
        <w:t>Zagorska 95, Novi Marof</w:t>
      </w:r>
    </w:p>
    <w:p w:rsidRDefault="00F742D6" w:rsidP="00F742D6" w:rsidR="00F742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Sudski registar ovog suda radi zabilježbe </w:t>
      </w:r>
      <w:r w:rsidR="0020590B">
        <w:rPr>
          <w:rFonts w:cs="Times New Roman"/>
        </w:rPr>
        <w:t>(</w:t>
      </w:r>
      <w:r>
        <w:rPr>
          <w:rFonts w:cs="Times New Roman"/>
        </w:rPr>
        <w:t>nakon pravomoćnosti)</w:t>
      </w:r>
      <w:r>
        <w:rPr>
          <w:rFonts w:cs="Times New Roman" w:eastAsia="Calibri"/>
        </w:rPr>
        <w:t xml:space="preserve"> </w:t>
      </w:r>
    </w:p>
    <w:p w:rsidRDefault="00F742D6" w:rsidP="00F742D6" w:rsidR="00F742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20590B">
        <w:rPr>
          <w:rFonts w:cs="Times New Roman"/>
        </w:rPr>
        <w:t>Varaždin</w:t>
      </w:r>
    </w:p>
    <w:p w:rsidRDefault="00F742D6" w:rsidP="00F742D6" w:rsidR="00F742D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20590B">
        <w:rPr>
          <w:rFonts w:cs="Times New Roman"/>
        </w:rPr>
        <w:t xml:space="preserve">Dragan </w:t>
      </w:r>
      <w:proofErr w:type="spellStart"/>
      <w:r w:rsidR="0020590B">
        <w:rPr>
          <w:rFonts w:cs="Times New Roman"/>
        </w:rPr>
        <w:t>Čemerin</w:t>
      </w:r>
      <w:proofErr w:type="spellEnd"/>
      <w:r w:rsidR="0020590B">
        <w:rPr>
          <w:rFonts w:cs="Times New Roman"/>
        </w:rPr>
        <w:t>, Vukovarska 3, Čakovec</w:t>
      </w:r>
    </w:p>
    <w:p w:rsidRDefault="00F742D6" w:rsidP="00F742D6" w:rsidR="00F742D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spacing w:after="0"/>
        <w:rPr>
          <w:rFonts w:cs="Times New Roman"/>
        </w:rPr>
      </w:pPr>
    </w:p>
    <w:p w:rsidRDefault="00F742D6" w:rsidP="00F742D6" w:rsidR="00F742D6">
      <w:pPr>
        <w:rPr>
          <w:rFonts w:cs="Times New Roman"/>
        </w:rPr>
      </w:pPr>
    </w:p>
    <w:p w:rsidRDefault="00F742D6" w:rsidP="00F742D6" w:rsidR="00F742D6"/>
    <w:p w:rsidRDefault="00AE649C" w:rsidP="00F742D6" w:rsidR="00AE649C" w:rsidRPr="00F742D6"/>
    <w:sectPr w:rsidSect="0032366B" w:rsidR="00AE649C" w:rsidRPr="00F742D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2D6" w:rsidR="008333A9">
    <w:pPr>
      <w:pStyle w:val="Zaglavlje"/>
    </w:pPr>
    <w:r>
      <w:rPr>
        <w:rStyle w:val="PozadinaSvijetloCrvena"/>
        <w:shd w:fill="auto" w:color="auto" w:val="clear"/>
      </w:rPr>
      <w:t>Poslovni broj: 8 St-21/18-6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816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0B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980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BF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ADF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4CF"/>
    <w:rsid w:val="007409F5"/>
    <w:rsid w:val="00742CE9"/>
    <w:rsid w:val="007434A0"/>
    <w:rsid w:val="00744490"/>
    <w:rsid w:val="00744C65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5BC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E14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C34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861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2D6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742D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F742D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742D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F742D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70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St-21/2018-6</izvorni_sadrzaj>
    <derivirana_varijabla naziv="DomainObject.Oznaka_1">St-21/2018-6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"Alternativa" zastupanog po punomoćniku Filip Novak; Krešimir Bešenić</izvorni_sadrzaj>
    <derivirana_varijabla naziv="DomainObject.Predmet.ProtustrankaFormated_1">  Udruga mladih "Alternativa" zastupanog po punomoćniku Filip Novak; Krešimir Bešenić</derivirana_varijabla>
  </DomainObject.Predmet.ProtustrankaFormated>
  <DomainObject.Predmet.ProtustrankaFormatedOIB>
    <izvorni_sadrzaj>  Udruga mladih "Alternativa", OIB 93380081938 zastupanog po punomoćniku Filip Novak; Krešimir Bešenić</izvorni_sadrzaj>
    <derivirana_varijabla naziv="DomainObject.Predmet.ProtustrankaFormatedOIB_1">  Udruga mladih "Alternativa", OIB 93380081938 zastupanog po punomoćniku Filip Novak; Krešimir Bešenić</derivirana_varijabla>
  </DomainObject.Predmet.ProtustrankaFormatedOIB>
  <DomainObject.Predmet.ProtustrankaFormatedWithAdress>
    <izvorni_sadrzaj> Udruga mladih "Alternativa", Zagorska 95, 42220 Novi Marof zastupanog po punomoćniku Filip Novak; Krešimir Bešenić</izvorni_sadrzaj>
    <derivirana_varijabla naziv="DomainObject.Predmet.ProtustrankaFormatedWithAdress_1"> Udruga mladih "Alternativa", Zagorska 95, 42220 Novi Marof zastupanog po punomoćniku Filip Novak; Krešimir Bešenić</derivirana_varijabla>
  </DomainObject.Predmet.ProtustrankaFormatedWithAdress>
  <DomainObject.Predmet.ProtustrankaFormatedWithAdressOIB>
    <izvorni_sadrzaj> Udruga mladih "Alternativa", OIB 93380081938, Zagorska 95, 42220 Novi Marof zastupanog po punomoćniku Filip Novak; Krešimir Bešenić</izvorni_sadrzaj>
    <derivirana_varijabla naziv="DomainObject.Predmet.ProtustrankaFormatedWithAdressOIB_1"> Udruga mladih "Alternativa", OIB 93380081938, Zagorska 95, 42220 Novi Marof zastupanog po punomoćniku Filip Novak; Krešimir Bešenić</derivirana_varijabla>
  </DomainObject.Predmet.ProtustrankaFormatedWithAdressOIB>
  <DomainObject.Predmet.ProtustrankaWithAdress>
    <izvorni_sadrzaj>Udruga mladih "Alternativa" Zagorska 95, 42220 Novi Marof</izvorni_sadrzaj>
    <derivirana_varijabla naziv="DomainObject.Predmet.ProtustrankaWithAdress_1">Udruga mladih "Alternativa" Zagorska 95, 42220 Novi Marof</derivirana_varijabla>
  </DomainObject.Predmet.ProtustrankaWithAdress>
  <DomainObject.Predmet.ProtustrankaWithAdressOIB>
    <izvorni_sadrzaj>Udruga mladih "Alternativa", OIB 93380081938, Zagorska 95, 42220 Novi Marof</izvorni_sadrzaj>
    <derivirana_varijabla naziv="DomainObject.Predmet.ProtustrankaWithAdressOIB_1">Udruga mladih "Alternativa", OIB 93380081938, Zagorska 95, 42220 Novi Marof</derivirana_varijabla>
  </DomainObject.Predmet.ProtustrankaWithAdressOIB>
  <DomainObject.Predmet.ProtustrankaNazivFormated>
    <izvorni_sadrzaj>Udruga mladih "Alternativa"</izvorni_sadrzaj>
    <derivirana_varijabla naziv="DomainObject.Predmet.ProtustrankaNazivFormated_1">Udruga mladih "Alternativa"</derivirana_varijabla>
  </DomainObject.Predmet.ProtustrankaNazivFormated>
  <DomainObject.Predmet.ProtustrankaNazivFormatedOIB>
    <izvorni_sadrzaj>Udruga mladih "Alternativa", OIB 93380081938</izvorni_sadrzaj>
    <derivirana_varijabla naziv="DomainObject.Predmet.ProtustrankaNazivFormatedOIB_1">Udruga mladih "Alternativa", OIB 93380081938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11946.61</izvorni_sadrzaj>
    <derivirana_varijabla naziv="DomainObject.Predmet.TrenutnaVrijednost_1">11946.61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"Alternativa" zastupanog po punomoćniku Filip Novak; Krešimir Bešenić</item>
    </izvorni_sadrzaj>
    <derivirana_varijabla naziv="DomainObject.Predmet.ProtuStrankaListFormated_1">
      <item>Udruga mladih "Alternativa" zastupanog po punomoćniku Filip Novak; Krešimir Bešenić</item>
    </derivirana_varijabla>
  </DomainObject.Predmet.ProtuStrankaListFormated>
  <DomainObject.Predmet.ProtuStrankaListFormatedOIB>
    <izvorni_sadrzaj>
      <item>Udruga mladih "Alternativa", OIB 93380081938 zastupanog po punomoćniku Filip Novak; Krešimir Bešenić</item>
    </izvorni_sadrzaj>
    <derivirana_varijabla naziv="DomainObject.Predmet.ProtuStrankaListFormatedOIB_1">
      <item>Udruga mladih "Alternativa", OIB 93380081938 zastupanog po punomoćniku Filip Novak; Krešimir Bešenić</item>
    </derivirana_varijabla>
  </DomainObject.Predmet.ProtuStrankaListFormatedOIB>
  <DomainObject.Predmet.ProtuStrankaListFormatedWithAdress>
    <izvorni_sadrzaj>
      <item>Udruga mladih "Alternativa", Zagorska 95, 42220 Novi Marof zastupanog po punomoćniku Filip Novak; Krešimir Bešenić</item>
    </izvorni_sadrzaj>
    <derivirana_varijabla naziv="DomainObject.Predmet.ProtuStrankaListFormatedWithAdress_1">
      <item>Udruga mladih "Alternativa", Zagorska 95, 42220 Novi Marof zastupanog po punomoćniku Filip Novak; Krešimir Bešenić</item>
    </derivirana_varijabla>
  </DomainObject.Predmet.ProtuStrankaListFormatedWithAdress>
  <DomainObject.Predmet.ProtuStrankaListFormatedWithAdressOIB>
    <izvorni_sadrzaj>
      <item>Udruga mladih "Alternativa", OIB 93380081938, Zagorska 95, 42220 Novi Marof zastupanog po punomoćniku Filip Novak; Krešimir Bešenić</item>
    </izvorni_sadrzaj>
    <derivirana_varijabla naziv="DomainObject.Predmet.ProtuStrankaListFormatedWithAdressOIB_1">
      <item>Udruga mladih "Alternativa", OIB 93380081938, Zagorska 95, 42220 Novi Marof zastupanog po punomoćniku Filip Novak; Krešimir Bešenić</item>
    </derivirana_varijabla>
  </DomainObject.Predmet.ProtuStrankaListFormatedWithAdressOIB>
  <DomainObject.Predmet.ProtuStrankaListNazivFormated>
    <izvorni_sadrzaj>
      <item>Udruga mladih "Alternativa"</item>
    </izvorni_sadrzaj>
    <derivirana_varijabla naziv="DomainObject.Predmet.ProtuStrankaListNazivFormated_1">
      <item>Udruga mladih "Alternativa"</item>
    </derivirana_varijabla>
  </DomainObject.Predmet.ProtuStrankaListNazivFormated>
  <DomainObject.Predmet.ProtuStrankaListNazivFormatedOIB>
    <izvorni_sadrzaj>
      <item>Udruga mladih "Alternativa", OIB 93380081938</item>
    </izvorni_sadrzaj>
    <derivirana_varijabla naziv="DomainObject.Predmet.ProtuStrankaListNazivFormatedOIB_1">
      <item>Udruga mladih "Alternativa", OIB 93380081938</item>
    </derivirana_varijabla>
  </DomainObject.Predmet.ProtuStrankaListNazivFormatedOIB>
  <DomainObject.Predmet.OstaliListFormated>
    <izvorni_sadrzaj>
      <item>Sudski registar</item>
      <item>Filip Novak punomoćnik sudionika u postupku Udruga mladih "Alternativa"</item>
      <item>Krešimir Bešenić punomoćnik sudionika u postupku Udruga mladih "Alternativa"</item>
    </izvorni_sadrzaj>
    <derivirana_varijabla naziv="DomainObject.Predmet.OstaliListFormated_1">
      <item>Sudski registar</item>
      <item>Filip Novak punomoćnik sudionika u postupku Udruga mladih "Alternativa"</item>
      <item>Krešimir Bešenić punomoćnik sudionika u postupku Udruga mladih "Alternativa"</item>
    </derivirana_varijabla>
  </DomainObject.Predmet.OstaliListFormated>
  <DomainObject.Predmet.OstaliListFormatedOIB>
    <izvorni_sadrzaj>
      <item>Sudski registar</item>
      <item>Filip Novak, OIB 51224489055 punomoćnik sudionika u postupku Udruga mladih "Alternativa"</item>
      <item>Krešimir Bešenić, OIB 05033616151 punomoćnik sudionika u postupku Udruga mladih "Alternativa"</item>
    </izvorni_sadrzaj>
    <derivirana_varijabla naziv="DomainObject.Predmet.OstaliListFormatedOIB_1">
      <item>Sudski registar</item>
      <item>Filip Novak, OIB 51224489055 punomoćnik sudionika u postupku Udruga mladih "Alternativa"</item>
      <item>Krešimir Bešenić, OIB 05033616151 punomoćnik sudionika u postupku Udruga mladih "Alternativa"</item>
    </derivirana_varijabla>
  </DomainObject.Predmet.OstaliListFormatedOIB>
  <DomainObject.Predmet.OstaliListFormatedWithAdress>
    <izvorni_sadrzaj>
      <item>Sudski registar</item>
      <item>Filip Novak, Zagorska 95, 42220 Novi Marof punomoćnik sudionika u postupku Udruga mladih "Alternativa"</item>
      <item>Krešimir Bešenić, Remetinec 89, 42220 Remetinec punomoćnik sudionika u postupku Udruga mladih "Alternativa"</item>
    </izvorni_sadrzaj>
    <derivirana_varijabla naziv="DomainObject.Predmet.OstaliListFormatedWithAdress_1">
      <item>Sudski registar</item>
      <item>Filip Novak, Zagorska 95, 42220 Novi Marof punomoćnik sudionika u postupku Udruga mladih "Alternativa"</item>
      <item>Krešimir Bešenić, Remetinec 89, 42220 Remetinec punomoćnik sudionika u postupku Udruga mladih "Alternativa"</item>
    </derivirana_varijabla>
  </DomainObject.Predmet.OstaliListFormatedWithAdress>
  <DomainObject.Predmet.OstaliListFormatedWithAdressOIB>
    <izvorni_sadrzaj>
      <item>Sudski registar</item>
      <item>Filip Novak, OIB 51224489055, Zagorska 95, 42220 Novi Marof punomoćnik sudionika u postupku Udruga mladih "Alternativa"</item>
      <item>Krešimir Bešenić, OIB 05033616151, Remetinec 89, 42220 Remetinec punomoćnik sudionika u postupku Udruga mladih "Alternativa"</item>
    </izvorni_sadrzaj>
    <derivirana_varijabla naziv="DomainObject.Predmet.OstaliListFormatedWithAdressOIB_1">
      <item>Sudski registar</item>
      <item>Filip Novak, OIB 51224489055, Zagorska 95, 42220 Novi Marof punomoćnik sudionika u postupku Udruga mladih "Alternativa"</item>
      <item>Krešimir Bešenić, OIB 05033616151, Remetinec 89, 42220 Remetinec punomoćnik sudionika u postupku Udruga mladih "Alternativa"</item>
    </derivirana_varijabla>
  </DomainObject.Predmet.OstaliListFormatedWithAdressOIB>
  <DomainObject.Predmet.OstaliListNazivFormated>
    <izvorni_sadrzaj>
      <item>Sudski registar</item>
      <item>Filip Novak</item>
      <item>Krešimir Bešenić</item>
    </izvorni_sadrzaj>
    <derivirana_varijabla naziv="DomainObject.Predmet.OstaliListNazivFormated_1">
      <item>Sudski registar</item>
      <item>Filip Novak</item>
      <item>Krešimir Bešenić</item>
    </derivirana_varijabla>
  </DomainObject.Predmet.OstaliListNazivFormated>
  <DomainObject.Predmet.OstaliListNazivFormatedOIB>
    <izvorni_sadrzaj>
      <item>Sudski registar</item>
      <item>Filip Novak, OIB 51224489055</item>
      <item>Krešimir Bešenić, OIB 05033616151</item>
    </izvorni_sadrzaj>
    <derivirana_varijabla naziv="DomainObject.Predmet.OstaliListNazivFormatedOIB_1">
      <item>Sudski registar</item>
      <item>Filip Novak, OIB 51224489055</item>
      <item>Krešimir Bešenić, OIB 05033616151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St-21/2018-6</izvorni_sadrzaj>
    <derivirana_varijabla naziv="DomainObject.PoslovniBrojDokumenta_1">St-21/2018-6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"Alternativa"</izvorni_sadrzaj>
    <derivirana_varijabla naziv="DomainObject.Predmet.ProtustrankaIDrugi_1">Udruga mladih "Alternativa"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mladih "Alternativa", OIB 93380081938, Zagorska 95, 42220 Novi Marof</izvorni_sadrzaj>
    <derivirana_varijabla naziv="DomainObject.Predmet.ProtustrankaIDrugiAdressOIB_1">Udruga mladih "Alternativa", OIB 93380081938, Zagorska 95,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St-21/2018-6</izvorni_sadrzaj>
    <derivirana_varijabla naziv="DomainObject.Predmet.OdlukaRjesenje.Oznaka_1">St-21/2018-6</derivirana_varijabla>
  </DomainObject.Predmet.OdlukaRjesenje.Oznaka>
  <DomainObject.Predmet.SudioniciListNaziv>
    <izvorni_sadrzaj>
      <item>Financijska agencija</item>
      <item>Udruga mladih "Alternativa"</item>
      <item>Sudski registar</item>
      <item>Filip Novak</item>
      <item>Krešimir Bešenić</item>
    </izvorni_sadrzaj>
    <derivirana_varijabla naziv="DomainObject.Predmet.SudioniciListNaziv_1">
      <item>Financijska agencija</item>
      <item>Udruga mladih "Alternativa"</item>
      <item>Sudski registar</item>
      <item>Filip Novak</item>
      <item>Krešimir Bešenić</item>
    </derivirana_varijabla>
  </DomainObject.Predmet.SudioniciListNaziv>
  <DomainObject.Predmet.SudioniciListAdressOIB>
    <izvorni_sadrzaj>
      <item>Financijska agencija, OIB 85821130368, Ulica grada Vukovara 70,10000 Zagreb</item>
      <item>Udruga mladih "Alternativa", OIB 93380081938, Zagorska 95,42220 Novi Marof</item>
      <item>Sudski registar</item>
      <item>Filip Novak, OIB 51224489055, Zagorska 95,42220 Novi Marof</item>
      <item>Krešimir Bešenić, OIB 05033616151, Remetinec 89,42220 Remetinec</item>
    </izvorni_sadrzaj>
    <derivirana_varijabla naziv="DomainObject.Predmet.SudioniciListAdressOIB_1">
      <item>Financijska agencija, OIB 85821130368, Ulica grada Vukovara 70,10000 Zagreb</item>
      <item>Udruga mladih "Alternativa", OIB 93380081938, Zagorska 95,42220 Novi Marof</item>
      <item>Sudski registar</item>
      <item>Filip Novak, OIB 51224489055, Zagorska 95,42220 Novi Marof</item>
      <item>Krešimir Bešenić, OIB 05033616151, Remetinec 89,42220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3427C-4D08-472A-8FF0-DFC75CAF3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2859</properties:Characters>
  <properties:Lines>87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2018-03-22T11:40:00Z</cp:lastPrinted>
  <dcterms:modified xmlns:xsi="http://www.w3.org/2001/XMLSchema-instance" xsi:type="dcterms:W3CDTF">2018-03-22T12:40:00Z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St-21/2018-6 / Odluka - Rješenje o otvaranju i zaključenju skraćenog stečajnog postupka (odluka_St-21_2018-6.docx)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