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6d88" w14:paraId="c466d88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6A1EA8" w:rsidRPr="006A1EA8">
        <w:t>NEGRO PROMET d.o.o.</w:t>
      </w:r>
      <w:r w:rsidR="009745DD">
        <w:t xml:space="preserve">, </w:t>
      </w:r>
      <w:r w:rsidR="006A1EA8" w:rsidRPr="006A1EA8">
        <w:t>Županja</w:t>
      </w:r>
      <w:r w:rsidR="009745DD">
        <w:t xml:space="preserve">, </w:t>
      </w:r>
      <w:r w:rsidR="006A1EA8" w:rsidRPr="006A1EA8">
        <w:t>Ivana Pl.</w:t>
      </w:r>
      <w:r w:rsidR="006A1EA8">
        <w:t xml:space="preserve"> </w:t>
      </w:r>
      <w:r w:rsidR="006A1EA8" w:rsidRPr="006A1EA8">
        <w:t>Zajca 23</w:t>
      </w:r>
      <w:r w:rsidR="009745DD">
        <w:t xml:space="preserve">, MBS: </w:t>
      </w:r>
      <w:r w:rsidR="006A1EA8" w:rsidRPr="006A1EA8">
        <w:t>030055132</w:t>
      </w:r>
      <w:r w:rsidR="009745DD">
        <w:t xml:space="preserve">, OIB: </w:t>
      </w:r>
      <w:r w:rsidR="006A1EA8" w:rsidRPr="006A1EA8">
        <w:t>55340692707</w:t>
      </w:r>
      <w:r w:rsidRPr="00B37760">
        <w:rPr>
          <w:color w:val="000000"/>
        </w:rPr>
        <w:t xml:space="preserve">, dana </w:t>
      </w:r>
      <w:r w:rsidR="009E15EE">
        <w:rPr>
          <w:color w:val="000000"/>
        </w:rPr>
        <w:t>24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862937" w:rsidR="0085221D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0A6875" w:rsidRPr="006A1EA8">
        <w:t>NEGRO PROMET d.o.o.</w:t>
      </w:r>
      <w:r w:rsidR="000A6875">
        <w:t xml:space="preserve">, </w:t>
      </w:r>
      <w:r w:rsidR="000A6875" w:rsidRPr="006A1EA8">
        <w:t>Županja</w:t>
      </w:r>
      <w:r w:rsidR="000A6875">
        <w:t xml:space="preserve">, </w:t>
      </w:r>
      <w:r w:rsidR="000A6875" w:rsidRPr="006A1EA8">
        <w:t>Ivana Pl.</w:t>
      </w:r>
      <w:r w:rsidR="000A6875">
        <w:t xml:space="preserve"> </w:t>
      </w:r>
      <w:r w:rsidR="000A6875" w:rsidRPr="006A1EA8">
        <w:t>Zajca 23</w:t>
      </w:r>
      <w:r w:rsidR="000A6875">
        <w:t xml:space="preserve">, MBS: </w:t>
      </w:r>
      <w:r w:rsidR="000A6875" w:rsidRPr="006A1EA8">
        <w:t>030055132</w:t>
      </w:r>
      <w:r w:rsidR="000A6875">
        <w:t xml:space="preserve">, OIB: </w:t>
      </w:r>
      <w:r w:rsidR="000A6875" w:rsidRPr="006A1EA8">
        <w:t>55340692707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1F45D5" w:rsidP="001F45D5" w:rsidR="001F45D5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Ivan Mikić sa sjedištem i poslovnom adresom u Novoj Gradiški,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i adresom prebivališta u </w:t>
      </w:r>
      <w:proofErr w:type="spellStart"/>
      <w:r>
        <w:t>Baćin</w:t>
      </w:r>
      <w:proofErr w:type="spellEnd"/>
      <w:r>
        <w:t xml:space="preserve"> dolu, </w:t>
      </w:r>
      <w:proofErr w:type="spellStart"/>
      <w:r>
        <w:t>Baćin</w:t>
      </w:r>
      <w:proofErr w:type="spellEnd"/>
      <w:r>
        <w:t xml:space="preserve"> dol 76, OIB: 72220905423,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1F45D5" w:rsidRPr="001F45D5">
        <w:t>NEGRO PROMET d.o.o., Županja, Ivana Pl. Zajca 23, MBS: 030055132, OIB: 55340692707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814B38" w:rsidP="00814B38" w:rsidR="0085221D" w:rsidRPr="00814B38">
      <w:pPr>
        <w:ind w:left="360"/>
        <w:jc w:val="center"/>
        <w:rPr>
          <w:b/>
        </w:rPr>
      </w:pPr>
      <w:r>
        <w:rPr>
          <w:b/>
          <w:color w:val="000000"/>
        </w:rPr>
        <w:t>13</w:t>
      </w:r>
      <w:r w:rsidR="00C45A4B">
        <w:rPr>
          <w:b/>
          <w:color w:val="000000"/>
        </w:rPr>
        <w:t xml:space="preserve">. </w:t>
      </w:r>
      <w:r w:rsidR="0043157D" w:rsidRPr="00814B38">
        <w:rPr>
          <w:b/>
          <w:color w:val="000000"/>
        </w:rPr>
        <w:t>ožujka</w:t>
      </w:r>
      <w:r w:rsidR="00ED6F97" w:rsidRPr="00814B38">
        <w:rPr>
          <w:b/>
          <w:color w:val="000000"/>
        </w:rPr>
        <w:t xml:space="preserve"> 201</w:t>
      </w:r>
      <w:r w:rsidR="00DB48D4" w:rsidRPr="00814B38">
        <w:rPr>
          <w:b/>
          <w:color w:val="000000"/>
        </w:rPr>
        <w:t>8</w:t>
      </w:r>
      <w:r w:rsidR="00ED6F97" w:rsidRPr="00814B38">
        <w:rPr>
          <w:b/>
          <w:color w:val="000000"/>
        </w:rPr>
        <w:t xml:space="preserve">. u </w:t>
      </w:r>
      <w:r w:rsidR="00BC1276" w:rsidRPr="00814B38">
        <w:rPr>
          <w:b/>
          <w:color w:val="000000"/>
        </w:rPr>
        <w:t>9,</w:t>
      </w:r>
      <w:r w:rsidR="001F45D5">
        <w:rPr>
          <w:b/>
          <w:color w:val="000000"/>
        </w:rPr>
        <w:t>4</w:t>
      </w:r>
      <w:r w:rsidR="00C45A4B">
        <w:rPr>
          <w:b/>
          <w:color w:val="000000"/>
        </w:rPr>
        <w:t>0</w:t>
      </w:r>
      <w:r w:rsidR="0085221D" w:rsidRPr="00814B38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947EA1" w:rsidR="0085221D" w:rsidRPr="00947EA1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47EA1" w:rsidR="008775CB" w:rsidRPr="00B37760"/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EB1C9A">
        <w:t>16</w:t>
      </w:r>
      <w:r w:rsidR="00C45A4B">
        <w:t xml:space="preserve">. </w:t>
      </w:r>
      <w:r w:rsidR="00EB1C9A">
        <w:t>ožujka</w:t>
      </w:r>
      <w:r w:rsidR="00C45A4B">
        <w:t xml:space="preserve"> 2017.</w:t>
      </w:r>
      <w:r w:rsidRPr="00311641">
        <w:t xml:space="preserve">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C45A4B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C45A4B">
        <w:t>7</w:t>
      </w:r>
      <w:r>
        <w:t>-</w:t>
      </w:r>
      <w:r w:rsidR="00EB1C9A">
        <w:t>1394</w:t>
      </w:r>
      <w:r>
        <w:t xml:space="preserve"> od </w:t>
      </w:r>
      <w:r w:rsidR="004F1B84">
        <w:t>15. ožujka</w:t>
      </w:r>
      <w:r w:rsidR="005944D3">
        <w:t xml:space="preserve"> 2017</w:t>
      </w:r>
      <w:r w:rsidR="000B1FC5">
        <w:t>.</w:t>
      </w:r>
      <w:r>
        <w:t xml:space="preserve"> godine, za otvaranje stečajnog postupka nad dužnikom </w:t>
      </w:r>
      <w:r w:rsidR="00DE0D4D">
        <w:t>NEGRO PROMET d.o.o., Županja, Ivana Pl. Zajca 23, MBS: 030055132, OIB: 55340692707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1363E7">
        <w:t xml:space="preserve">14. ožujka 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255D26">
        <w:t>32.553,79</w:t>
      </w:r>
      <w:r>
        <w:t xml:space="preserve"> kn, u koji iznos je uračunata kamata i naknada FINE za provedbu ovrhe na novčanim sredstvima dužnika. Navodi da dužnik ima </w:t>
      </w:r>
      <w:r w:rsidR="00786491">
        <w:t>1</w:t>
      </w:r>
      <w:r>
        <w:t xml:space="preserve"> zaposlen</w:t>
      </w:r>
      <w:r w:rsidR="00786491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2B3C8F">
        <w:t xml:space="preserve">14. ožujka 2017.  </w:t>
      </w:r>
      <w:r>
        <w:t xml:space="preserve">godine te u svom podnesku od </w:t>
      </w:r>
      <w:r w:rsidR="00074C07">
        <w:t xml:space="preserve">16. veljače 2017. </w:t>
      </w:r>
      <w:r>
        <w:t xml:space="preserve">godine navodi da dužnik na dan </w:t>
      </w:r>
      <w:r w:rsidR="00074C07" w:rsidRPr="00074C07">
        <w:t xml:space="preserve">15. veljače 2017. </w:t>
      </w:r>
      <w:r>
        <w:t xml:space="preserve">godine u Jedinstvenom registru računa ima otvorene sljedeće račune i </w:t>
      </w:r>
      <w:r w:rsidR="00074C07">
        <w:t xml:space="preserve"> </w:t>
      </w:r>
      <w:r>
        <w:t xml:space="preserve">oročena novčana sredstva: </w:t>
      </w:r>
      <w:r w:rsidR="002B3C8F">
        <w:t xml:space="preserve">HR0525000091101333702 </w:t>
      </w:r>
      <w:proofErr w:type="spellStart"/>
      <w:r w:rsidR="002B3C8F">
        <w:t>Addiko</w:t>
      </w:r>
      <w:proofErr w:type="spellEnd"/>
      <w:r w:rsidR="002B3C8F">
        <w:t xml:space="preserve"> Bank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E53923">
        <w:t xml:space="preserve">14. ožujka 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  <w:r w:rsidR="00E53923">
        <w:t xml:space="preserve"> 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DF48D5">
        <w:t>24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6A3B0B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A24887" w:rsidP="00A24887" w:rsidR="00A24887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Ivanu Mikić, Nova Gradiška,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</w:p>
    <w:p w:rsidRDefault="00A24887" w:rsidP="00A24887" w:rsidR="00A24887">
      <w:pPr>
        <w:jc w:val="both"/>
      </w:pPr>
      <w:r>
        <w:t>-dužniku NEGRO PROMET d.o.o., Županja, Ivana Pl. Zajca 23</w:t>
      </w:r>
    </w:p>
    <w:p w:rsidRDefault="00A24887" w:rsidP="00A24887" w:rsidR="00A24887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Zoran </w:t>
      </w:r>
      <w:proofErr w:type="spellStart"/>
      <w:r>
        <w:t>Đoić</w:t>
      </w:r>
      <w:proofErr w:type="spellEnd"/>
      <w:r>
        <w:t xml:space="preserve">, </w:t>
      </w:r>
      <w:r w:rsidRPr="00A24887">
        <w:t>Županja, Šećerana 38</w:t>
      </w:r>
    </w:p>
    <w:p w:rsidRDefault="00A24887" w:rsidP="00A24887" w:rsidR="00A24887">
      <w:pPr>
        <w:jc w:val="both"/>
      </w:pPr>
      <w:r>
        <w:t xml:space="preserve">-FINA </w:t>
      </w:r>
    </w:p>
    <w:p w:rsidRDefault="00A24887" w:rsidP="00A24887" w:rsidR="00A24887">
      <w:pPr>
        <w:jc w:val="both"/>
      </w:pPr>
      <w:r>
        <w:t>-Ministarstvu pravosuđa RH, Zagreb, Ulica Grada Vukovara 49, elektroničkom poštom</w:t>
      </w:r>
    </w:p>
    <w:p w:rsidRDefault="00A24887" w:rsidP="00A24887" w:rsidR="00A24887">
      <w:pPr>
        <w:jc w:val="both"/>
      </w:pPr>
      <w:r>
        <w:t>-e-</w:t>
      </w:r>
      <w:proofErr w:type="spellStart"/>
      <w:r>
        <w:t>Ogl</w:t>
      </w:r>
      <w:proofErr w:type="spellEnd"/>
      <w:r>
        <w:t>. ploča uz prijedlog</w:t>
      </w:r>
    </w:p>
    <w:p w:rsidRDefault="00A24887" w:rsidP="00A24887" w:rsidR="006D3C3F" w:rsidRPr="00B37760">
      <w:pPr>
        <w:jc w:val="both"/>
      </w:pPr>
      <w:r>
        <w:t>- R 13.3.2018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8E6" w:rsidR="006028E6">
      <w:r>
        <w:separator/>
      </w:r>
    </w:p>
  </w:endnote>
  <w:endnote w:id="0" w:type="continuationSeparator">
    <w:p w:rsidRDefault="006028E6" w:rsidR="00602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8E6" w:rsidR="006028E6">
      <w:r>
        <w:separator/>
      </w:r>
    </w:p>
  </w:footnote>
  <w:footnote w:id="0" w:type="continuationSeparator">
    <w:p w:rsidRDefault="006028E6" w:rsidR="00602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1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F6F14" w:rsidR="00AF6F1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F6F14">
      <w:t>7 St-406/17-7</w:t>
    </w:r>
  </w:p>
  <w:p w:rsidRDefault="00345E8F" w:rsidP="00345E8F" w:rsidR="00345E8F">
    <w:pPr>
      <w:jc w:val="right"/>
    </w:pP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F6F14">
      <w:t>406</w:t>
    </w:r>
    <w:r w:rsidR="00D37E48">
      <w:t>/17-</w:t>
    </w:r>
    <w:r w:rsidR="00AF6F14">
      <w:t>7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C07"/>
    <w:rsid w:val="00075B92"/>
    <w:rsid w:val="00075C5F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6875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19E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3E7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4EF1"/>
    <w:rsid w:val="00165A1B"/>
    <w:rsid w:val="00165F6E"/>
    <w:rsid w:val="00166D03"/>
    <w:rsid w:val="001713E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5D5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5D26"/>
    <w:rsid w:val="00257E9B"/>
    <w:rsid w:val="00260815"/>
    <w:rsid w:val="0026217E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3C8F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B84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4D3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8E6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EA8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6491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0EE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8F8"/>
    <w:rsid w:val="00814B3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937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1A6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47EA1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81D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E08A8"/>
    <w:rsid w:val="009E12EB"/>
    <w:rsid w:val="009E15EE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4887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6F14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2326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27B11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5A4B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48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0D4D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8D5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B82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23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C9A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6F1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1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41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41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1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1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6F1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1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41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41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1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1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020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NEGRO PROMET društvo s ograničenom odgovornošću za proizvodnju, trgovinu i usluge</izvorni_sadrzaj>
    <derivirana_varijabla naziv="DomainObject.Predmet.ProtustrankaFormated_1">  NEGRO PROMET društvo s ograničenom odgovornošću za proizvodnju, trgovinu i usluge</derivirana_varijabla>
  </DomainObject.Predmet.ProtustrankaFormated>
  <DomainObject.Predmet.ProtustrankaFormatedOIB>
    <izvorni_sadrzaj>  NEGRO PROMET društvo s ograničenom odgovornošću za proizvodnju, trgovinu i usluge, OIB 55340692707</izvorni_sadrzaj>
    <derivirana_varijabla naziv="DomainObject.Predmet.ProtustrankaFormatedOIB_1">  NEGRO PROMET društvo s ograničenom odgovornošću za proizvodnju, trgovinu i usluge, OIB 55340692707</derivirana_varijabla>
  </DomainObject.Predmet.ProtustrankaFormatedOIB>
  <DomainObject.Predmet.ProtustrankaFormatedWithAdress>
    <izvorni_sadrzaj> NEGRO PROMET društvo s ograničenom odgovornošću za proizvodnju, trgovinu i usluge, Ivana Pl.Zajca 23, 32270 Županja</izvorni_sadrzaj>
    <derivirana_varijabla naziv="DomainObject.Predmet.ProtustrankaFormatedWithAdress_1"> NEGRO PROMET društvo s ograničenom odgovornošću za proizvodnju, trgovinu i usluge, Ivana Pl.Zajca 23, 32270 Županja</derivirana_varijabla>
  </DomainObject.Predmet.ProtustrankaFormatedWithAdress>
  <DomainObject.Predmet.ProtustrankaFormatedWithAdressOIB>
    <izvorni_sadrzaj> NEGRO PROMET društvo s ograničenom odgovornošću za proizvodnju, trgovinu i usluge, OIB 55340692707, Ivana Pl.Zajca 23, 32270 Županja</izvorni_sadrzaj>
    <derivirana_varijabla naziv="DomainObject.Predmet.ProtustrankaFormatedWithAdressOIB_1"> NEGRO PROMET društvo s ograničenom odgovornošću za proizvodnju, trgovinu i usluge, OIB 55340692707, Ivana Pl.Zajca 23, 32270 Županja</derivirana_varijabla>
  </DomainObject.Predmet.ProtustrankaFormatedWithAdressOIB>
  <DomainObject.Predmet.ProtustrankaWithAdress>
    <izvorni_sadrzaj>NEGRO PROMET društvo s ograničenom odgovornošću za proizvodnju, trgovinu i usluge Ivana Pl.Zajca 23, 32270 Županja</izvorni_sadrzaj>
    <derivirana_varijabla naziv="DomainObject.Predmet.ProtustrankaWithAdress_1">NEGRO PROMET društvo s ograničenom odgovornošću za proizvodnju, trgovinu i usluge Ivana Pl.Zajca 23, 32270 Županja</derivirana_varijabla>
  </DomainObject.Predmet.ProtustrankaWithAdress>
  <DomainObject.Predmet.ProtustrankaWithAdressOIB>
    <izvorni_sadrzaj>NEGRO PROMET društvo s ograničenom odgovornošću za proizvodnju, trgovinu i usluge, OIB 55340692707, Ivana Pl.Zajca 23, 32270 Županja</izvorni_sadrzaj>
    <derivirana_varijabla naziv="DomainObject.Predmet.ProtustrankaWithAdressOIB_1">NEGRO PROMET društvo s ograničenom odgovornošću za proizvodnju, trgovinu i usluge, OIB 55340692707, Ivana Pl.Zajca 23, 32270 Županja</derivirana_varijabla>
  </DomainObject.Predmet.ProtustrankaWithAdressOIB>
  <DomainObject.Predmet.ProtustrankaNazivFormated>
    <izvorni_sadrzaj>NEGRO PROMET društvo s ograničenom odgovornošću za proizvodnju, trgovinu i usluge</izvorni_sadrzaj>
    <derivirana_varijabla naziv="DomainObject.Predmet.ProtustrankaNazivFormated_1">NEGRO PROMET društvo s ograničenom odgovornošću za proizvodnju, trgovinu i usluge</derivirana_varijabla>
  </DomainObject.Predmet.ProtustrankaNazivFormated>
  <DomainObject.Predmet.ProtustrankaNazivFormatedOIB>
    <izvorni_sadrzaj>NEGRO PROMET društvo s ograničenom odgovornošću za proizvodnju, trgovinu i usluge, OIB 55340692707</izvorni_sadrzaj>
    <derivirana_varijabla naziv="DomainObject.Predmet.ProtustrankaNazivFormatedOIB_1">NEGRO PROMET društvo s ograničenom odgovornošću za proizvodnju, trgovinu i usluge, OIB 55340692707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NEGRO PROMET društvo s ograničenom odgovornošću za proizvodnju, trgovinu i usluge</item>
    </izvorni_sadrzaj>
    <derivirana_varijabla naziv="DomainObject.Predmet.ProtuStrankaListFormated_1">
      <item>NEGRO PROMET društvo s ograničenom odgovornošću za proizvodnju, trgovinu i usluge</item>
    </derivirana_varijabla>
  </DomainObject.Predmet.ProtuStrankaListFormated>
  <DomainObject.Predmet.ProtuStrankaListFormatedOIB>
    <izvorni_sadrzaj>
      <item>NEGRO PROMET društvo s ograničenom odgovornošću za proizvodnju, trgovinu i usluge, OIB 55340692707</item>
    </izvorni_sadrzaj>
    <derivirana_varijabla naziv="DomainObject.Predmet.ProtuStrankaListFormatedOIB_1">
      <item>NEGRO PROMET društvo s ograničenom odgovornošću za proizvodnju, trgovinu i usluge, OIB 55340692707</item>
    </derivirana_varijabla>
  </DomainObject.Predmet.ProtuStrankaListFormatedOIB>
  <DomainObject.Predmet.ProtuStrankaListFormatedWithAdress>
    <izvorni_sadrzaj>
      <item>NEGRO PROMET društvo s ograničenom odgovornošću za proizvodnju, trgovinu i usluge, Ivana Pl.Zajca 23, 32270 Županja</item>
    </izvorni_sadrzaj>
    <derivirana_varijabla naziv="DomainObject.Predmet.ProtuStrankaListFormatedWithAdress_1">
      <item>NEGRO PROMET društvo s ograničenom odgovornošću za proizvodnju, trgovinu i usluge, Ivana Pl.Zajca 23, 32270 Županja</item>
    </derivirana_varijabla>
  </DomainObject.Predmet.ProtuStrankaListFormatedWithAdress>
  <DomainObject.Predmet.ProtuStrankaListFormatedWithAdressOIB>
    <izvorni_sadrzaj>
      <item>NEGRO PROMET društvo s ograničenom odgovornošću za proizvodnju, trgovinu i usluge, OIB 55340692707, Ivana Pl.Zajca 23, 32270 Županja</item>
    </izvorni_sadrzaj>
    <derivirana_varijabla naziv="DomainObject.Predmet.ProtuStrankaListFormatedWithAdressOIB_1">
      <item>NEGRO PROMET društvo s ograničenom odgovornošću za proizvodnju, trgovinu i usluge, OIB 55340692707, Ivana Pl.Zajca 23, 32270 Županja</item>
    </derivirana_varijabla>
  </DomainObject.Predmet.ProtuStrankaListFormatedWithAdressOIB>
  <DomainObject.Predmet.ProtuStrankaListNazivFormated>
    <izvorni_sadrzaj>
      <item>NEGRO PROMET društvo s ograničenom odgovornošću za proizvodnju, trgovinu i usluge</item>
    </izvorni_sadrzaj>
    <derivirana_varijabla naziv="DomainObject.Predmet.ProtuStrankaListNazivFormated_1">
      <item>NEGRO PROMET društvo s ograničenom odgovornošću za proizvodnju, trgovinu i usluge</item>
    </derivirana_varijabla>
  </DomainObject.Predmet.ProtuStrankaListNazivFormated>
  <DomainObject.Predmet.ProtuStrankaListNazivFormatedOIB>
    <izvorni_sadrzaj>
      <item>NEGRO PROMET društvo s ograničenom odgovornošću za proizvodnju, trgovinu i usluge, OIB 55340692707</item>
    </izvorni_sadrzaj>
    <derivirana_varijabla naziv="DomainObject.Predmet.ProtuStrankaListNazivFormatedOIB_1">
      <item>NEGRO PROMET društvo s ograničenom odgovornošću za proizvodnju, trgovinu i usluge, OIB 55340692707</item>
    </derivirana_varijabla>
  </DomainObject.Predmet.ProtuStrankaListNazivFormatedOIB>
  <DomainObject.Predmet.OstaliListFormated>
    <izvorni_sadrzaj>
      <item>Zoran Đoić</item>
    </izvorni_sadrzaj>
    <derivirana_varijabla naziv="DomainObject.Predmet.OstaliListFormated_1">
      <item>Zoran Đoić</item>
    </derivirana_varijabla>
  </DomainObject.Predmet.OstaliListFormated>
  <DomainObject.Predmet.OstaliListFormatedOIB>
    <izvorni_sadrzaj>
      <item>Zoran Đoić, OIB 36994520375</item>
    </izvorni_sadrzaj>
    <derivirana_varijabla naziv="DomainObject.Predmet.OstaliListFormatedOIB_1">
      <item>Zoran Đoić, OIB 36994520375</item>
    </derivirana_varijabla>
  </DomainObject.Predmet.OstaliListFormatedOIB>
  <DomainObject.Predmet.OstaliListFormatedWithAdress>
    <izvorni_sadrzaj>
      <item>Zoran Đoić, Šećerana 38, 32270 Županja</item>
    </izvorni_sadrzaj>
    <derivirana_varijabla naziv="DomainObject.Predmet.OstaliListFormatedWithAdress_1">
      <item>Zoran Đoić, Šećerana 38, 32270 Županja</item>
    </derivirana_varijabla>
  </DomainObject.Predmet.OstaliListFormatedWithAdress>
  <DomainObject.Predmet.OstaliListFormatedWithAdressOIB>
    <izvorni_sadrzaj>
      <item>Zoran Đoić, OIB 36994520375, Šećerana 38, 32270 Županja</item>
    </izvorni_sadrzaj>
    <derivirana_varijabla naziv="DomainObject.Predmet.OstaliListFormatedWithAdressOIB_1">
      <item>Zoran Đoić, OIB 36994520375, Šećerana 38, 32270 Županja</item>
    </derivirana_varijabla>
  </DomainObject.Predmet.OstaliListFormatedWithAdressOIB>
  <DomainObject.Predmet.OstaliListNazivFormated>
    <izvorni_sadrzaj>
      <item>Zoran Đoić</item>
    </izvorni_sadrzaj>
    <derivirana_varijabla naziv="DomainObject.Predmet.OstaliListNazivFormated_1">
      <item>Zoran Đoić</item>
    </derivirana_varijabla>
  </DomainObject.Predmet.OstaliListNazivFormated>
  <DomainObject.Predmet.OstaliListNazivFormatedOIB>
    <izvorni_sadrzaj>
      <item>Zoran Đoić, OIB 36994520375</item>
    </izvorni_sadrzaj>
    <derivirana_varijabla naziv="DomainObject.Predmet.OstaliListNazivFormatedOIB_1">
      <item>Zoran Đoić, OIB 36994520375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NEGRO PROMET društvo s ograničenom odgovornošću za proizvodnju, trgovinu i usluge</izvorni_sadrzaj>
    <derivirana_varijabla naziv="DomainObject.Predmet.ProtustrankaIDrugi_1">NEGRO PROMET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NEGRO PROMET društvo s ograničenom odgovornošću za proizvodnju, trgovinu i usluge, OIB 55340692707, Ivana Pl.Zajca 23, 32270 Županja</izvorni_sadrzaj>
    <derivirana_varijabla naziv="DomainObject.Predmet.ProtustrankaIDrugiAdressOIB_1">NEGRO PROMET društvo s ograničenom odgovornošću za proizvodnju, trgovinu i usluge, OIB 55340692707, Ivana Pl.Zajca 23,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NEGRO PROMET društvo s ograničenom odgovornošću za proizvodnju, trgovinu i usluge</item>
      <item>Zoran Đoić</item>
    </izvorni_sadrzaj>
    <derivirana_varijabla naziv="DomainObject.Predmet.SudioniciListNaziv_1">
      <item>FINA RC OSIJEK</item>
      <item>NEGRO PROMET društvo s ograničenom odgovornošću za proizvodnju, trgovinu i usluge</item>
      <item>Zoran Đoić</item>
    </derivirana_varijabla>
  </DomainObject.Predmet.SudioniciListNaziv>
  <DomainObject.Predmet.SudioniciListAdressOIB>
    <izvorni_sadrzaj>
      <item>FINA RC OSIJEK, OIB 85821130368</item>
      <item>NEGRO PROMET društvo s ograničenom odgovornošću za proizvodnju, trgovinu i usluge, OIB 55340692707, Ivana Pl.Zajca 23,32270 Županja</item>
      <item>Zoran Đoić, OIB 36994520375, Šećerana 38,32270 Županja</item>
    </izvorni_sadrzaj>
    <derivirana_varijabla naziv="DomainObject.Predmet.SudioniciListAdressOIB_1">
      <item>FINA RC OSIJEK, OIB 85821130368</item>
      <item>NEGRO PROMET društvo s ograničenom odgovornošću za proizvodnju, trgovinu i usluge, OIB 55340692707, Ivana Pl.Zajca 23,32270 Županja</item>
      <item>Zoran Đoić, OIB 36994520375, Šećerana 38,32270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55340692707</item>
      <item>, OIB 36994520375</item>
    </izvorni_sadrzaj>
    <derivirana_varijabla naziv="DomainObject.Predmet.SudioniciListNazivOIB_1">
      <item>, OIB 85821130368</item>
      <item>, OIB 55340692707</item>
      <item>, OIB 36994520375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0AB52-D959-43EB-8FFF-686A9D5E4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745</properties:Words>
  <properties:Characters>4111</properties:Characters>
  <properties:Lines>101</properties:Lines>
  <properties:Paragraphs>36</properties:Paragraphs>
  <properties:TotalTime>752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2018-01-24T12:52:00Z</dcterms:modified>
  <cp:revision>689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