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63bd" w14:paraId="93363b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995932">
        <w:t>130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995932">
        <w:t>130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95932">
        <w:t>ŠIŠMIŠ SPORT d.o.o., OIB 18858265544, Zagreb, Šubićeva 21.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95932">
        <w:t>118.907,76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066DA"/>
    <w:rsid w:val="004B4B7E"/>
    <w:rsid w:val="004E65A1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6130</izvorni_sadrzaj>
    <derivirana_varijabla naziv="DomainObject.Predmet.Broj_1">6130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St-6130/2015</izvorni_sadrzaj>
    <derivirana_varijabla naziv="DomainObject.Predmet.OznakaBroj_1">St-6130/2015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ŠIŠMIŠ SPORT d.o.o. zastupanog po punomoćniku Ksenija Čelan</izvorni_sadrzaj>
    <derivirana_varijabla naziv="DomainObject.Predmet.ProtustrankaFormated_1">  ŠIŠMIŠ SPORT d.o.o. zastupanog po punomoćniku Ksenija Čelan</derivirana_varijabla>
  </DomainObject.Predmet.ProtustrankaFormated>
  <DomainObject.Predmet.ProtustrankaFormatedOIB>
    <izvorni_sadrzaj>  ŠIŠMIŠ SPORT d.o.o., OIB 18858265544 zastupanog po punomoćniku Ksenija Čelan</izvorni_sadrzaj>
    <derivirana_varijabla naziv="DomainObject.Predmet.ProtustrankaFormatedOIB_1">  ŠIŠMIŠ SPORT d.o.o., OIB 18858265544 zastupanog po punomoćniku Ksenija Čelan</derivirana_varijabla>
  </DomainObject.Predmet.ProtustrankaFormatedOIB>
  <DomainObject.Predmet.ProtustrankaFormatedWithAdress>
    <izvorni_sadrzaj> ŠIŠMIŠ SPORT d.o.o., Šubićeva 21, 10000 Zagreb zastupanog po punomoćniku Ksenija Čelan</izvorni_sadrzaj>
    <derivirana_varijabla naziv="DomainObject.Predmet.ProtustrankaFormatedWithAdress_1"> ŠIŠMIŠ SPORT d.o.o., Šubićeva 21, 10000 Zagreb zastupanog po punomoćniku Ksenija Čelan</derivirana_varijabla>
  </DomainObject.Predmet.ProtustrankaFormatedWithAdress>
  <DomainObject.Predmet.ProtustrankaFormatedWithAdressOIB>
    <izvorni_sadrzaj> ŠIŠMIŠ SPORT d.o.o., OIB 18858265544, Šubićeva 21, 10000 Zagreb zastupanog po punomoćniku Ksenija Čelan</izvorni_sadrzaj>
    <derivirana_varijabla naziv="DomainObject.Predmet.ProtustrankaFormatedWithAdressOIB_1"> ŠIŠMIŠ SPORT d.o.o., OIB 18858265544, Šubićeva 21, 10000 Zagreb zastupanog po punomoćniku Ksenija Čelan</derivirana_varijabla>
  </DomainObject.Predmet.ProtustrankaFormatedWithAdressOIB>
  <DomainObject.Predmet.ProtustrankaWithAdress>
    <izvorni_sadrzaj>ŠIŠMIŠ SPORT d.o.o. Šubićeva 21, 10000 Zagreb</izvorni_sadrzaj>
    <derivirana_varijabla naziv="DomainObject.Predmet.ProtustrankaWithAdress_1">ŠIŠMIŠ SPORT d.o.o. Šubićeva 21, 10000 Zagreb</derivirana_varijabla>
  </DomainObject.Predmet.ProtustrankaWithAdress>
  <DomainObject.Predmet.ProtustrankaWithAdressOIB>
    <izvorni_sadrzaj>ŠIŠMIŠ SPORT d.o.o., OIB 18858265544, Šubićeva 21, 10000 Zagreb</izvorni_sadrzaj>
    <derivirana_varijabla naziv="DomainObject.Predmet.ProtustrankaWithAdressOIB_1">ŠIŠMIŠ SPORT d.o.o., OIB 18858265544, Šubićeva 21, 10000 Zagreb</derivirana_varijabla>
  </DomainObject.Predmet.ProtustrankaWithAdressOIB>
  <DomainObject.Predmet.ProtustrankaNazivFormated>
    <izvorni_sadrzaj>ŠIŠMIŠ SPORT d.o.o.</izvorni_sadrzaj>
    <derivirana_varijabla naziv="DomainObject.Predmet.ProtustrankaNazivFormated_1">ŠIŠMIŠ SPORT d.o.o.</derivirana_varijabla>
  </DomainObject.Predmet.ProtustrankaNazivFormated>
  <DomainObject.Predmet.ProtustrankaNazivFormatedOIB>
    <izvorni_sadrzaj>ŠIŠMIŠ SPORT d.o.o., OIB 18858265544</izvorni_sadrzaj>
    <derivirana_varijabla naziv="DomainObject.Predmet.ProtustrankaNazivFormatedOIB_1">ŠIŠMIŠ SPORT d.o.o., OIB 18858265544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ŠIŠMIŠ SPORT d.o.o. zastupanog po punomoćniku Ksenija Čelan</item>
    </izvorni_sadrzaj>
    <derivirana_varijabla naziv="DomainObject.Predmet.ProtuStrankaListFormated_1">
      <item>ŠIŠMIŠ SPORT d.o.o. zastupanog po punomoćniku Ksenija Čelan</item>
    </derivirana_varijabla>
  </DomainObject.Predmet.ProtuStrankaListFormated>
  <DomainObject.Predmet.ProtuStrankaListFormatedOIB>
    <izvorni_sadrzaj>
      <item>ŠIŠMIŠ SPORT d.o.o., OIB 18858265544 zastupanog po punomoćniku Ksenija Čelan</item>
    </izvorni_sadrzaj>
    <derivirana_varijabla naziv="DomainObject.Predmet.ProtuStrankaListFormatedOIB_1">
      <item>ŠIŠMIŠ SPORT d.o.o., OIB 18858265544 zastupanog po punomoćniku Ksenija Čelan</item>
    </derivirana_varijabla>
  </DomainObject.Predmet.ProtuStrankaListFormatedOIB>
  <DomainObject.Predmet.ProtuStrankaListFormatedWithAdress>
    <izvorni_sadrzaj>
      <item>ŠIŠMIŠ SPORT d.o.o., Šubićeva 21, 10000 Zagreb zastupanog po punomoćniku Ksenija Čelan</item>
    </izvorni_sadrzaj>
    <derivirana_varijabla naziv="DomainObject.Predmet.ProtuStrankaListFormatedWithAdress_1">
      <item>ŠIŠMIŠ SPORT d.o.o., Šubićeva 21, 10000 Zagreb zastupanog po punomoćniku Ksenija Čelan</item>
    </derivirana_varijabla>
  </DomainObject.Predmet.ProtuStrankaListFormatedWithAdress>
  <DomainObject.Predmet.ProtuStrankaListFormatedWithAdressOIB>
    <izvorni_sadrzaj>
      <item>ŠIŠMIŠ SPORT d.o.o., OIB 18858265544, Šubićeva 21, 10000 Zagreb zastupanog po punomoćniku Ksenija Čelan</item>
    </izvorni_sadrzaj>
    <derivirana_varijabla naziv="DomainObject.Predmet.ProtuStrankaListFormatedWithAdressOIB_1">
      <item>ŠIŠMIŠ SPORT d.o.o., OIB 18858265544, Šubićeva 21, 10000 Zagreb zastupanog po punomoćniku Ksenija Čelan</item>
    </derivirana_varijabla>
  </DomainObject.Predmet.ProtuStrankaListFormatedWithAdressOIB>
  <DomainObject.Predmet.ProtuStrankaListNazivFormated>
    <izvorni_sadrzaj>
      <item>ŠIŠMIŠ SPORT d.o.o.</item>
    </izvorni_sadrzaj>
    <derivirana_varijabla naziv="DomainObject.Predmet.ProtuStrankaListNazivFormated_1">
      <item>ŠIŠMIŠ SPORT d.o.o.</item>
    </derivirana_varijabla>
  </DomainObject.Predmet.ProtuStrankaListNazivFormated>
  <DomainObject.Predmet.ProtuStrankaListNazivFormatedOIB>
    <izvorni_sadrzaj>
      <item>ŠIŠMIŠ SPORT d.o.o., OIB 18858265544</item>
    </izvorni_sadrzaj>
    <derivirana_varijabla naziv="DomainObject.Predmet.ProtuStrankaListNazivFormatedOIB_1">
      <item>ŠIŠMIŠ SPORT d.o.o., OIB 18858265544</item>
    </derivirana_varijabla>
  </DomainObject.Predmet.ProtuStrankaListNazivFormatedOIB>
  <DomainObject.Predmet.OstaliListFormated>
    <izvorni_sadrzaj>
      <item>Ksenija Čelan punomoćnik sudionika u postupku ŠIŠMIŠ SPORT d.o.o.</item>
    </izvorni_sadrzaj>
    <derivirana_varijabla naziv="DomainObject.Predmet.OstaliListFormated_1">
      <item>Ksenija Čelan punomoćnik sudionika u postupku ŠIŠMIŠ SPORT d.o.o.</item>
    </derivirana_varijabla>
  </DomainObject.Predmet.OstaliListFormated>
  <DomainObject.Predmet.OstaliListFormatedOIB>
    <izvorni_sadrzaj>
      <item>Ksenija Čelan, OIB 71413117037 punomoćnik sudionika u postupku ŠIŠMIŠ SPORT d.o.o.</item>
    </izvorni_sadrzaj>
    <derivirana_varijabla naziv="DomainObject.Predmet.OstaliListFormatedOIB_1">
      <item>Ksenija Čelan, OIB 71413117037 punomoćnik sudionika u postupku ŠIŠMIŠ SPORT d.o.o.</item>
    </derivirana_varijabla>
  </DomainObject.Predmet.OstaliListFormatedOIB>
  <DomainObject.Predmet.OstaliListFormatedWithAdress>
    <izvorni_sadrzaj>
      <item>Ksenija Čelan, Šubićeva 21, 10000 Zagreb punomoćnik sudionika u postupku ŠIŠMIŠ SPORT d.o.o.</item>
    </izvorni_sadrzaj>
    <derivirana_varijabla naziv="DomainObject.Predmet.OstaliListFormatedWithAdress_1">
      <item>Ksenija Čelan, Šubićeva 21, 10000 Zagreb punomoćnik sudionika u postupku ŠIŠMIŠ SPORT d.o.o.</item>
    </derivirana_varijabla>
  </DomainObject.Predmet.OstaliListFormatedWithAdress>
  <DomainObject.Predmet.OstaliListFormatedWithAdressOIB>
    <izvorni_sadrzaj>
      <item>Ksenija Čelan, OIB 71413117037, Šubićeva 21, 10000 Zagreb punomoćnik sudionika u postupku ŠIŠMIŠ SPORT d.o.o.</item>
    </izvorni_sadrzaj>
    <derivirana_varijabla naziv="DomainObject.Predmet.OstaliListFormatedWithAdressOIB_1">
      <item>Ksenija Čelan, OIB 71413117037, Šubićeva 21, 10000 Zagreb punomoćnik sudionika u postupku ŠIŠMIŠ SPORT d.o.o.</item>
    </derivirana_varijabla>
  </DomainObject.Predmet.OstaliListFormatedWithAdressOIB>
  <DomainObject.Predmet.OstaliListNazivFormated>
    <izvorni_sadrzaj>
      <item>Ksenija Čelan</item>
    </izvorni_sadrzaj>
    <derivirana_varijabla naziv="DomainObject.Predmet.OstaliListNazivFormated_1">
      <item>Ksenija Čelan</item>
    </derivirana_varijabla>
  </DomainObject.Predmet.OstaliListNazivFormated>
  <DomainObject.Predmet.OstaliListNazivFormatedOIB>
    <izvorni_sadrzaj>
      <item>Ksenija Čelan, OIB 71413117037</item>
    </izvorni_sadrzaj>
    <derivirana_varijabla naziv="DomainObject.Predmet.OstaliListNazivFormatedOIB_1">
      <item>Ksenija Čelan, OIB 71413117037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ŠIŠMIŠ SPORT d.o.o.</izvorni_sadrzaj>
    <derivirana_varijabla naziv="DomainObject.Predmet.ProtustrankaIDrugi_1">ŠIŠMIŠ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ŠIŠMIŠ SPORT d.o.o., OIB 18858265544, Šubićeva 21, 10000 Zagreb</izvorni_sadrzaj>
    <derivirana_varijabla naziv="DomainObject.Predmet.ProtustrankaIDrugiAdressOIB_1">ŠIŠMIŠ SPORT d.o.o., OIB 18858265544, Šubićeva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ŠIŠMIŠ SPORT d.o.o.</item>
      <item>FINA Regionalni centar Zagreb</item>
      <item>Ksenija Čelan</item>
    </izvorni_sadrzaj>
    <derivirana_varijabla naziv="DomainObject.Predmet.SudioniciListNaziv_1">
      <item>ŠIŠMIŠ SPORT d.o.o.</item>
      <item>FINA Regionalni centar Zagreb</item>
      <item>Ksenija Čelan</item>
    </derivirana_varijabla>
  </DomainObject.Predmet.SudioniciListNaziv>
  <DomainObject.Predmet.SudioniciListAdressOIB>
    <izvorni_sadrzaj>
      <item>ŠIŠMIŠ SPORT d.o.o., OIB 18858265544, Šubićeva 21,10000 Zagreb</item>
      <item>FINA Regionalni centar Zagreb, OIB 85821130368, Trg svibanjskih žrtava 1995. 1,10000 Zagreb</item>
      <item>Ksenija Čelan, OIB 71413117037, Šubićeva 21,10000 Zagreb</item>
    </izvorni_sadrzaj>
    <derivirana_varijabla naziv="DomainObject.Predmet.SudioniciListAdressOIB_1">
      <item>ŠIŠMIŠ SPORT d.o.o., OIB 18858265544, Šubićeva 21,10000 Zagreb</item>
      <item>FINA Regionalni centar Zagreb, OIB 85821130368, Trg svibanjskih žrtava 1995. 1,10000 Zagreb</item>
      <item>Ksenija Čelan, OIB 71413117037, Šubićeva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18858265544</item>
      <item>, OIB 85821130368</item>
      <item>, OIB 71413117037</item>
    </izvorni_sadrzaj>
    <derivirana_varijabla naziv="DomainObject.Predmet.SudioniciListNazivOIB_1">
      <item>, OIB 18858265544</item>
      <item>, OIB 85821130368</item>
      <item>, OIB 71413117037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47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