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4838" w14:paraId="b7b4838" w:rsidRDefault="00BC760C" w:rsidR="00BC760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BC760C" w:rsidR="005917D8" w:rsidRPr="005A7F26">
      <w:pPr>
        <w:rPr>
          <w:b/>
        </w:rPr>
      </w:pPr>
      <w:r w:rsidRPr="005A7F26">
        <w:t xml:space="preserve">     </w:t>
      </w: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Pr="001C31C9">
        <w:rPr>
          <w:b w:val="false"/>
          <w:szCs w:val="24"/>
        </w:rPr>
        <w:t>67. St</w:t>
      </w:r>
      <w:r w:rsidR="001C31C9">
        <w:rPr>
          <w:b w:val="false"/>
          <w:szCs w:val="24"/>
        </w:rPr>
        <w:t>-395</w:t>
      </w:r>
      <w:r w:rsidR="00ED606A" w:rsidRPr="001C31C9">
        <w:rPr>
          <w:b w:val="false"/>
          <w:szCs w:val="24"/>
        </w:rPr>
        <w:t>/1</w:t>
      </w:r>
      <w:r w:rsidR="001C31C9">
        <w:rPr>
          <w:b w:val="false"/>
          <w:szCs w:val="24"/>
        </w:rPr>
        <w:t>2</w:t>
      </w:r>
      <w:r w:rsidR="00BC760C">
        <w:rPr>
          <w:b w:val="false"/>
          <w:szCs w:val="24"/>
        </w:rPr>
        <w:t>-60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predmetu stečajnog postupka nad dužnikom</w:t>
      </w:r>
      <w:r w:rsidR="00ED606A" w:rsidRPr="005A7F26">
        <w:t xml:space="preserve"> </w:t>
      </w:r>
      <w:r w:rsidR="001C31C9" w:rsidRPr="001C31C9">
        <w:rPr>
          <w:lang w:val="en-US"/>
        </w:rPr>
        <w:t>ELKOTECH d.o.o. u stečaju, Zagreb, Tomislavova 11</w:t>
      </w:r>
      <w:r w:rsidR="001C31C9">
        <w:rPr>
          <w:lang w:val="en-US"/>
        </w:rPr>
        <w:t xml:space="preserve">, OIB: </w:t>
      </w:r>
      <w:r w:rsidR="001C31C9" w:rsidRPr="001C31C9">
        <w:t>29280618267</w:t>
      </w:r>
      <w:r w:rsidR="00ED606A" w:rsidRPr="005A7F26">
        <w:t xml:space="preserve">, </w:t>
      </w:r>
      <w:r w:rsidR="001C31C9">
        <w:t>1</w:t>
      </w:r>
      <w:r w:rsidR="00BC760C">
        <w:t>7</w:t>
      </w:r>
      <w:r w:rsidR="001C31C9">
        <w:t>. veljače 2015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Pr="001C31C9">
        <w:rPr>
          <w:lang w:val="en-US"/>
        </w:rPr>
        <w:t xml:space="preserve">ELKOTECH d.o.o. u stečaju, Zagreb, Tomislavova 11, </w:t>
      </w:r>
      <w:r>
        <w:rPr>
          <w:lang w:val="en-US"/>
        </w:rPr>
        <w:t xml:space="preserve">OIB: </w:t>
      </w:r>
      <w:r w:rsidRPr="001C31C9">
        <w:t>29280618267</w:t>
      </w:r>
      <w:r>
        <w:t xml:space="preserve">, MBS: </w:t>
      </w:r>
      <w:r w:rsidRPr="001C31C9">
        <w:t>080355802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 w:rsidRPr="005A7F26">
      <w:pPr>
        <w:ind w:firstLine="720"/>
        <w:jc w:val="both"/>
      </w:pPr>
      <w:r>
        <w:t xml:space="preserve">II. Alma Klepac iz Zagreba, Drage Gervaisa 4, </w:t>
      </w:r>
      <w:r w:rsidRPr="001C31C9">
        <w:t>OIB:20525854329</w:t>
      </w:r>
      <w:r>
        <w:t>, nastavlja zastupa</w:t>
      </w:r>
      <w:r w:rsidR="00FE6271">
        <w:t>ti stečajnu masu</w:t>
      </w:r>
      <w:r>
        <w:t>.</w:t>
      </w:r>
    </w:p>
    <w:p w:rsidRDefault="00257849" w:rsidP="00BC7E98" w:rsidR="002647F1" w:rsidRPr="005A7F26">
      <w:pPr>
        <w:numPr>
          <w:ilvl w:val="12"/>
          <w:numId w:val="0"/>
        </w:numPr>
        <w:jc w:val="both"/>
      </w:pPr>
      <w:r w:rsidRPr="005A7F26">
        <w:tab/>
      </w:r>
      <w:r w:rsidRPr="005A7F26">
        <w:tab/>
      </w:r>
      <w:r w:rsidRPr="005A7F26">
        <w:tab/>
      </w: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1C31C9" w:rsidRPr="001C31C9">
        <w:rPr>
          <w:lang w:val="en-US"/>
        </w:rPr>
        <w:t>ELKOTECH d.o.o. u stečaju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BC7E98" w:rsidRPr="005A7F26">
      <w:pPr>
        <w:jc w:val="both"/>
      </w:pPr>
      <w:r w:rsidRPr="005A7F26">
        <w:tab/>
      </w:r>
      <w:r w:rsidR="001C31C9">
        <w:t>Stečajna upraviteljica je podneskom od 27. siječnja 2016. obavijestila sud kako su, nakon donošenja rješenja o zaključenju stečaja, naknadno naplaćena novčana sredstva u iznosu od 98.457,88 kn.</w:t>
      </w:r>
    </w:p>
    <w:p w:rsidRDefault="005A7F26" w:rsidP="00E41DEA" w:rsidR="005A7F26" w:rsidRPr="005A7F26">
      <w:pPr>
        <w:jc w:val="both"/>
      </w:pP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>
      <w:pPr>
        <w:jc w:val="both"/>
      </w:pPr>
      <w:r w:rsidRPr="005A7F26">
        <w:tab/>
        <w:t xml:space="preserve">Kako je u konkretnom slučaju pronađena imovina koja ulazi u stečajnu masu,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BC760C" w:rsidP="005A7F26" w:rsidR="00BC760C">
      <w:pPr>
        <w:jc w:val="both"/>
      </w:pPr>
    </w:p>
    <w:p w:rsidRDefault="00BC760C" w:rsidP="005A7F26" w:rsidR="00BC760C">
      <w:pPr>
        <w:jc w:val="both"/>
      </w:pPr>
    </w:p>
    <w:p w:rsidRDefault="00BC760C" w:rsidP="005A7F26" w:rsidR="00BC760C" w:rsidRPr="005A7F26">
      <w:pPr>
        <w:jc w:val="both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FE6271">
        <w:t>1</w:t>
      </w:r>
      <w:r w:rsidR="00BC760C">
        <w:t>7</w:t>
      </w:r>
      <w:r w:rsidR="00FE6271">
        <w:t>. veljače</w:t>
      </w:r>
      <w:r w:rsidR="00442DDA" w:rsidRPr="005A7F26">
        <w:t xml:space="preserve"> 20</w:t>
      </w:r>
      <w:r w:rsidR="00FE6271">
        <w:t>16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BC760C" w:rsidR="005917D8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BC760C" w:rsidR="00442DDA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BC760C">
        <w:rPr>
          <w:rFonts w:hAnsi="Times New Roman" w:ascii="Times New Roman"/>
          <w:szCs w:val="24"/>
        </w:rPr>
        <w:t>, v.r.</w:t>
      </w:r>
    </w:p>
    <w:p w:rsidRDefault="00C40D3E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BC760C" w:rsidP="001745C1" w:rsidR="00BC760C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6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FE6271">
      <w:t>-395/12</w:t>
    </w:r>
    <w:r w:rsidR="00BC760C">
      <w:t>-60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60C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C7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C7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2012.</izvorni_sadrzaj>
    <derivirana_varijabla naziv="DomainObject.Predmet.DatumRjesavanja_1">31. listopada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St-395/2012</izvorni_sadrzaj>
    <derivirana_varijabla naziv="DomainObject.Predmet.OznakaBroj_1">St-395/2012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ČUV. DO 2023.
A/A</izvorni_sadrzaj>
    <derivirana_varijabla naziv="DomainObject.Predmet.PrimjedbaSuca_1">ČUV. DO 2023.
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ELKOTECH d.o.o. u likvidaciji zastupanog po punomoćniku ZZ Raimonds Krezevskis</izvorni_sadrzaj>
    <derivirana_varijabla naziv="DomainObject.Predmet.ProtustrankaFormated_1">  ELKOTECH d.o.o. u likvidaciji zastupanog po punomoćniku ZZ Raimonds Krezevskis</derivirana_varijabla>
  </DomainObject.Predmet.ProtustrankaFormated>
  <DomainObject.Predmet.ProtustrankaFormatedOIB>
    <izvorni_sadrzaj>  ELKOTECH d.o.o. u likvidaciji, OIB 29280618267 zastupanog po punomoćniku ZZ Raimonds Krezevskis</izvorni_sadrzaj>
    <derivirana_varijabla naziv="DomainObject.Predmet.ProtustrankaFormatedOIB_1">  ELKOTECH d.o.o. u likvidaciji, OIB 29280618267 zastupanog po punomoćniku ZZ Raimonds Krezevskis</derivirana_varijabla>
  </DomainObject.Predmet.ProtustrankaFormatedOIB>
  <DomainObject.Predmet.ProtustrankaFormatedWithAdress>
    <izvorni_sadrzaj> ELKOTECH d.o.o. u likvidaciji, TOMISLAVOVA 11, 10000 Zagreb zastupanog po punomoćniku ZZ Raimonds Krezevskis</izvorni_sadrzaj>
    <derivirana_varijabla naziv="DomainObject.Predmet.ProtustrankaFormatedWithAdress_1"> ELKOTECH d.o.o. u likvidaciji, TOMISLAVOVA 11, 10000 Zagreb zastupanog po punomoćniku ZZ Raimonds Krezevskis</derivirana_varijabla>
  </DomainObject.Predmet.ProtustrankaFormatedWithAdress>
  <DomainObject.Predmet.ProtustrankaFormatedWithAdressOIB>
    <izvorni_sadrzaj> ELKOTECH d.o.o. u likvidaciji, OIB 29280618267, TOMISLAVOVA 11, 10000 Zagreb zastupanog po punomoćniku ZZ Raimonds Krezevskis</izvorni_sadrzaj>
    <derivirana_varijabla naziv="DomainObject.Predmet.ProtustrankaFormatedWithAdressOIB_1"> ELKOTECH d.o.o. u likvidaciji, OIB 29280618267, TOMISLAVOVA 11, 10000 Zagreb zastupanog po punomoćniku ZZ Raimonds Krezevskis</derivirana_varijabla>
  </DomainObject.Predmet.ProtustrankaFormatedWithAdressOIB>
  <DomainObject.Predmet.ProtustrankaWithAdress>
    <izvorni_sadrzaj>ELKOTECH d.o.o. u likvidaciji TOMISLAVOVA 11, 10000 Zagreb</izvorni_sadrzaj>
    <derivirana_varijabla naziv="DomainObject.Predmet.ProtustrankaWithAdress_1">ELKOTECH d.o.o. u likvidaciji TOMISLAVOVA 11, 10000 Zagreb</derivirana_varijabla>
  </DomainObject.Predmet.ProtustrankaWithAdress>
  <DomainObject.Predmet.ProtustrankaWithAdressOIB>
    <izvorni_sadrzaj>ELKOTECH d.o.o. u likvidaciji, OIB 29280618267, TOMISLAVOVA 11, 10000 Zagreb</izvorni_sadrzaj>
    <derivirana_varijabla naziv="DomainObject.Predmet.ProtustrankaWithAdressOIB_1">ELKOTECH d.o.o. u likvidaciji, OIB 29280618267, TOMISLAVOVA 11, 10000 Zagreb</derivirana_varijabla>
  </DomainObject.Predmet.ProtustrankaWithAdressOIB>
  <DomainObject.Predmet.ProtustrankaNazivFormated>
    <izvorni_sadrzaj>ELKOTECH d.o.o. u likvidaciji</izvorni_sadrzaj>
    <derivirana_varijabla naziv="DomainObject.Predmet.ProtustrankaNazivFormated_1">ELKOTECH d.o.o. u likvidaciji</derivirana_varijabla>
  </DomainObject.Predmet.ProtustrankaNazivFormated>
  <DomainObject.Predmet.ProtustrankaNazivFormatedOIB>
    <izvorni_sadrzaj>ELKOTECH d.o.o. u likvidaciji, OIB 29280618267</izvorni_sadrzaj>
    <derivirana_varijabla naziv="DomainObject.Predmet.ProtustrankaNazivFormatedOIB_1">ELKOTECH d.o.o. u likvidaciji, OIB 29280618267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OREHOVEC; SREĆKO ILIĆ</izvorni_sadrzaj>
    <derivirana_varijabla naziv="DomainObject.Predmet.StrankaFormated_1">  TOMISLAV OREHOVEC; SREĆKO ILIĆ</derivirana_varijabla>
  </DomainObject.Predmet.StrankaFormated>
  <DomainObject.Predmet.StrankaFormatedOIB>
    <izvorni_sadrzaj>  TOMISLAV OREHOVEC; SREĆKO ILIĆ</izvorni_sadrzaj>
    <derivirana_varijabla naziv="DomainObject.Predmet.StrankaFormatedOIB_1">  TOMISLAV OREHOVEC; SREĆKO ILIĆ</derivirana_varijabla>
  </DomainObject.Predmet.StrankaFormatedOIB>
  <DomainObject.Predmet.StrankaFormatedWithAdress>
    <izvorni_sadrzaj> TOMISLAV OREHOVEC, SMIČIKLASOVA 18, 10000 Zagreb; SREĆKO ILIĆ, SMIČIKLASOVA 18, 10000 Zagreb</izvorni_sadrzaj>
    <derivirana_varijabla naziv="DomainObject.Predmet.StrankaFormatedWithAdress_1"> TOMISLAV OREHOVEC, SMIČIKLASOVA 18, 10000 Zagreb; SREĆKO ILIĆ, SMIČIKLASOVA 18, 10000 Zagreb</derivirana_varijabla>
  </DomainObject.Predmet.StrankaFormatedWithAdress>
  <DomainObject.Predmet.StrankaFormatedWithAdressOIB>
    <izvorni_sadrzaj> TOMISLAV OREHOVEC, SMIČIKLASOVA 18, 10000 Zagreb; SREĆKO ILIĆ, SMIČIKLASOVA 18, 10000 Zagreb</izvorni_sadrzaj>
    <derivirana_varijabla naziv="DomainObject.Predmet.StrankaFormatedWithAdressOIB_1"> TOMISLAV OREHOVEC, SMIČIKLASOVA 18, 10000 Zagreb; SREĆKO ILIĆ, SMIČIKLASOVA 18, 10000 Zagreb</derivirana_varijabla>
  </DomainObject.Predmet.StrankaFormatedWithAdressOIB>
  <DomainObject.Predmet.StrankaWithAdress>
    <izvorni_sadrzaj>TOMISLAV OREHOVEC SMIČIKLASOVA 18,10000 Zagreb,SREĆKO ILIĆ SMIČIKLASOVA 18,10000 Zagreb</izvorni_sadrzaj>
    <derivirana_varijabla naziv="DomainObject.Predmet.StrankaWithAdress_1">TOMISLAV OREHOVEC SMIČIKLASOVA 18,10000 Zagreb,SREĆKO ILIĆ SMIČIKLASOVA 18,10000 Zagreb</derivirana_varijabla>
  </DomainObject.Predmet.StrankaWithAdress>
  <DomainObject.Predmet.StrankaWithAdressOIB>
    <izvorni_sadrzaj>TOMISLAV OREHOVEC, SMIČIKLASOVA 18,10000 Zagreb,SREĆKO ILIĆ, SMIČIKLASOVA 18,10000 Zagreb</izvorni_sadrzaj>
    <derivirana_varijabla naziv="DomainObject.Predmet.StrankaWithAdressOIB_1">TOMISLAV OREHOVEC, SMIČIKLASOVA 18,10000 Zagreb,SREĆKO ILIĆ, SMIČIKLASOVA 18,10000 Zagreb</derivirana_varijabla>
  </DomainObject.Predmet.StrankaWithAdressOIB>
  <DomainObject.Predmet.StrankaNazivFormated>
    <izvorni_sadrzaj>TOMISLAV OREHOVEC,SREĆKO ILIĆ</izvorni_sadrzaj>
    <derivirana_varijabla naziv="DomainObject.Predmet.StrankaNazivFormated_1">TOMISLAV OREHOVEC,SREĆKO ILIĆ</derivirana_varijabla>
  </DomainObject.Predmet.StrankaNazivFormated>
  <DomainObject.Predmet.StrankaNazivFormatedOIB>
    <izvorni_sadrzaj>TOMISLAV OREHOVEC,SREĆKO ILIĆ</izvorni_sadrzaj>
    <derivirana_varijabla naziv="DomainObject.Predmet.StrankaNazivFormatedOIB_1">TOMISLAV OREHOVEC,SREĆKO ILIĆ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TOMISLAV OREHOVEC</item>
      <item>SREĆKO ILIĆ</item>
    </izvorni_sadrzaj>
    <derivirana_varijabla naziv="DomainObject.Predmet.StrankaListFormated_1">
      <item>TOMISLAV OREHOVEC</item>
      <item>SREĆKO ILIĆ</item>
    </derivirana_varijabla>
  </DomainObject.Predmet.StrankaListFormated>
  <DomainObject.Predmet.StrankaListFormatedOIB>
    <izvorni_sadrzaj>
      <item>TOMISLAV OREHOVEC</item>
      <item>SREĆKO ILIĆ</item>
    </izvorni_sadrzaj>
    <derivirana_varijabla naziv="DomainObject.Predmet.StrankaListFormatedOIB_1">
      <item>TOMISLAV OREHOVEC</item>
      <item>SREĆKO ILIĆ</item>
    </derivirana_varijabla>
  </DomainObject.Predmet.StrankaListFormatedOIB>
  <DomainObject.Predmet.StrankaListFormatedWithAdress>
    <izvorni_sadrzaj>
      <item>TOMISLAV OREHOVEC, SMIČIKLASOVA 18, 10000 Zagreb</item>
      <item>SREĆKO ILIĆ, SMIČIKLASOVA 18, 10000 Zagreb</item>
    </izvorni_sadrzaj>
    <derivirana_varijabla naziv="DomainObject.Predmet.StrankaListFormatedWithAdress_1">
      <item>TOMISLAV OREHOVEC, SMIČIKLASOVA 18, 10000 Zagreb</item>
      <item>SREĆKO ILIĆ, SMIČIKLASOVA 18, 10000 Zagreb</item>
    </derivirana_varijabla>
  </DomainObject.Predmet.StrankaListFormatedWithAdress>
  <DomainObject.Predmet.StrankaListFormatedWithAdressOIB>
    <izvorni_sadrzaj>
      <item>TOMISLAV OREHOVEC, SMIČIKLASOVA 18, 10000 Zagreb</item>
      <item>SREĆKO ILIĆ, SMIČIKLASOVA 18, 10000 Zagreb</item>
    </izvorni_sadrzaj>
    <derivirana_varijabla naziv="DomainObject.Predmet.StrankaListFormatedWithAdressOIB_1">
      <item>TOMISLAV OREHOVEC, SMIČIKLASOVA 18, 10000 Zagreb</item>
      <item>SREĆKO ILIĆ, SMIČIKLASOVA 18, 10000 Zagreb</item>
    </derivirana_varijabla>
  </DomainObject.Predmet.StrankaListFormatedWithAdressOIB>
  <DomainObject.Predmet.StrankaListNazivFormated>
    <izvorni_sadrzaj>
      <item>TOMISLAV OREHOVEC</item>
      <item>SREĆKO ILIĆ</item>
    </izvorni_sadrzaj>
    <derivirana_varijabla naziv="DomainObject.Predmet.StrankaListNazivFormated_1">
      <item>TOMISLAV OREHOVEC</item>
      <item>SREĆKO ILIĆ</item>
    </derivirana_varijabla>
  </DomainObject.Predmet.StrankaListNazivFormated>
  <DomainObject.Predmet.StrankaListNazivFormatedOIB>
    <izvorni_sadrzaj>
      <item>TOMISLAV OREHOVEC</item>
      <item>SREĆKO ILIĆ</item>
    </izvorni_sadrzaj>
    <derivirana_varijabla naziv="DomainObject.Predmet.StrankaListNazivFormatedOIB_1">
      <item>TOMISLAV OREHOVEC</item>
      <item>SREĆKO ILIĆ</item>
    </derivirana_varijabla>
  </DomainObject.Predmet.StrankaListNazivFormatedOIB>
  <DomainObject.Predmet.ProtuStrankaListFormated>
    <izvorni_sadrzaj>
      <item>ELKOTECH d.o.o. u likvidaciji zastupanog po punomoćniku ZZ Raimonds Krezevskis</item>
    </izvorni_sadrzaj>
    <derivirana_varijabla naziv="DomainObject.Predmet.ProtuStrankaListFormated_1">
      <item>ELKOTECH d.o.o. u likvidaciji zastupanog po punomoćniku ZZ Raimonds Krezevskis</item>
    </derivirana_varijabla>
  </DomainObject.Predmet.ProtuStrankaListFormated>
  <DomainObject.Predmet.ProtuStrankaListFormatedOIB>
    <izvorni_sadrzaj>
      <item>ELKOTECH d.o.o. u likvidaciji, OIB 29280618267 zastupanog po punomoćniku ZZ Raimonds Krezevskis</item>
    </izvorni_sadrzaj>
    <derivirana_varijabla naziv="DomainObject.Predmet.ProtuStrankaListFormatedOIB_1">
      <item>ELKOTECH d.o.o. u likvidaciji, OIB 29280618267 zastupanog po punomoćniku ZZ Raimonds Krezevskis</item>
    </derivirana_varijabla>
  </DomainObject.Predmet.ProtuStrankaListFormatedOIB>
  <DomainObject.Predmet.ProtuStrankaListFormatedWithAdress>
    <izvorni_sadrzaj>
      <item>ELKOTECH d.o.o. u likvidaciji, TOMISLAVOVA 11, 10000 Zagreb zastupanog po punomoćniku ZZ Raimonds Krezevskis</item>
    </izvorni_sadrzaj>
    <derivirana_varijabla naziv="DomainObject.Predmet.ProtuStrankaListFormatedWithAdress_1">
      <item>ELKOTECH d.o.o. u likvidaciji, TOMISLAVOVA 11, 10000 Zagreb zastupanog po punomoćniku ZZ Raimonds Krezevskis</item>
    </derivirana_varijabla>
  </DomainObject.Predmet.ProtuStrankaListFormatedWithAdress>
  <DomainObject.Predmet.ProtuStrankaListFormatedWithAdressOIB>
    <izvorni_sadrzaj>
      <item>ELKOTECH d.o.o. u likvidaciji, OIB 29280618267, TOMISLAVOVA 11, 10000 Zagreb zastupanog po punomoćniku ZZ Raimonds Krezevskis</item>
    </izvorni_sadrzaj>
    <derivirana_varijabla naziv="DomainObject.Predmet.ProtuStrankaListFormatedWithAdressOIB_1">
      <item>ELKOTECH d.o.o. u likvidaciji, OIB 29280618267, TOMISLAVOVA 11, 10000 Zagreb zastupanog po punomoćniku ZZ Raimonds Krezevskis</item>
    </derivirana_varijabla>
  </DomainObject.Predmet.ProtuStrankaListFormatedWithAdressOIB>
  <DomainObject.Predmet.ProtuStrankaListNazivFormated>
    <izvorni_sadrzaj>
      <item>ELKOTECH d.o.o. u likvidaciji</item>
    </izvorni_sadrzaj>
    <derivirana_varijabla naziv="DomainObject.Predmet.ProtuStrankaListNazivFormated_1">
      <item>ELKOTECH d.o.o. u likvidaciji</item>
    </derivirana_varijabla>
  </DomainObject.Predmet.ProtuStrankaListNazivFormated>
  <DomainObject.Predmet.ProtuStrankaListNazivFormatedOIB>
    <izvorni_sadrzaj>
      <item>ELKOTECH d.o.o. u likvidaciji, OIB 29280618267</item>
    </izvorni_sadrzaj>
    <derivirana_varijabla naziv="DomainObject.Predmet.ProtuStrankaListNazivFormatedOIB_1">
      <item>ELKOTECH d.o.o. u likvidaciji, OIB 29280618267</item>
    </derivirana_varijabla>
  </DomainObject.Predmet.ProtuStrankaListNazivFormatedOIB>
  <DomainObject.Predmet.OstaliListFormated>
    <izvorni_sadrzaj>
      <item>ZZ Raimonds Krezevskis punomoćnik sudionika u postupku ELKOTECH d.o.o. u likvidaciji</item>
      <item>Steč. uprav. Alma Klepac</item>
    </izvorni_sadrzaj>
    <derivirana_varijabla naziv="DomainObject.Predmet.OstaliListFormated_1">
      <item>ZZ Raimonds Krezevskis punomoćnik sudionika u postupku ELKOTECH d.o.o. u likvidaciji</item>
      <item>Steč. uprav. Alma Klepac</item>
    </derivirana_varijabla>
  </DomainObject.Predmet.OstaliListFormated>
  <DomainObject.Predmet.OstaliListFormatedOIB>
    <izvorni_sadrzaj>
      <item>ZZ Raimonds Krezevskis punomoćnik sudionika u postupku ELKOTECH d.o.o. u likvidaciji</item>
      <item>Steč. uprav. Alma Klepac</item>
    </izvorni_sadrzaj>
    <derivirana_varijabla naziv="DomainObject.Predmet.OstaliListFormatedOIB_1">
      <item>ZZ Raimonds Krezevskis punomoćnik sudionika u postupku ELKOTECH d.o.o. u likvidaciji</item>
      <item>Steč. uprav. Alma Klepac</item>
    </derivirana_varijabla>
  </DomainObject.Predmet.OstaliListFormatedOIB>
  <DomainObject.Predmet.OstaliListFormatedWithAdress>
    <izvorni_sadrzaj>
      <item>ZZ Raimonds Krezevskis, Tomislavova 11, 10 000 Zagreb punomoćnik sudionika u postupku ELKOTECH d.o.o. u likvidaciji</item>
      <item>Steč. uprav. Alma Klepac, Drage Gervaisa 4, 10 000 Zagreb</item>
    </izvorni_sadrzaj>
    <derivirana_varijabla naziv="DomainObject.Predmet.OstaliListFormatedWithAdress_1">
      <item>ZZ Raimonds Krezevskis, Tomislavova 11, 10 000 Zagreb punomoćnik sudionika u postupku ELKOTECH d.o.o. u likvidaciji</item>
      <item>Steč. uprav. Alma Klepac, Drage Gervaisa 4, 10 000 Zagreb</item>
    </derivirana_varijabla>
  </DomainObject.Predmet.OstaliListFormatedWithAdress>
  <DomainObject.Predmet.OstaliListFormatedWithAdressOIB>
    <izvorni_sadrzaj>
      <item>ZZ Raimonds Krezevskis, Tomislavova 11, 10 000 Zagreb punomoćnik sudionika u postupku ELKOTECH d.o.o. u likvidaciji</item>
      <item>Steč. uprav. Alma Klepac, Drage Gervaisa 4, 10 000 Zagreb</item>
    </izvorni_sadrzaj>
    <derivirana_varijabla naziv="DomainObject.Predmet.OstaliListFormatedWithAdressOIB_1">
      <item>ZZ Raimonds Krezevskis, Tomislavova 11, 10 000 Zagreb punomoćnik sudionika u postupku ELKOTECH d.o.o. u likvidaciji</item>
      <item>Steč. uprav. Alma Klepac, Drage Gervaisa 4, 10 000 Zagreb</item>
    </derivirana_varijabla>
  </DomainObject.Predmet.OstaliListFormatedWithAdressOIB>
  <DomainObject.Predmet.OstaliListNazivFormated>
    <izvorni_sadrzaj>
      <item>ZZ Raimonds Krezevskis</item>
      <item>Steč. uprav. Alma Klepac</item>
    </izvorni_sadrzaj>
    <derivirana_varijabla naziv="DomainObject.Predmet.OstaliListNazivFormated_1">
      <item>ZZ Raimonds Krezevskis</item>
      <item>Steč. uprav. Alma Klepac</item>
    </derivirana_varijabla>
  </DomainObject.Predmet.OstaliListNazivFormated>
  <DomainObject.Predmet.OstaliListNazivFormatedOIB>
    <izvorni_sadrzaj>
      <item>ZZ Raimonds Krezevskis</item>
      <item>Steč. uprav. Alma Klepac</item>
    </izvorni_sadrzaj>
    <derivirana_varijabla naziv="DomainObject.Predmet.OstaliListNazivFormatedOIB_1">
      <item>ZZ Raimonds Krezevskis</item>
      <item>Steč. uprav. Alma Klepac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ILIĆ i dr.</izvorni_sadrzaj>
    <derivirana_varijabla naziv="DomainObject.Predmet.StrankaIDrugi_1">SREĆKO ILIĆ i dr.</derivirana_varijabla>
  </DomainObject.Predmet.StrankaIDrugi>
  <DomainObject.Predmet.ProtustrankaIDrugi>
    <izvorni_sadrzaj>ELKOTECH d.o.o. u likvidaciji</izvorni_sadrzaj>
    <derivirana_varijabla naziv="DomainObject.Predmet.ProtustrankaIDrugi_1">ELKOTECH d.o.o. u likvidaciji</derivirana_varijabla>
  </DomainObject.Predmet.ProtustrankaIDrugi>
  <DomainObject.Predmet.StrankaIDrugiAdressOIB>
    <izvorni_sadrzaj>SREĆKO ILIĆ, SMIČIKLASOVA 18, 10000 Zagreb i dr.</izvorni_sadrzaj>
    <derivirana_varijabla naziv="DomainObject.Predmet.StrankaIDrugiAdressOIB_1">SREĆKO ILIĆ, SMIČIKLASOVA 18, 10000 Zagreb i dr.</derivirana_varijabla>
  </DomainObject.Predmet.StrankaIDrugiAdressOIB>
  <DomainObject.Predmet.ProtustrankaIDrugiAdressOIB>
    <izvorni_sadrzaj>ELKOTECH d.o.o. u likvidaciji, OIB 29280618267, TOMISLAVOVA 11, 10000 Zagreb</izvorni_sadrzaj>
    <derivirana_varijabla naziv="DomainObject.Predmet.ProtustrankaIDrugiAdressOIB_1">ELKOTECH d.o.o. u likvidaciji, OIB 29280618267,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2012.</izvorni_sadrzaj>
    <derivirana_varijabla naziv="DomainObject.Predmet.OdlukaRjesenje.DatumDonosenjaOdluke_1">30. listopada 2012.</derivirana_varijabla>
  </DomainObject.Predmet.OdlukaRjesenje.DatumDonosenjaOdluke>
  <DomainObject.Predmet.OdlukaRjesenje.DatumPravomocnosti>
    <izvorni_sadrzaj>27. studenog 2012.</izvorni_sadrzaj>
    <derivirana_varijabla naziv="DomainObject.Predmet.OdlukaRjesenje.DatumPravomocnosti_1">27. studenog 2012.</derivirana_varijabla>
  </DomainObject.Predmet.OdlukaRjesenje.DatumPravomocnosti>
  <DomainObject.Predmet.OdlukaRjesenje.Oznaka>
    <izvorni_sadrzaj>St-395/2012-51</izvorni_sadrzaj>
    <derivirana_varijabla naziv="DomainObject.Predmet.OdlukaRjesenje.Oznaka_1">St-395/2012-51</derivirana_varijabla>
  </DomainObject.Predmet.OdlukaRjesenje.Oznaka>
  <DomainObject.Predmet.SudioniciListNaziv>
    <izvorni_sadrzaj>
      <item>TOMISLAV OREHOVEC</item>
      <item>SREĆKO ILIĆ</item>
      <item>ELKOTECH d.o.o. u likvidaciji</item>
      <item>ZZ Raimonds Krezevskis</item>
      <item>Steč. uprav. Alma Klepac</item>
    </izvorni_sadrzaj>
    <derivirana_varijabla naziv="DomainObject.Predmet.SudioniciListNaziv_1">
      <item>TOMISLAV OREHOVEC</item>
      <item>SREĆKO ILIĆ</item>
      <item>ELKOTECH d.o.o. u likvidaciji</item>
      <item>ZZ Raimonds Krezevskis</item>
      <item>Steč. uprav. Alma Klepac</item>
    </derivirana_varijabla>
  </DomainObject.Predmet.SudioniciListNaziv>
  <DomainObject.Predmet.SudioniciListAdressOIB>
    <izvorni_sadrzaj>
      <item>TOMISLAV OREHOVEC, SMIČIKLASOVA 18,10000 Zagreb</item>
      <item>SREĆKO ILIĆ, SMIČIKLASOVA 18,10000 Zagreb</item>
      <item>ELKOTECH d.o.o. u likvidaciji, OIB 29280618267, TOMISLAVOVA 11,10000 Zagreb</item>
      <item>ZZ Raimonds Krezevskis, Tomislavova 11,10 000 Zagreb</item>
      <item>Steč. uprav. Alma Klepac, Drage Gervaisa 4,10 000 Zagreb</item>
    </izvorni_sadrzaj>
    <derivirana_varijabla naziv="DomainObject.Predmet.SudioniciListAdressOIB_1">
      <item>TOMISLAV OREHOVEC, SMIČIKLASOVA 18,10000 Zagreb</item>
      <item>SREĆKO ILIĆ, SMIČIKLASOVA 18,10000 Zagreb</item>
      <item>ELKOTECH d.o.o. u likvidaciji, OIB 29280618267, TOMISLAVOVA 11,10000 Zagreb</item>
      <item>ZZ Raimonds Krezevskis, Tomislavova 11,10 000 Zagreb</item>
      <item>Steč. uprav. Alma Klepac, Drage Gervaisa 4,10 000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29280618267</item>
      <item>, OIB null</item>
      <item>, OIB null</item>
    </izvorni_sadrzaj>
    <derivirana_varijabla naziv="DomainObject.Predmet.SudioniciListNazivOIB_1">
      <item>, OIB null</item>
      <item>, OIB null</item>
      <item>, OIB 29280618267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F27A5-CF9E-437C-B1B8-B07657887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1785</properties:Characters>
  <properties:Lines>66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2016-02-12T13:35:00Z</dcterms:created>
  <dc:creator>nmarkovic</dc:creator>
  <cp:lastModifiedBy>Ivana Rogić</cp:lastModifiedBy>
  <cp:lastPrinted>2016-02-17T14:03:00Z</cp:lastPrinted>
  <dcterms:modified xmlns:xsi="http://www.w3.org/2001/XMLSchema-instance" xsi:type="dcterms:W3CDTF">2016-02-17T14:03:00Z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