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e44d" w14:paraId="127e44d" w:rsidRDefault="00633091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St-190/15-108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430547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882873" w:rsidR="00882873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522D49" w:rsidR="00E5722E">
      <w:pPr>
        <w:pStyle w:val="Tijeloteksta"/>
        <w:rPr>
          <w:b/>
          <w:bCs/>
        </w:rPr>
      </w:pPr>
    </w:p>
    <w:p w:rsidRDefault="002F4FC2" w:rsidP="00882873" w:rsidR="002F4FC2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</w:t>
      </w:r>
      <w:r w:rsidR="00A66AFA">
        <w:t xml:space="preserve">7. srpnja 2017.     </w:t>
      </w:r>
      <w:r>
        <w:t xml:space="preserve">           </w:t>
      </w:r>
    </w:p>
    <w:p w:rsidRDefault="006E2E0D" w:rsidP="00430547" w:rsidR="002F4FC2">
      <w:pPr>
        <w:ind w:firstLine="708"/>
        <w:jc w:val="both"/>
      </w:pPr>
      <w:r>
        <w:t xml:space="preserve">          </w:t>
      </w:r>
    </w:p>
    <w:p w:rsidRDefault="00E5722E" w:rsidP="00D63FFA" w:rsidR="00E5722E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2F4FC2" w:rsidP="00A2646D" w:rsidR="002F4FC2" w:rsidRPr="00AE7D8E">
      <w:pPr>
        <w:jc w:val="both"/>
      </w:pPr>
    </w:p>
    <w:p w:rsidRDefault="00F35A55" w:rsidP="00430547" w:rsidR="00244BF6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DD34D7">
        <w:t>Hrvoju Ljubičić, Osijek, Kolodvorska 146, OIB 94147972791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DD34D7" w:rsidP="00DD34D7" w:rsidR="00DD34D7">
      <w:pPr>
        <w:pStyle w:val="Odlomakpopisa"/>
        <w:numPr>
          <w:ilvl w:val="0"/>
          <w:numId w:val="15"/>
        </w:numPr>
      </w:pPr>
      <w: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DD34D7" w:rsidP="00DD34D7" w:rsidR="00DD34D7">
      <w:pPr>
        <w:pStyle w:val="Odlomakpopisa"/>
        <w:numPr>
          <w:ilvl w:val="0"/>
          <w:numId w:val="12"/>
        </w:numPr>
        <w:ind w:left="1425"/>
      </w:pPr>
      <w:r>
        <w:t>stan 30 nalazi se na petom katu, a sastoji se od: predprostora, kupaonice, ostave, sobe s kuhinjom, sobe i loggie, ukupne površine 60,74 m2, te sporednog dijela koji se sastoji od drvarnice 30, na međukatu, površine 2,87 m2,</w:t>
      </w:r>
    </w:p>
    <w:p w:rsidRDefault="004323C4" w:rsidP="00244BF6" w:rsidR="004323C4" w:rsidRPr="00244BF6">
      <w:pPr>
        <w:pStyle w:val="Odlomakpopisa"/>
        <w:ind w:left="1425"/>
        <w:rPr>
          <w:b/>
          <w:bCs/>
        </w:rPr>
      </w:pPr>
      <w:r w:rsidRPr="004323C4">
        <w:rPr>
          <w:b/>
          <w:bCs/>
        </w:rPr>
        <w:t xml:space="preserve">za kupovninu u iznosu od  </w:t>
      </w:r>
      <w:r w:rsidR="00DD34D7">
        <w:rPr>
          <w:b/>
          <w:bCs/>
        </w:rPr>
        <w:t xml:space="preserve">278.801,88 </w:t>
      </w:r>
      <w:r w:rsidRPr="00244BF6">
        <w:rPr>
          <w:b/>
          <w:bCs/>
        </w:rPr>
        <w:t xml:space="preserve">kn.  </w:t>
      </w:r>
    </w:p>
    <w:p w:rsidRDefault="00E5722E" w:rsidP="00522D49" w:rsidR="00E5722E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7912D3">
        <w:t>Hrvoje Ljubičić, Osijek, Kolodvorska 146, OIB 94147972791</w:t>
      </w:r>
      <w:r w:rsidR="00244BF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4323C4">
        <w:t>, za nekretninu navedenu u točki I 1.</w:t>
      </w:r>
      <w:r w:rsidR="00AE7D8E">
        <w:t xml:space="preserve"> u iznosu od </w:t>
      </w:r>
      <w:r w:rsidR="007912D3">
        <w:t>250.920,88</w:t>
      </w:r>
      <w:r w:rsidR="00552E70">
        <w:t xml:space="preserve"> kn, na </w:t>
      </w:r>
      <w:r w:rsidR="00AE43E1">
        <w:t>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E5722E" w:rsidP="00522D49" w:rsidR="00E5722E">
      <w:pPr>
        <w:pStyle w:val="Tijeloteksta"/>
      </w:pPr>
    </w:p>
    <w:p w:rsidRDefault="00F35A55" w:rsidP="00430547" w:rsidR="00430547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6122B" w:rsidP="00E5722E" w:rsidR="00E6122B">
      <w:pPr>
        <w:pStyle w:val="Tijeloteksta"/>
        <w:jc w:val="center"/>
      </w:pPr>
    </w:p>
    <w:p w:rsidRDefault="00F35A55" w:rsidP="00522D49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522D49">
        <w:t>ješenja.</w:t>
      </w:r>
    </w:p>
    <w:p w:rsidRDefault="00522D49" w:rsidP="00522D49" w:rsidR="00522D49" w:rsidRPr="00522D49">
      <w:pPr>
        <w:pStyle w:val="Tijeloteksta"/>
        <w:ind w:left="1065"/>
      </w:pPr>
    </w:p>
    <w:p w:rsidRDefault="00F35A55" w:rsidP="00E6122B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EA0702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912D3" w:rsidP="00EA0702" w:rsidR="007912D3">
      <w:pPr>
        <w:pStyle w:val="Tijeloteksta"/>
        <w:ind w:left="1065"/>
      </w:pPr>
    </w:p>
    <w:p w:rsidRDefault="00430547" w:rsidP="00430547" w:rsidR="00430547">
      <w:pPr>
        <w:pStyle w:val="Tijeloteksta"/>
        <w:jc w:val="center"/>
      </w:pPr>
      <w:r>
        <w:lastRenderedPageBreak/>
        <w:t>2</w:t>
      </w:r>
    </w:p>
    <w:p w:rsidRDefault="007912D3" w:rsidP="00430547" w:rsidR="00430547">
      <w:pPr>
        <w:pStyle w:val="Tijeloteksta"/>
        <w:ind w:left="1065"/>
        <w:jc w:val="right"/>
      </w:pPr>
      <w:r>
        <w:t>13 St-190/15-108</w:t>
      </w:r>
    </w:p>
    <w:p w:rsidRDefault="00430547" w:rsidP="00430547" w:rsidR="00430547">
      <w:pPr>
        <w:pStyle w:val="Tijeloteksta"/>
        <w:ind w:left="1065"/>
        <w:jc w:val="right"/>
      </w:pP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A2646D" w:rsidP="00522D49" w:rsidR="00E5722E" w:rsidRPr="00522D49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430547" w:rsidP="00737C36" w:rsidR="00430547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5722E" w:rsidP="00B217D9" w:rsidR="00E5722E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E5722E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2F4FC2">
        <w:t>6. srpnja 2017.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7912D3">
        <w:t>Hrvoju Ljubičić, Osijek, Kolodvorska 146, OIB 94147972791</w:t>
      </w:r>
      <w:r w:rsidR="00EA0702">
        <w:t xml:space="preserve">. </w:t>
      </w:r>
      <w:r w:rsidR="00605981">
        <w:t>Kao jedini ponudite</w:t>
      </w:r>
      <w:r w:rsidR="002F4FC2">
        <w:t>lj za nekretnine navedene u točk</w:t>
      </w:r>
      <w:r w:rsidR="00605981">
        <w:t>i I</w:t>
      </w:r>
      <w:r w:rsidR="002F4FC2">
        <w:t xml:space="preserve"> </w:t>
      </w:r>
      <w:r w:rsidR="00EA0702">
        <w:t>1.</w:t>
      </w:r>
      <w:r w:rsidR="00605981">
        <w:t xml:space="preserve"> ovog rješenja dao je ponudu u iznosu od </w:t>
      </w:r>
      <w:r w:rsidR="007912D3">
        <w:t>278.801,88</w:t>
      </w:r>
      <w:r w:rsidR="00EA0702">
        <w:t xml:space="preserve"> kn</w:t>
      </w:r>
      <w:r w:rsidR="00A91C43">
        <w:t>. Stečajni sudac utvrdio je da je ponuditelj</w:t>
      </w:r>
      <w:r w:rsidR="002F4FC2">
        <w:t xml:space="preserve"> </w:t>
      </w:r>
      <w:r w:rsidR="007912D3">
        <w:t>Hrvoju Ljubičić, Osijek</w:t>
      </w:r>
      <w:r w:rsidR="00A91C43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430547" w:rsidP="00D63FFA" w:rsidR="00430547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 xml:space="preserve">U Osijeku </w:t>
      </w:r>
      <w:r w:rsidR="002F4FC2">
        <w:t xml:space="preserve">6. srpanj 2017. </w:t>
      </w:r>
      <w:r w:rsidR="00E5722E">
        <w:t xml:space="preserve">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E5722E" w:rsidP="0070012E" w:rsidR="00E5722E"/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7912D3">
        <w:t>Hrvoju Ljubičić, Osijek, Kolodvorska 146</w:t>
      </w:r>
      <w:r w:rsidR="003B5ADE">
        <w:t xml:space="preserve"> po punomoćniku Darko Peko Lončar, Višnjevac, Dravska 10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E5722E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3B7C17" w:rsidP="00E5722E" w:rsidR="00E5722E" w:rsidRPr="009438AC">
      <w:pPr>
        <w:numPr>
          <w:ilvl w:val="0"/>
          <w:numId w:val="1"/>
        </w:numPr>
      </w:pPr>
      <w:r>
        <w:t>kal.</w:t>
      </w:r>
    </w:p>
    <w:p w:rsidRDefault="002A5965" w:rsidP="002A5965" w:rsidR="002A5965" w:rsidRPr="009438AC">
      <w:pPr>
        <w:ind w:left="360"/>
      </w:pPr>
    </w:p>
    <w:sectPr w:rsidSect="00430547" w:rsidR="002A5965" w:rsidRPr="009438AC">
      <w:pgSz w:h="16838" w:w="11906"/>
      <w:pgMar w:gutter="0" w:footer="708" w:header="708" w:left="1440" w:bottom="851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63749"/>
    <w:multiLevelType w:val="hybridMultilevel"/>
    <w:tmpl w:val="C154602C"/>
    <w:lvl w:tplc="3D100F7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7A6D4D"/>
    <w:multiLevelType w:val="hybridMultilevel"/>
    <w:tmpl w:val="90D48394"/>
    <w:lvl w:tplc="8B66474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2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5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44BF6"/>
    <w:rsid w:val="00260103"/>
    <w:rsid w:val="00272C5B"/>
    <w:rsid w:val="002A5965"/>
    <w:rsid w:val="002E6296"/>
    <w:rsid w:val="002F4FC2"/>
    <w:rsid w:val="0035360E"/>
    <w:rsid w:val="00360A8F"/>
    <w:rsid w:val="003B5ADE"/>
    <w:rsid w:val="003B7C17"/>
    <w:rsid w:val="003E6C32"/>
    <w:rsid w:val="00430547"/>
    <w:rsid w:val="004323C4"/>
    <w:rsid w:val="004D5C30"/>
    <w:rsid w:val="00522D49"/>
    <w:rsid w:val="00552E70"/>
    <w:rsid w:val="00605981"/>
    <w:rsid w:val="00633091"/>
    <w:rsid w:val="00657546"/>
    <w:rsid w:val="006C318A"/>
    <w:rsid w:val="006E2E0D"/>
    <w:rsid w:val="0070012E"/>
    <w:rsid w:val="00737C36"/>
    <w:rsid w:val="00753AD5"/>
    <w:rsid w:val="00780F93"/>
    <w:rsid w:val="007912D3"/>
    <w:rsid w:val="007F029F"/>
    <w:rsid w:val="00836734"/>
    <w:rsid w:val="00882873"/>
    <w:rsid w:val="009438AC"/>
    <w:rsid w:val="009B6C68"/>
    <w:rsid w:val="009C1B13"/>
    <w:rsid w:val="00A2646D"/>
    <w:rsid w:val="00A30D25"/>
    <w:rsid w:val="00A66AFA"/>
    <w:rsid w:val="00A91C43"/>
    <w:rsid w:val="00AE43E1"/>
    <w:rsid w:val="00AE7D8E"/>
    <w:rsid w:val="00AF2274"/>
    <w:rsid w:val="00B217D9"/>
    <w:rsid w:val="00B34F15"/>
    <w:rsid w:val="00B961EB"/>
    <w:rsid w:val="00BB5F40"/>
    <w:rsid w:val="00BF7A36"/>
    <w:rsid w:val="00C00974"/>
    <w:rsid w:val="00C067DF"/>
    <w:rsid w:val="00C868B3"/>
    <w:rsid w:val="00CF6A1A"/>
    <w:rsid w:val="00D07E0F"/>
    <w:rsid w:val="00D22B2F"/>
    <w:rsid w:val="00D3189F"/>
    <w:rsid w:val="00D63FFA"/>
    <w:rsid w:val="00D67D22"/>
    <w:rsid w:val="00DA6676"/>
    <w:rsid w:val="00DD34D7"/>
    <w:rsid w:val="00DD53EC"/>
    <w:rsid w:val="00DF6C09"/>
    <w:rsid w:val="00E21566"/>
    <w:rsid w:val="00E363A9"/>
    <w:rsid w:val="00E51A88"/>
    <w:rsid w:val="00E5722E"/>
    <w:rsid w:val="00E6122B"/>
    <w:rsid w:val="00EA0702"/>
    <w:rsid w:val="00EE3D3C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3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3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F4D95-4181-4CBE-B198-C231EC9C2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717</properties:Words>
  <properties:Characters>3849</properties:Characters>
  <properties:Lines>105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2017-07-06T12:12:00Z</dcterms:created>
  <dc:creator>Herman Jadranka</dc:creator>
  <cp:lastModifiedBy>Maja Kocijan</cp:lastModifiedBy>
  <cp:lastPrinted>2017-07-07T07:58:00Z</cp:lastPrinted>
  <dcterms:modified xmlns:xsi="http://www.w3.org/2001/XMLSchema-instance" xsi:type="dcterms:W3CDTF">2017-07-07T10:02:00Z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