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92cd" w14:paraId="2ae92cd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2B0E1A">
        <w:rPr>
          <w:b/>
        </w:rPr>
        <w:t>796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2B0E1A">
        <w:rPr>
          <w:b/>
        </w:rPr>
        <w:t>7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C96F43" w:rsidR="005C6F0E">
      <w:pPr>
        <w:rPr>
          <w:b/>
        </w:rPr>
      </w:pPr>
      <w:r>
        <w:rPr>
          <w:b/>
        </w:rPr>
        <w:t>Split, Sukoišanska 6</w:t>
      </w:r>
    </w:p>
    <w:p w:rsidRDefault="000C11F2" w:rsidP="00C96F43" w:rsidR="000C11F2">
      <w:pPr>
        <w:jc w:val="center"/>
        <w:rPr>
          <w:b/>
        </w:rPr>
      </w:pPr>
    </w:p>
    <w:p w:rsidRDefault="002B0E1A" w:rsidP="00C96F43" w:rsidR="002B0E1A">
      <w:pPr>
        <w:jc w:val="center"/>
        <w:rPr>
          <w:b/>
        </w:rPr>
      </w:pPr>
    </w:p>
    <w:p w:rsidRDefault="00451E27" w:rsidP="00374CE0" w:rsidR="00430E10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595122" w:rsidP="00374CE0" w:rsidR="00595122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2B0E1A" w:rsidRPr="002B0E1A">
        <w:t>RK LINE, d.o.o., Krešimirova 10, 21311 Podstrana, OIB: 34874739402</w:t>
      </w:r>
      <w:r w:rsidR="00451E27" w:rsidRPr="00A27FE8">
        <w:t xml:space="preserve">, dana </w:t>
      </w:r>
      <w:r w:rsidR="00D63CE0">
        <w:t>04</w:t>
      </w:r>
      <w:r w:rsidR="00CD578D">
        <w:t xml:space="preserve">. </w:t>
      </w:r>
      <w:r w:rsidR="00D63CE0">
        <w:t>rujn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2B0E1A" w:rsidRPr="002B0E1A">
        <w:t>RK LINE, d.o.o., Krešimirova 10, 21311 Podstrana, OIB: 34874739402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D63CE0">
        <w:t>04</w:t>
      </w:r>
      <w:r w:rsidR="00A90A96">
        <w:t xml:space="preserve">. </w:t>
      </w:r>
      <w:r w:rsidR="00D63CE0">
        <w:t>rujn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D63CE0">
        <w:t>0</w:t>
      </w:r>
      <w:r w:rsidR="009247F2" w:rsidRPr="00A27FE8">
        <w:t>,</w:t>
      </w:r>
      <w:r w:rsidR="006542E1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9205C4" w:rsidRPr="009205C4">
        <w:t>Damir Vrca, Split, Stoci 2A, OIB: 72900552088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2B0E1A" w:rsidRPr="002B0E1A">
        <w:t>RK LINE, d.o.o., Krešimirova 10, 21311 Podstrana, OIB: 34874739402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374CE0" w:rsidR="00021839" w:rsidRPr="00374CE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430E10" w:rsidP="00F54DA7" w:rsidR="00430E10">
      <w:pPr>
        <w:jc w:val="center"/>
        <w:rPr>
          <w:b/>
        </w:rPr>
      </w:pPr>
    </w:p>
    <w:p w:rsidRDefault="00314C95" w:rsidP="00F54DA7" w:rsidR="00314C95">
      <w:pPr>
        <w:jc w:val="center"/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2B0E1A" w:rsidP="002B0E1A" w:rsidR="002B0E1A">
      <w:pPr>
        <w:ind w:firstLine="708"/>
        <w:jc w:val="both"/>
      </w:pPr>
      <w:r>
        <w:t xml:space="preserve">Predlagatelj Financijska agencija je prijedlogom predložio otvaranje stečajnog postupka nad dužnikom RK LINE, d.o.o., Krešimirova 10, 21311 Podstrana, OIB: 34874739402. U prijedlogu se u bitnome navodi da temeljem čl. 110. st. 1. SZ-a podnosi prijedlog, te da na dan 02.08.2017.g. dužnik ima u očevidniku redoslijeda osnova za plaćanje evidentirane osnove za plaćanje u neprekinutom razdoblju od 120 dana u ukupnom iznosu od 18.718,47 kuna u koji iznos je uračunata kamata i naknada </w:t>
      </w:r>
      <w:r>
        <w:lastRenderedPageBreak/>
        <w:t>predlagatelja za provedbu ovrhe na novčanim sredstvima. Navodi se da dužnik ima 1 zaposlenog, te da ima otvoren račun kod Privredne banke d.d.</w:t>
      </w:r>
    </w:p>
    <w:p w:rsidRDefault="002B0E1A" w:rsidP="002B0E1A" w:rsidR="002B0E1A">
      <w:pPr>
        <w:ind w:firstLine="708"/>
        <w:jc w:val="both"/>
      </w:pPr>
    </w:p>
    <w:p w:rsidRDefault="002B0E1A" w:rsidP="002B0E1A" w:rsidR="002B0E1A">
      <w:pPr>
        <w:ind w:firstLine="708"/>
        <w:jc w:val="both"/>
      </w:pPr>
      <w:r>
        <w:t xml:space="preserve">Na ročište održano 06. srpnja 2018.g. zastupnik po zakonu dužnika je naveo da se ne protivi otvaranju stečaja, da priznaje postojanje stečajnog razloga, da dužnik ne posluje i da nema nikakve imovine. Sud je i službenim putem zatražio od Općinskog suda i Centra za vozila Hrvatske d.d. podatke o imovini dužnika. Iz uvjerenja Centra za vozila Hrvatske d.d. (l.s. 18) proizlazi da dužnik nije evidentiran kao vlasnik vozila, a iz potvrde Općinskog suda u Splitu (l.s. 22) proizlazi da dužnik nije upisan kao vlasnik nekretnine. </w:t>
      </w:r>
    </w:p>
    <w:p w:rsidRDefault="002B0E1A" w:rsidP="002B0E1A" w:rsidR="002B0E1A">
      <w:pPr>
        <w:ind w:firstLine="708"/>
        <w:jc w:val="both"/>
      </w:pPr>
    </w:p>
    <w:p w:rsidRDefault="002B0E1A" w:rsidP="002B0E1A" w:rsidR="00D63CE0">
      <w:pPr>
        <w:ind w:firstLine="708"/>
        <w:jc w:val="both"/>
      </w:pPr>
      <w:r>
        <w:t>Iz potvrde FINA od 05.07.2018.g. (l.s. 16) je vidljivo da u Očevidniku redoslijeda osnova za plaćanje na dan izdavanja potvrde dužnik ima evidentirane ne izvršene osnove za plaćanje u neprekidnom razdoblju od 456 dana. Kod stečajnog dužnika je stoga ispunjen stečajni razlog nesposobnosti za plaćanje.</w:t>
      </w:r>
    </w:p>
    <w:p w:rsidRDefault="009205C4" w:rsidP="009205C4" w:rsidR="009205C4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2B0E1A">
        <w:t>796</w:t>
      </w:r>
      <w:r w:rsidR="00DD0B5E">
        <w:t>/201</w:t>
      </w:r>
      <w:r w:rsidR="002B0E1A">
        <w:t>7</w:t>
      </w:r>
      <w:r w:rsidR="00A90A96">
        <w:t xml:space="preserve"> od </w:t>
      </w:r>
      <w:r w:rsidR="00D63CE0">
        <w:t>17</w:t>
      </w:r>
      <w:r w:rsidR="006542E1">
        <w:t>. sr</w:t>
      </w:r>
      <w:r w:rsidR="00BF02AA">
        <w:t>p</w:t>
      </w:r>
      <w:r w:rsidR="00BC6AC0">
        <w:t>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D63CE0" w:rsidRPr="00D63CE0">
        <w:t>St-</w:t>
      </w:r>
      <w:r w:rsidR="002B0E1A">
        <w:t>796</w:t>
      </w:r>
      <w:r w:rsidR="00D63CE0" w:rsidRPr="00D63CE0">
        <w:t>/201</w:t>
      </w:r>
      <w:r w:rsidR="002B0E1A">
        <w:t>7</w:t>
      </w:r>
      <w:r w:rsidR="00D63CE0" w:rsidRPr="00D63CE0">
        <w:t xml:space="preserve"> od 17. srpnja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0C11F2" w:rsidP="00AC588F" w:rsidR="000C11F2">
      <w:pPr>
        <w:rPr>
          <w:b/>
        </w:rPr>
      </w:pPr>
    </w:p>
    <w:p w:rsidRDefault="002B0E1A" w:rsidP="0025613F" w:rsidR="002B0E1A">
      <w:pPr>
        <w:jc w:val="center"/>
        <w:rPr>
          <w:b/>
        </w:rPr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D63CE0">
        <w:rPr>
          <w:b/>
        </w:rPr>
        <w:t>04</w:t>
      </w:r>
      <w:r w:rsidR="00CD578D">
        <w:rPr>
          <w:b/>
        </w:rPr>
        <w:t xml:space="preserve">. </w:t>
      </w:r>
      <w:r w:rsidR="00D63CE0">
        <w:rPr>
          <w:b/>
        </w:rPr>
        <w:t>rujn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8E00CB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lastRenderedPageBreak/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7359E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2B0E1A">
      <w:rPr>
        <w:rFonts w:hAnsi="Book Antiqua" w:ascii="Book Antiqua"/>
        <w:b/>
        <w:sz w:val="20"/>
        <w:szCs w:val="20"/>
      </w:rPr>
      <w:t>796</w:t>
    </w:r>
    <w:r w:rsidRPr="00561380">
      <w:rPr>
        <w:rFonts w:hAnsi="Book Antiqua" w:ascii="Book Antiqua"/>
        <w:b/>
        <w:sz w:val="20"/>
        <w:szCs w:val="20"/>
      </w:rPr>
      <w:t>/201</w:t>
    </w:r>
    <w:r w:rsidR="002B0E1A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359E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C5D37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407F"/>
    <w:rsid w:val="00731A2D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73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5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5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5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5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73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5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5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5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5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
- 1 zaposleni</izvorni_sadrzaj>
    <derivirana_varijabla naziv="DomainObject.Predmet.Opis_1">Prijedlog za otvaranje stečajnog postupka (čl. 110 SZ-a)
- 1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St-796/2017</izvorni_sadrzaj>
    <derivirana_varijabla naziv="DomainObject.Predmet.OznakaBroj_1">St-796/2017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RK LINE, d.o.o. za promidžbu</izvorni_sadrzaj>
    <derivirana_varijabla naziv="DomainObject.Predmet.ProtustrankaFormated_1">  RK LINE, d.o.o. za promidžbu</derivirana_varijabla>
  </DomainObject.Predmet.ProtustrankaFormated>
  <DomainObject.Predmet.ProtustrankaFormatedOIB>
    <izvorni_sadrzaj>  RK LINE, d.o.o. za promidžbu, OIB 34874739402</izvorni_sadrzaj>
    <derivirana_varijabla naziv="DomainObject.Predmet.ProtustrankaFormatedOIB_1">  RK LINE, d.o.o. za promidžbu, OIB 34874739402</derivirana_varijabla>
  </DomainObject.Predmet.ProtustrankaFormatedOIB>
  <DomainObject.Predmet.ProtustrankaFormatedWithAdress>
    <izvorni_sadrzaj> RK LINE, d.o.o. za promidžbu, Krešimirova 10, 21311 Podstrana</izvorni_sadrzaj>
    <derivirana_varijabla naziv="DomainObject.Predmet.ProtustrankaFormatedWithAdress_1"> RK LINE, d.o.o. za promidžbu, Krešimirova 10, 21311 Podstrana</derivirana_varijabla>
  </DomainObject.Predmet.ProtustrankaFormatedWithAdress>
  <DomainObject.Predmet.ProtustrankaFormatedWithAdressOIB>
    <izvorni_sadrzaj> RK LINE, d.o.o. za promidžbu, OIB 34874739402, Krešimirova 10, 21311 Podstrana</izvorni_sadrzaj>
    <derivirana_varijabla naziv="DomainObject.Predmet.ProtustrankaFormatedWithAdressOIB_1"> RK LINE, d.o.o. za promidžbu, OIB 34874739402, Krešimirova 10, 21311 Podstrana</derivirana_varijabla>
  </DomainObject.Predmet.ProtustrankaFormatedWithAdressOIB>
  <DomainObject.Predmet.ProtustrankaWithAdress>
    <izvorni_sadrzaj>RK LINE, d.o.o. za promidžbu Krešimirova 10, 21311 Podstrana</izvorni_sadrzaj>
    <derivirana_varijabla naziv="DomainObject.Predmet.ProtustrankaWithAdress_1">RK LINE, d.o.o. za promidžbu Krešimirova 10, 21311 Podstrana</derivirana_varijabla>
  </DomainObject.Predmet.ProtustrankaWithAdress>
  <DomainObject.Predmet.ProtustrankaWithAdressOIB>
    <izvorni_sadrzaj>RK LINE, d.o.o. za promidžbu, OIB 34874739402, Krešimirova 10, 21311 Podstrana</izvorni_sadrzaj>
    <derivirana_varijabla naziv="DomainObject.Predmet.ProtustrankaWithAdressOIB_1">RK LINE, d.o.o. za promidžbu, OIB 34874739402, Krešimirova 10, 21311 Podstrana</derivirana_varijabla>
  </DomainObject.Predmet.ProtustrankaWithAdressOIB>
  <DomainObject.Predmet.ProtustrankaNazivFormated>
    <izvorni_sadrzaj>RK LINE, d.o.o. za promidžbu</izvorni_sadrzaj>
    <derivirana_varijabla naziv="DomainObject.Predmet.ProtustrankaNazivFormated_1">RK LINE, d.o.o. za promidžbu</derivirana_varijabla>
  </DomainObject.Predmet.ProtustrankaNazivFormated>
  <DomainObject.Predmet.ProtustrankaNazivFormatedOIB>
    <izvorni_sadrzaj>RK LINE, d.o.o. za promidžbu, OIB 34874739402</izvorni_sadrzaj>
    <derivirana_varijabla naziv="DomainObject.Predmet.ProtustrankaNazivFormatedOIB_1">RK LINE, d.o.o. za promidžbu, OIB 34874739402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18718.47</izvorni_sadrzaj>
    <derivirana_varijabla naziv="DomainObject.Predmet.TrenutnaVrijednost_1">18718.47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RK LINE, d.o.o. za promidžbu</item>
    </izvorni_sadrzaj>
    <derivirana_varijabla naziv="DomainObject.Predmet.ProtuStrankaListFormated_1">
      <item>RK LINE, d.o.o. za promidžbu</item>
    </derivirana_varijabla>
  </DomainObject.Predmet.ProtuStrankaListFormated>
  <DomainObject.Predmet.ProtuStrankaListFormatedOIB>
    <izvorni_sadrzaj>
      <item>RK LINE, d.o.o. za promidžbu, OIB 34874739402</item>
    </izvorni_sadrzaj>
    <derivirana_varijabla naziv="DomainObject.Predmet.ProtuStrankaListFormatedOIB_1">
      <item>RK LINE, d.o.o. za promidžbu, OIB 34874739402</item>
    </derivirana_varijabla>
  </DomainObject.Predmet.ProtuStrankaListFormatedOIB>
  <DomainObject.Predmet.ProtuStrankaListFormatedWithAdress>
    <izvorni_sadrzaj>
      <item>RK LINE, d.o.o. za promidžbu, Krešimirova 10, 21311 Podstrana</item>
    </izvorni_sadrzaj>
    <derivirana_varijabla naziv="DomainObject.Predmet.ProtuStrankaListFormatedWithAdress_1">
      <item>RK LINE, d.o.o. za promidžbu, Krešimirova 10, 21311 Podstrana</item>
    </derivirana_varijabla>
  </DomainObject.Predmet.ProtuStrankaListFormatedWithAdress>
  <DomainObject.Predmet.ProtuStrankaListFormatedWithAdressOIB>
    <izvorni_sadrzaj>
      <item>RK LINE, d.o.o. za promidžbu, OIB 34874739402, Krešimirova 10, 21311 Podstrana</item>
    </izvorni_sadrzaj>
    <derivirana_varijabla naziv="DomainObject.Predmet.ProtuStrankaListFormatedWithAdressOIB_1">
      <item>RK LINE, d.o.o. za promidžbu, OIB 34874739402, Krešimirova 10, 21311 Podstrana</item>
    </derivirana_varijabla>
  </DomainObject.Predmet.ProtuStrankaListFormatedWithAdressOIB>
  <DomainObject.Predmet.ProtuStrankaListNazivFormated>
    <izvorni_sadrzaj>
      <item>RK LINE, d.o.o. za promidžbu</item>
    </izvorni_sadrzaj>
    <derivirana_varijabla naziv="DomainObject.Predmet.ProtuStrankaListNazivFormated_1">
      <item>RK LINE, d.o.o. za promidžbu</item>
    </derivirana_varijabla>
  </DomainObject.Predmet.ProtuStrankaListNazivFormated>
  <DomainObject.Predmet.ProtuStrankaListNazivFormatedOIB>
    <izvorni_sadrzaj>
      <item>RK LINE, d.o.o. za promidžbu, OIB 34874739402</item>
    </izvorni_sadrzaj>
    <derivirana_varijabla naziv="DomainObject.Predmet.ProtuStrankaListNazivFormatedOIB_1">
      <item>RK LINE, d.o.o. za promidžbu, OIB 34874739402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RK LINE, d.o.o. za promidžbu</izvorni_sadrzaj>
    <derivirana_varijabla naziv="DomainObject.Predmet.ProtustrankaIDrugi_1">RK LINE, d.o.o. za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RK LINE, d.o.o. za promidžbu, OIB 34874739402, Krešimirova 10, 21311 Podstrana</izvorni_sadrzaj>
    <derivirana_varijabla naziv="DomainObject.Predmet.ProtustrankaIDrugiAdressOIB_1">RK LINE, d.o.o. za promidžbu, OIB 34874739402, Krešimirova 10,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RK LINE, d.o.o. za promidžbu</item>
      <item>FINANCIJSKA AGENCIJA, RC SPLIT</item>
    </izvorni_sadrzaj>
    <derivirana_varijabla naziv="DomainObject.Predmet.SudioniciListNaziv_1">
      <item>RK LINE, d.o.o. za promidžbu</item>
      <item>FINANCIJSKA AGENCIJA, RC SPLIT</item>
    </derivirana_varijabla>
  </DomainObject.Predmet.SudioniciListNaziv>
  <DomainObject.Predmet.SudioniciListAdressOIB>
    <izvorni_sadrzaj>
      <item>RK LINE, d.o.o. za promidžbu, OIB 34874739402, Krešimirova 10,21311 Podstrana</item>
      <item>FINANCIJSKA AGENCIJA, RC SPLIT, OIB 85821130368, Mažuranićevo šetalište 24 b,21000 Split</item>
    </izvorni_sadrzaj>
    <derivirana_varijabla naziv="DomainObject.Predmet.SudioniciListAdressOIB_1">
      <item>RK LINE, d.o.o. za promidžbu, OIB 34874739402, Krešimirova 10,21311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34874739402</item>
      <item>, OIB 85821130368</item>
    </izvorni_sadrzaj>
    <derivirana_varijabla naziv="DomainObject.Predmet.SudioniciListNazivOIB_1">
      <item>, OIB 34874739402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843</properties:Words>
  <properties:Characters>4653</properties:Characters>
  <properties:Lines>114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2018-09-04T07:37:00Z</dcterms:created>
  <dc:creator>Katarina Franković</dc:creator>
  <cp:lastModifiedBy>Katarina Franković</cp:lastModifiedBy>
  <cp:lastPrinted>2018-09-04T07:37:00Z</cp:lastPrinted>
  <dcterms:modified xmlns:xsi="http://www.w3.org/2001/XMLSchema-instance" xsi:type="dcterms:W3CDTF">2018-09-04T07:38:00Z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(796 - 17  otvaranje i zaključenje stečajnog postupka čl. 132  Split.docx)</vt:lpwstr>
  </prop:property>
  <prop:property name="CC_coloring" pid="5" fmtid="{D5CDD505-2E9C-101B-9397-08002B2CF9AE}">
    <vt:bool>false</vt:bool>
  </prop:property>
</prop:Properties>
</file>