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6c7b9" w14:paraId="0c6c7b9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091016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St-3625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091016" w:rsidRPr="00091016">
        <w:t xml:space="preserve"> VIGRAM PRESS Izdavaštvo i grafika, d.o.o.</w:t>
      </w:r>
      <w:r w:rsidR="00091016">
        <w:t xml:space="preserve"> OIB: </w:t>
      </w:r>
      <w:r w:rsidR="00091016" w:rsidRPr="00091016">
        <w:t>21147271491</w:t>
      </w:r>
      <w:r w:rsidR="00091016">
        <w:t xml:space="preserve">, MBS: </w:t>
      </w:r>
      <w:r w:rsidR="00091016" w:rsidRPr="00091016">
        <w:t>080198799</w:t>
      </w:r>
      <w:r w:rsidR="00091016">
        <w:t xml:space="preserve"> iz Zagreba, Teslina 12</w:t>
      </w:r>
      <w:r>
        <w:t xml:space="preserve"> </w:t>
      </w:r>
      <w:r w:rsidR="002F4E4F">
        <w:t xml:space="preserve">, </w:t>
      </w:r>
      <w:r w:rsidR="00124F0E">
        <w:t>dana 16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124F0E" w:rsidRPr="00124F0E">
        <w:t xml:space="preserve"> </w:t>
      </w:r>
      <w:r w:rsidR="00091016" w:rsidRPr="00091016">
        <w:t>VIGRAM PRESS Izdavaštvo i grafika, d.o.o. OIB: 21147271491, MBS: 080198799 iz Zagreba, Teslina 12</w:t>
      </w:r>
      <w:r w:rsidR="00091016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2F4E4F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87D4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2F4E4F" w:rsidRPr="002F4E4F">
        <w:t xml:space="preserve"> </w:t>
      </w:r>
      <w:r w:rsidR="00091016" w:rsidRPr="00091016">
        <w:t>VIGRAM PRESS Izdavaštvo i grafika, d.o.o. OIB: 21147271491, MBS: 080198799 iz Zagreba, Teslina 12</w:t>
      </w:r>
      <w:r w:rsidR="00124F0E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124F0E" w:rsidP="00A167C6" w:rsidR="00EC159D">
      <w:pPr>
        <w:pStyle w:val="Bezproreda"/>
        <w:jc w:val="center"/>
      </w:pPr>
      <w:r>
        <w:t>U Zagrebu 16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07BC7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091016">
          <w:t>70.St-3625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91016"/>
    <w:rsid w:val="00124F0E"/>
    <w:rsid w:val="002F4E4F"/>
    <w:rsid w:val="0045323B"/>
    <w:rsid w:val="006E1039"/>
    <w:rsid w:val="00807BC7"/>
    <w:rsid w:val="0092290B"/>
    <w:rsid w:val="00A167C6"/>
    <w:rsid w:val="00D574B1"/>
    <w:rsid w:val="00DF43CB"/>
    <w:rsid w:val="00EC159D"/>
    <w:rsid w:val="00F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07B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B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B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B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B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07B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B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B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B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B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3625</izvorni_sadrzaj>
    <derivirana_varijabla naziv="DomainObject.Predmet.Broj_1">3625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St-3625/2015</izvorni_sadrzaj>
    <derivirana_varijabla naziv="DomainObject.Predmet.OznakaBroj_1">St-3625/2015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VIGRAM PRESS Izdavaštvo i grafika, d.o.o.</izvorni_sadrzaj>
    <derivirana_varijabla naziv="DomainObject.Predmet.ProtustrankaFormated_1">  VIGRAM PRESS Izdavaštvo i grafika, d.o.o.</derivirana_varijabla>
  </DomainObject.Predmet.ProtustrankaFormated>
  <DomainObject.Predmet.ProtustrankaFormatedOIB>
    <izvorni_sadrzaj>  VIGRAM PRESS Izdavaštvo i grafika, d.o.o., OIB 21147271491</izvorni_sadrzaj>
    <derivirana_varijabla naziv="DomainObject.Predmet.ProtustrankaFormatedOIB_1">  VIGRAM PRESS Izdavaštvo i grafika, d.o.o., OIB 21147271491</derivirana_varijabla>
  </DomainObject.Predmet.ProtustrankaFormatedOIB>
  <DomainObject.Predmet.ProtustrankaFormatedWithAdress>
    <izvorni_sadrzaj> VIGRAM PRESS Izdavaštvo i grafika, d.o.o., Teslina 12, 10000 Zagreb</izvorni_sadrzaj>
    <derivirana_varijabla naziv="DomainObject.Predmet.ProtustrankaFormatedWithAdress_1"> VIGRAM PRESS Izdavaštvo i grafika, d.o.o., Teslina 12, 10000 Zagreb</derivirana_varijabla>
  </DomainObject.Predmet.ProtustrankaFormatedWithAdress>
  <DomainObject.Predmet.ProtustrankaFormatedWithAdressOIB>
    <izvorni_sadrzaj> VIGRAM PRESS Izdavaštvo i grafika, d.o.o., OIB 21147271491, Teslina 12, 10000 Zagreb</izvorni_sadrzaj>
    <derivirana_varijabla naziv="DomainObject.Predmet.ProtustrankaFormatedWithAdressOIB_1"> VIGRAM PRESS Izdavaštvo i grafika, d.o.o., OIB 21147271491, Teslina 12, 10000 Zagreb</derivirana_varijabla>
  </DomainObject.Predmet.ProtustrankaFormatedWithAdressOIB>
  <DomainObject.Predmet.ProtustrankaWithAdress>
    <izvorni_sadrzaj>VIGRAM PRESS Izdavaštvo i grafika, d.o.o. Teslina 12, 10000 Zagreb</izvorni_sadrzaj>
    <derivirana_varijabla naziv="DomainObject.Predmet.ProtustrankaWithAdress_1">VIGRAM PRESS Izdavaštvo i grafika, d.o.o. Teslina 12, 10000 Zagreb</derivirana_varijabla>
  </DomainObject.Predmet.ProtustrankaWithAdress>
  <DomainObject.Predmet.ProtustrankaWithAdressOIB>
    <izvorni_sadrzaj>VIGRAM PRESS Izdavaštvo i grafika, d.o.o., OIB 21147271491, Teslina 12, 10000 Zagreb</izvorni_sadrzaj>
    <derivirana_varijabla naziv="DomainObject.Predmet.ProtustrankaWithAdressOIB_1">VIGRAM PRESS Izdavaštvo i grafika, d.o.o., OIB 21147271491, Teslina 12, 10000 Zagreb</derivirana_varijabla>
  </DomainObject.Predmet.ProtustrankaWithAdressOIB>
  <DomainObject.Predmet.ProtustrankaNazivFormated>
    <izvorni_sadrzaj>VIGRAM PRESS Izdavaštvo i grafika, d.o.o.</izvorni_sadrzaj>
    <derivirana_varijabla naziv="DomainObject.Predmet.ProtustrankaNazivFormated_1">VIGRAM PRESS Izdavaštvo i grafika, d.o.o.</derivirana_varijabla>
  </DomainObject.Predmet.ProtustrankaNazivFormated>
  <DomainObject.Predmet.ProtustrankaNazivFormatedOIB>
    <izvorni_sadrzaj>VIGRAM PRESS Izdavaštvo i grafika, d.o.o., OIB 21147271491</izvorni_sadrzaj>
    <derivirana_varijabla naziv="DomainObject.Predmet.ProtustrankaNazivFormatedOIB_1">VIGRAM PRESS Izdavaštvo i grafika, d.o.o., OIB 21147271491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VIGRAM PRESS Izdavaštvo i grafika, d.o.o.</item>
    </izvorni_sadrzaj>
    <derivirana_varijabla naziv="DomainObject.Predmet.ProtuStrankaListFormated_1">
      <item>VIGRAM PRESS Izdavaštvo i grafika, d.o.o.</item>
    </derivirana_varijabla>
  </DomainObject.Predmet.ProtuStrankaListFormated>
  <DomainObject.Predmet.ProtuStrankaListFormatedOIB>
    <izvorni_sadrzaj>
      <item>VIGRAM PRESS Izdavaštvo i grafika, d.o.o., OIB 21147271491</item>
    </izvorni_sadrzaj>
    <derivirana_varijabla naziv="DomainObject.Predmet.ProtuStrankaListFormatedOIB_1">
      <item>VIGRAM PRESS Izdavaštvo i grafika, d.o.o., OIB 21147271491</item>
    </derivirana_varijabla>
  </DomainObject.Predmet.ProtuStrankaListFormatedOIB>
  <DomainObject.Predmet.ProtuStrankaListFormatedWithAdress>
    <izvorni_sadrzaj>
      <item>VIGRAM PRESS Izdavaštvo i grafika, d.o.o., Teslina 12, 10000 Zagreb</item>
    </izvorni_sadrzaj>
    <derivirana_varijabla naziv="DomainObject.Predmet.ProtuStrankaListFormatedWithAdress_1">
      <item>VIGRAM PRESS Izdavaštvo i grafika, d.o.o., Teslina 12, 10000 Zagreb</item>
    </derivirana_varijabla>
  </DomainObject.Predmet.ProtuStrankaListFormatedWithAdress>
  <DomainObject.Predmet.ProtuStrankaListFormatedWithAdressOIB>
    <izvorni_sadrzaj>
      <item>VIGRAM PRESS Izdavaštvo i grafika, d.o.o., OIB 21147271491, Teslina 12, 10000 Zagreb</item>
    </izvorni_sadrzaj>
    <derivirana_varijabla naziv="DomainObject.Predmet.ProtuStrankaListFormatedWithAdressOIB_1">
      <item>VIGRAM PRESS Izdavaštvo i grafika, d.o.o., OIB 21147271491, Teslina 12, 10000 Zagreb</item>
    </derivirana_varijabla>
  </DomainObject.Predmet.ProtuStrankaListFormatedWithAdressOIB>
  <DomainObject.Predmet.ProtuStrankaListNazivFormated>
    <izvorni_sadrzaj>
      <item>VIGRAM PRESS Izdavaštvo i grafika, d.o.o.</item>
    </izvorni_sadrzaj>
    <derivirana_varijabla naziv="DomainObject.Predmet.ProtuStrankaListNazivFormated_1">
      <item>VIGRAM PRESS Izdavaštvo i grafika, d.o.o.</item>
    </derivirana_varijabla>
  </DomainObject.Predmet.ProtuStrankaListNazivFormated>
  <DomainObject.Predmet.ProtuStrankaListNazivFormatedOIB>
    <izvorni_sadrzaj>
      <item>VIGRAM PRESS Izdavaštvo i grafika, d.o.o., OIB 21147271491</item>
    </izvorni_sadrzaj>
    <derivirana_varijabla naziv="DomainObject.Predmet.ProtuStrankaListNazivFormatedOIB_1">
      <item>VIGRAM PRESS Izdavaštvo i grafika, d.o.o., OIB 21147271491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VIGRAM PRESS Izdavaštvo i grafika, d.o.o.</izvorni_sadrzaj>
    <derivirana_varijabla naziv="DomainObject.Predmet.ProtustrankaIDrugi_1">VIGRAM PRESS Izdavaštvo i grafika,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VIGRAM PRESS Izdavaštvo i grafika, d.o.o., OIB 21147271491, Teslina 12, 10000 Zagreb</izvorni_sadrzaj>
    <derivirana_varijabla naziv="DomainObject.Predmet.ProtustrankaIDrugiAdressOIB_1">VIGRAM PRESS Izdavaštvo i grafika, d.o.o., OIB 21147271491, Teslina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VIGRAM PRESS Izdavaštvo i grafika, d.o.o.</item>
      <item>FINA Regionalni centar Zagreb</item>
    </izvorni_sadrzaj>
    <derivirana_varijabla naziv="DomainObject.Predmet.SudioniciListNaziv_1">
      <item>VIGRAM PRESS Izdavaštvo i grafika, d.o.o.</item>
      <item>FINA Regionalni centar Zagreb</item>
    </derivirana_varijabla>
  </DomainObject.Predmet.SudioniciListNaziv>
  <DomainObject.Predmet.SudioniciListAdressOIB>
    <izvorni_sadrzaj>
      <item>VIGRAM PRESS Izdavaštvo i grafika, d.o.o., OIB 21147271491, Teslina 12,10000 Zagreb</item>
      <item>FINA Regionalni centar Zagreb, OIB 85821130368, Trg svibanjskih žrtava 1995. br.1,10000 Zagreb</item>
    </izvorni_sadrzaj>
    <derivirana_varijabla naziv="DomainObject.Predmet.SudioniciListAdressOIB_1">
      <item>VIGRAM PRESS Izdavaštvo i grafika, d.o.o., OIB 21147271491, Teslina 12,10000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21147271491</item>
      <item>, OIB 85821130368</item>
    </izvorni_sadrzaj>
    <derivirana_varijabla naziv="DomainObject.Predmet.SudioniciListNazivOIB_1">
      <item>, OIB 21147271491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1773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2015-11-16T08:55:00Z</dcterms:created>
  <dc:creator>Maja Jurovicki</dc:creator>
  <cp:lastModifiedBy>Zlatka Plivelić</cp:lastModifiedBy>
  <cp:lastPrinted>2015-11-16T08:55:00Z</cp:lastPrinted>
  <dcterms:modified xmlns:xsi="http://www.w3.org/2001/XMLSchema-instance" xsi:type="dcterms:W3CDTF">2015-11-16T09:04:00Z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