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c2745" w14:paraId="4dc2745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904710">
        <w:rPr>
          <w:rFonts w:hAnsi="Times New Roman" w:ascii="Times New Roman"/>
          <w:b/>
          <w:bCs/>
          <w:sz w:val="24"/>
          <w:szCs w:val="24"/>
        </w:rPr>
        <w:t>30</w:t>
      </w:r>
      <w:r w:rsidR="00474427">
        <w:rPr>
          <w:rFonts w:hAnsi="Times New Roman" w:ascii="Times New Roman"/>
          <w:b/>
          <w:bCs/>
          <w:sz w:val="24"/>
          <w:szCs w:val="24"/>
        </w:rPr>
        <w:t>5</w:t>
      </w:r>
      <w:r w:rsidR="00841FB9">
        <w:rPr>
          <w:rFonts w:hAnsi="Times New Roman" w:ascii="Times New Roman"/>
          <w:b/>
          <w:bCs/>
          <w:sz w:val="24"/>
          <w:szCs w:val="24"/>
        </w:rPr>
        <w:t>5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904710">
        <w:rPr>
          <w:rFonts w:hAnsi="Times New Roman" w:ascii="Times New Roman"/>
        </w:rPr>
        <w:t>30</w:t>
      </w:r>
      <w:r w:rsidR="00474427">
        <w:rPr>
          <w:rFonts w:hAnsi="Times New Roman" w:ascii="Times New Roman"/>
        </w:rPr>
        <w:t>5</w:t>
      </w:r>
      <w:r w:rsidR="00841FB9">
        <w:rPr>
          <w:rFonts w:hAnsi="Times New Roman" w:ascii="Times New Roman"/>
        </w:rPr>
        <w:t>5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75DE4">
        <w:rPr>
          <w:rFonts w:hAnsi="Times New Roman" w:ascii="Times New Roman"/>
        </w:rPr>
        <w:t xml:space="preserve">, </w:t>
      </w:r>
      <w:r w:rsidR="00E72CCA">
        <w:rPr>
          <w:rFonts w:hAnsi="Times New Roman" w:ascii="Times New Roman"/>
        </w:rPr>
        <w:t>Podružnica Karlovac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841FB9" w:rsidRPr="00841FB9">
        <w:rPr>
          <w:rFonts w:hAnsi="Times New Roman" w:ascii="Times New Roman"/>
        </w:rPr>
        <w:t>GAVAN-TRADE d.o.o.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875DE4">
        <w:rPr>
          <w:rFonts w:hAnsi="Times New Roman" w:ascii="Times New Roman"/>
        </w:rPr>
        <w:t xml:space="preserve">iz </w:t>
      </w:r>
      <w:r w:rsidR="00841FB9">
        <w:rPr>
          <w:rFonts w:hAnsi="Times New Roman" w:ascii="Times New Roman"/>
        </w:rPr>
        <w:t>Ogulina</w:t>
      </w:r>
      <w:r w:rsidR="00C155A6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841FB9" w:rsidRPr="00841FB9">
        <w:rPr>
          <w:rFonts w:hAnsi="Times New Roman" w:ascii="Times New Roman"/>
        </w:rPr>
        <w:t>65340319730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21E5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7FCC"/>
    <w:rsid w:val="00131DEA"/>
    <w:rsid w:val="001413E5"/>
    <w:rsid w:val="00144499"/>
    <w:rsid w:val="00157014"/>
    <w:rsid w:val="001627D4"/>
    <w:rsid w:val="00164B7B"/>
    <w:rsid w:val="00173E7A"/>
    <w:rsid w:val="00176BEB"/>
    <w:rsid w:val="001939D8"/>
    <w:rsid w:val="001B0639"/>
    <w:rsid w:val="001C6D4D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297F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742B1"/>
    <w:rsid w:val="00382859"/>
    <w:rsid w:val="003A4EEE"/>
    <w:rsid w:val="003B53F9"/>
    <w:rsid w:val="003C5D28"/>
    <w:rsid w:val="003D5064"/>
    <w:rsid w:val="003E3AF3"/>
    <w:rsid w:val="003F7F2F"/>
    <w:rsid w:val="0040235A"/>
    <w:rsid w:val="004055F3"/>
    <w:rsid w:val="00406B8D"/>
    <w:rsid w:val="004246D8"/>
    <w:rsid w:val="00450FF2"/>
    <w:rsid w:val="00457AD0"/>
    <w:rsid w:val="0046381A"/>
    <w:rsid w:val="00463E56"/>
    <w:rsid w:val="00465D39"/>
    <w:rsid w:val="00474427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5006DC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A4E46"/>
    <w:rsid w:val="005B3EE6"/>
    <w:rsid w:val="005E15FA"/>
    <w:rsid w:val="005E7F9A"/>
    <w:rsid w:val="005F6FC0"/>
    <w:rsid w:val="0060155C"/>
    <w:rsid w:val="00603E63"/>
    <w:rsid w:val="0060740D"/>
    <w:rsid w:val="00614027"/>
    <w:rsid w:val="006217C7"/>
    <w:rsid w:val="0063604E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1D27"/>
    <w:rsid w:val="006E1ED5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33E3C"/>
    <w:rsid w:val="00743353"/>
    <w:rsid w:val="00750E53"/>
    <w:rsid w:val="00751806"/>
    <w:rsid w:val="00760B24"/>
    <w:rsid w:val="00765230"/>
    <w:rsid w:val="0077311D"/>
    <w:rsid w:val="0077393C"/>
    <w:rsid w:val="00777B1E"/>
    <w:rsid w:val="007A571A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41FB9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97DDC"/>
    <w:rsid w:val="008A28BD"/>
    <w:rsid w:val="008A4F55"/>
    <w:rsid w:val="008A5A62"/>
    <w:rsid w:val="008E1B10"/>
    <w:rsid w:val="009041DD"/>
    <w:rsid w:val="00904710"/>
    <w:rsid w:val="009107B4"/>
    <w:rsid w:val="00916C76"/>
    <w:rsid w:val="00917164"/>
    <w:rsid w:val="00931A54"/>
    <w:rsid w:val="00941141"/>
    <w:rsid w:val="00950582"/>
    <w:rsid w:val="00951445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C38E5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47C4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5FFA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BE7A98"/>
    <w:rsid w:val="00C1438C"/>
    <w:rsid w:val="00C155A6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31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72CCA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E61C4"/>
    <w:rsid w:val="00EF6AB1"/>
    <w:rsid w:val="00F02CC6"/>
    <w:rsid w:val="00F03FF2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27A6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38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8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38E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38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38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38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8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38E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38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38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3055</izvorni_sadrzaj>
    <derivirana_varijabla naziv="DomainObject.Predmet.Broj_1">3055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St-3055/2016</izvorni_sadrzaj>
    <derivirana_varijabla naziv="DomainObject.Predmet.OznakaBroj_1">St-3055/2016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GAVAN-TRADE d.o.o.</izvorni_sadrzaj>
    <derivirana_varijabla naziv="DomainObject.Predmet.ProtustrankaFormated_1">  GAVAN-TRADE d.o.o.</derivirana_varijabla>
  </DomainObject.Predmet.ProtustrankaFormated>
  <DomainObject.Predmet.ProtustrankaFormatedOIB>
    <izvorni_sadrzaj>  GAVAN-TRADE d.o.o., OIB 65340319730</izvorni_sadrzaj>
    <derivirana_varijabla naziv="DomainObject.Predmet.ProtustrankaFormatedOIB_1">  GAVAN-TRADE d.o.o., OIB 65340319730</derivirana_varijabla>
  </DomainObject.Predmet.ProtustrankaFormatedOIB>
  <DomainObject.Predmet.ProtustrankaFormatedWithAdress>
    <izvorni_sadrzaj> GAVAN-TRADE d.o.o., Ivana Gorana Kovačića 22, 47300 Ogulin</izvorni_sadrzaj>
    <derivirana_varijabla naziv="DomainObject.Predmet.ProtustrankaFormatedWithAdress_1"> GAVAN-TRADE d.o.o., Ivana Gorana Kovačića 22, 47300 Ogulin</derivirana_varijabla>
  </DomainObject.Predmet.ProtustrankaFormatedWithAdress>
  <DomainObject.Predmet.ProtustrankaFormatedWithAdressOIB>
    <izvorni_sadrzaj> GAVAN-TRADE d.o.o., OIB 65340319730, Ivana Gorana Kovačića 22, 47300 Ogulin</izvorni_sadrzaj>
    <derivirana_varijabla naziv="DomainObject.Predmet.ProtustrankaFormatedWithAdressOIB_1"> GAVAN-TRADE d.o.o., OIB 65340319730, Ivana Gorana Kovačića 22, 47300 Ogulin</derivirana_varijabla>
  </DomainObject.Predmet.ProtustrankaFormatedWithAdressOIB>
  <DomainObject.Predmet.ProtustrankaWithAdress>
    <izvorni_sadrzaj>GAVAN-TRADE d.o.o. Ivana Gorana Kovačića 22, 47300 Ogulin</izvorni_sadrzaj>
    <derivirana_varijabla naziv="DomainObject.Predmet.ProtustrankaWithAdress_1">GAVAN-TRADE d.o.o. Ivana Gorana Kovačića 22, 47300 Ogulin</derivirana_varijabla>
  </DomainObject.Predmet.ProtustrankaWithAdress>
  <DomainObject.Predmet.ProtustrankaWithAdressOIB>
    <izvorni_sadrzaj>GAVAN-TRADE d.o.o., OIB 65340319730, Ivana Gorana Kovačića 22, 47300 Ogulin</izvorni_sadrzaj>
    <derivirana_varijabla naziv="DomainObject.Predmet.ProtustrankaWithAdressOIB_1">GAVAN-TRADE d.o.o., OIB 65340319730, Ivana Gorana Kovačića 22, 47300 Ogulin</derivirana_varijabla>
  </DomainObject.Predmet.ProtustrankaWithAdressOIB>
  <DomainObject.Predmet.ProtustrankaNazivFormated>
    <izvorni_sadrzaj>GAVAN-TRADE d.o.o.</izvorni_sadrzaj>
    <derivirana_varijabla naziv="DomainObject.Predmet.ProtustrankaNazivFormated_1">GAVAN-TRADE d.o.o.</derivirana_varijabla>
  </DomainObject.Predmet.ProtustrankaNazivFormated>
  <DomainObject.Predmet.ProtustrankaNazivFormatedOIB>
    <izvorni_sadrzaj>GAVAN-TRADE d.o.o., OIB 65340319730</izvorni_sadrzaj>
    <derivirana_varijabla naziv="DomainObject.Predmet.ProtustrankaNazivFormatedOIB_1">GAVAN-TRADE d.o.o., OIB 65340319730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GAVAN-TRADE d.o.o.</item>
    </izvorni_sadrzaj>
    <derivirana_varijabla naziv="DomainObject.Predmet.ProtuStrankaListFormated_1">
      <item>GAVAN-TRADE d.o.o.</item>
    </derivirana_varijabla>
  </DomainObject.Predmet.ProtuStrankaListFormated>
  <DomainObject.Predmet.ProtuStrankaListFormatedOIB>
    <izvorni_sadrzaj>
      <item>GAVAN-TRADE d.o.o., OIB 65340319730</item>
    </izvorni_sadrzaj>
    <derivirana_varijabla naziv="DomainObject.Predmet.ProtuStrankaListFormatedOIB_1">
      <item>GAVAN-TRADE d.o.o., OIB 65340319730</item>
    </derivirana_varijabla>
  </DomainObject.Predmet.ProtuStrankaListFormatedOIB>
  <DomainObject.Predmet.ProtuStrankaListFormatedWithAdress>
    <izvorni_sadrzaj>
      <item>GAVAN-TRADE d.o.o., Ivana Gorana Kovačića 22, 47300 Ogulin</item>
    </izvorni_sadrzaj>
    <derivirana_varijabla naziv="DomainObject.Predmet.ProtuStrankaListFormatedWithAdress_1">
      <item>GAVAN-TRADE d.o.o., Ivana Gorana Kovačića 22, 47300 Ogulin</item>
    </derivirana_varijabla>
  </DomainObject.Predmet.ProtuStrankaListFormatedWithAdress>
  <DomainObject.Predmet.ProtuStrankaListFormatedWithAdressOIB>
    <izvorni_sadrzaj>
      <item>GAVAN-TRADE d.o.o., OIB 65340319730, Ivana Gorana Kovačića 22, 47300 Ogulin</item>
    </izvorni_sadrzaj>
    <derivirana_varijabla naziv="DomainObject.Predmet.ProtuStrankaListFormatedWithAdressOIB_1">
      <item>GAVAN-TRADE d.o.o., OIB 65340319730, Ivana Gorana Kovačića 22, 47300 Ogulin</item>
    </derivirana_varijabla>
  </DomainObject.Predmet.ProtuStrankaListFormatedWithAdressOIB>
  <DomainObject.Predmet.ProtuStrankaListNazivFormated>
    <izvorni_sadrzaj>
      <item>GAVAN-TRADE d.o.o.</item>
    </izvorni_sadrzaj>
    <derivirana_varijabla naziv="DomainObject.Predmet.ProtuStrankaListNazivFormated_1">
      <item>GAVAN-TRADE d.o.o.</item>
    </derivirana_varijabla>
  </DomainObject.Predmet.ProtuStrankaListNazivFormated>
  <DomainObject.Predmet.ProtuStrankaListNazivFormatedOIB>
    <izvorni_sadrzaj>
      <item>GAVAN-TRADE d.o.o., OIB 65340319730</item>
    </izvorni_sadrzaj>
    <derivirana_varijabla naziv="DomainObject.Predmet.ProtuStrankaListNazivFormatedOIB_1">
      <item>GAVAN-TRADE d.o.o., OIB 65340319730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GAVAN-TRADE d.o.o.</izvorni_sadrzaj>
    <derivirana_varijabla naziv="DomainObject.Predmet.ProtustrankaIDrugi_1">GAVAN-TRADE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GAVAN-TRADE d.o.o., OIB 65340319730, Ivana Gorana Kovačića 22, 47300 Ogulin</izvorni_sadrzaj>
    <derivirana_varijabla naziv="DomainObject.Predmet.ProtustrankaIDrugiAdressOIB_1">GAVAN-TRADE d.o.o., OIB 65340319730, Ivana Gorana Kovačića 22,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GAVAN-TRADE d.o.o.</item>
    </izvorni_sadrzaj>
    <derivirana_varijabla naziv="DomainObject.Predmet.SudioniciListNaziv_1">
      <item>FINA, regionalni centar Zagreb, podružnica Karlovac</item>
      <item>GAVAN-TRADE 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GAVAN-TRADE d.o.o., OIB 65340319730, Ivana Gorana Kovačića 22,47300 Ogulin</item>
    </izvorni_sadrzaj>
    <derivirana_varijabla naziv="DomainObject.Predmet.SudioniciListAdressOIB_1">
      <item>FINA, regionalni centar Zagreb, podružnica Karlovac, OIB 85821130368, Vitezovićeva 1,47000 Karlovac</item>
      <item>GAVAN-TRADE d.o.o., OIB 65340319730, Ivana Gorana Kovačića 22,47300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65340319730</item>
    </izvorni_sadrzaj>
    <derivirana_varijabla naziv="DomainObject.Predmet.SudioniciListNazivOIB_1">
      <item>, OIB 85821130368</item>
      <item>, OIB 65340319730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766</properties:Characters>
  <properties:Lines>47</properties:Lines>
  <properties:Paragraphs>21</properties:Paragraphs>
  <properties:TotalTime>695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2016-06-07T09:33:00Z</dcterms:modified>
  <cp:revision>397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