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fc21" w14:paraId="119fc2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7C0F7F" w:rsidP="00584931" w:rsidR="007C0F7F">
      <w:pPr>
        <w:ind w:left="5040"/>
        <w:jc w:val="right"/>
      </w:pPr>
      <w:r>
        <w:t xml:space="preserve">PERO CVRTAK </w:t>
      </w:r>
    </w:p>
    <w:p w:rsidRDefault="007C0F7F" w:rsidP="00584931" w:rsidR="004835B2">
      <w:pPr>
        <w:ind w:left="5040"/>
        <w:jc w:val="right"/>
      </w:pPr>
      <w:r>
        <w:t>Put Stanova 19</w:t>
      </w:r>
    </w:p>
    <w:p w:rsidRDefault="007C0F7F" w:rsidP="00584931" w:rsidR="007C0F7F">
      <w:pPr>
        <w:ind w:left="5040"/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C0F7F">
        <w:t>543</w:t>
      </w:r>
      <w:r>
        <w:t xml:space="preserve">/16-5 od </w:t>
      </w:r>
      <w:r w:rsidR="007C0F7F">
        <w:t>22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7C0F7F">
        <w:t>MIKRON MONTAŽA d.o.o., Zadar, Gaženička cesta 23, OIB: 90971353163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C0F7F">
        <w:t>05. svibnja 2016. u</w:t>
      </w:r>
      <w:r w:rsidR="007C0F7F" w:rsidRPr="00F60CD9">
        <w:t xml:space="preserve"> </w:t>
      </w:r>
      <w:r w:rsidR="007C0F7F">
        <w:t>08,15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C0F7F">
        <w:t xml:space="preserve">05. svibnja </w:t>
      </w:r>
      <w:r>
        <w:t xml:space="preserve">2016. u </w:t>
      </w:r>
      <w:r w:rsidR="007C0F7F">
        <w:t>08,17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C0F7F">
        <w:t>22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83868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7C0F7F">
      <w:rPr>
        <w:b/>
        <w:bCs/>
        <w:sz w:val="28"/>
      </w:rPr>
      <w:t>543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B7A6B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7A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A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A6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A6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A6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7A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A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A6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A6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A6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</izvorni_sadrzaj>
    <derivirana_varijabla naziv="DomainObject.Predmet.SudioniciListNaziv_1">
      <item>Financijska agencija</item>
      <item>MIKRON MONTAŽA d.o.o. za proizvodnju metalne konstrukcije i građenje</item>
      <item>Pero Cvrtak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</izvorni_sadrzaj>
    <derivirana_varijabla naziv="DomainObject.Predmet.SudioniciListNazivOIB_1">
      <item>, OIB 85821130368</item>
      <item>, OIB 90971353163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BC885-2267-4823-B3F4-1CB5D2730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861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2016-04-22T08:21:00Z</dcterms:created>
  <dc:creator>Ardena Bajlo</dc:creator>
  <cp:lastModifiedBy>wsadmin</cp:lastModifiedBy>
  <cp:lastPrinted>2016-04-05T12:52:00Z</cp:lastPrinted>
  <dcterms:modified xmlns:xsi="http://www.w3.org/2001/XMLSchema-instance" xsi:type="dcterms:W3CDTF">2016-04-22T11:58:00Z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