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d59d" w14:paraId="bd0d59d" w:rsidRDefault="000224ED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083E61">
        <w:t>723</w:t>
      </w:r>
      <w:r w:rsidR="00607558">
        <w:t>/</w:t>
      </w:r>
      <w:r w:rsidR="00ED05A7">
        <w:t>20</w:t>
      </w:r>
      <w:r w:rsidR="00607558">
        <w:t>16-</w:t>
      </w:r>
      <w:r w:rsidR="00083E61">
        <w:t>155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C95249" w:rsidP="00C95249" w:rsidR="00C95249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95249" w:rsidP="00C95249" w:rsidR="00C95249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95249" w:rsidP="00C95249" w:rsidR="00C9524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95249" w:rsidP="00C95249" w:rsidR="00C9524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083E61">
        <w:t>TRAJNA GRADNJA</w:t>
      </w:r>
      <w:r w:rsidR="00083E61" w:rsidRPr="006E2E98">
        <w:t xml:space="preserve"> d.o.o.</w:t>
      </w:r>
      <w:r w:rsidR="00083E61">
        <w:t xml:space="preserve"> u stečaju</w:t>
      </w:r>
      <w:r w:rsidR="00083E61" w:rsidRPr="006E2E98">
        <w:t xml:space="preserve">, Zadar, </w:t>
      </w:r>
      <w:r w:rsidR="00083E61">
        <w:t>Dračevac 17</w:t>
      </w:r>
      <w:r w:rsidR="00083E61" w:rsidRPr="006E2E98">
        <w:t xml:space="preserve">, Zadar, OIB: </w:t>
      </w:r>
      <w:r w:rsidR="00083E61">
        <w:t>02901914423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083E61">
        <w:t>stečajna</w:t>
      </w:r>
      <w:r w:rsidR="006169E2" w:rsidRPr="002C2297">
        <w:t xml:space="preserve"> upravitelj</w:t>
      </w:r>
      <w:r w:rsidR="00083E61">
        <w:t>ica</w:t>
      </w:r>
      <w:r w:rsidR="006169E2" w:rsidRPr="002C2297">
        <w:t xml:space="preserve"> </w:t>
      </w:r>
      <w:r w:rsidR="00083E61">
        <w:t>Radojka Danek</w:t>
      </w:r>
      <w:r w:rsidR="008362E0" w:rsidRPr="000A6078">
        <w:t xml:space="preserve">, </w:t>
      </w:r>
      <w:r w:rsidR="00AC43B7">
        <w:t xml:space="preserve">dana </w:t>
      </w:r>
      <w:r w:rsidR="00827910">
        <w:t>19</w:t>
      </w:r>
      <w:r w:rsidR="0085344B">
        <w:t>.</w:t>
      </w:r>
      <w:r w:rsidR="009E2E12">
        <w:t xml:space="preserve"> </w:t>
      </w:r>
      <w:r w:rsidR="00083E61">
        <w:t>veljače</w:t>
      </w:r>
      <w:r w:rsidR="009E2E12">
        <w:t xml:space="preserve"> </w:t>
      </w:r>
      <w:r w:rsidR="003A09A6">
        <w:t>201</w:t>
      </w:r>
      <w:r w:rsidR="000224ED">
        <w:t>9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083E61">
        <w:t>TRAJNA GRADNJA</w:t>
      </w:r>
      <w:r w:rsidR="00083E61" w:rsidRPr="006E2E98">
        <w:t xml:space="preserve"> d.o.o., Zadar, </w:t>
      </w:r>
      <w:r w:rsidR="00083E61">
        <w:t>Dračevac 17</w:t>
      </w:r>
      <w:r w:rsidR="00083E61" w:rsidRPr="006E2E98">
        <w:t xml:space="preserve">, Zadar, OIB: </w:t>
      </w:r>
      <w:r w:rsidR="00083E61">
        <w:t>02901914423</w:t>
      </w:r>
      <w:r w:rsidR="00B07F19">
        <w:t>,</w:t>
      </w:r>
      <w:r w:rsidR="006169E2">
        <w:t xml:space="preserve"> </w:t>
      </w:r>
      <w:r w:rsidRPr="000A6078">
        <w:t xml:space="preserve">zbog nedostatnosti mase za </w:t>
      </w:r>
      <w:r w:rsidR="002A0E0E">
        <w:t>ispunjenje ostalih obveza stečajne mase</w:t>
      </w:r>
      <w:r w:rsidRPr="000A6078">
        <w:t>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D9173A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083E61">
        <w:t>723</w:t>
      </w:r>
      <w:r w:rsidRPr="002E6A9E">
        <w:t>/</w:t>
      </w:r>
      <w:r>
        <w:t>2016</w:t>
      </w:r>
      <w:r w:rsidRPr="002E6A9E">
        <w:t>-</w:t>
      </w:r>
      <w:r w:rsidR="00083E61">
        <w:t>13</w:t>
      </w:r>
      <w:r w:rsidR="000718B4">
        <w:t xml:space="preserve"> </w:t>
      </w:r>
      <w:r w:rsidRPr="002E6A9E">
        <w:t xml:space="preserve">od </w:t>
      </w:r>
      <w:r w:rsidR="00083E61">
        <w:t>16</w:t>
      </w:r>
      <w:r w:rsidR="006169E2">
        <w:t xml:space="preserve">. </w:t>
      </w:r>
      <w:r w:rsidR="00083E61">
        <w:t>svibnja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083E61">
        <w:t>TRAJNA GRADNJA</w:t>
      </w:r>
      <w:r w:rsidR="00083E61" w:rsidRPr="006E2E98">
        <w:t xml:space="preserve"> d.o.o.</w:t>
      </w:r>
      <w:r w:rsidR="00083E61">
        <w:t xml:space="preserve"> u stečaju</w:t>
      </w:r>
      <w:r w:rsidR="00083E61" w:rsidRPr="006E2E98">
        <w:t>, Zadar</w:t>
      </w:r>
      <w:r w:rsidRPr="002E6A9E">
        <w:t xml:space="preserve">. </w:t>
      </w:r>
    </w:p>
    <w:p w:rsidRDefault="00083E61" w:rsidP="000718B4" w:rsidR="00ED05A7">
      <w:pPr>
        <w:ind w:firstLine="708"/>
        <w:jc w:val="both"/>
      </w:pPr>
      <w:r>
        <w:t>Stečajna</w:t>
      </w:r>
      <w:r w:rsidR="00ED05A7">
        <w:t xml:space="preserve"> </w:t>
      </w:r>
      <w:r w:rsidR="00ED05A7" w:rsidRPr="002E6A9E">
        <w:t>upravitelj</w:t>
      </w:r>
      <w:r>
        <w:t>ica</w:t>
      </w:r>
      <w:r w:rsidR="00ED05A7">
        <w:t xml:space="preserve"> je podneskom</w:t>
      </w:r>
      <w:r w:rsidR="00ED05A7" w:rsidRPr="002E6A9E">
        <w:t xml:space="preserve"> od </w:t>
      </w:r>
      <w:r w:rsidR="00387D26">
        <w:t>7</w:t>
      </w:r>
      <w:r w:rsidR="006169E2">
        <w:t xml:space="preserve">. </w:t>
      </w:r>
      <w:r w:rsidR="00387D26">
        <w:t>siječnja</w:t>
      </w:r>
      <w:r w:rsidR="00D9173A">
        <w:t xml:space="preserve"> 201</w:t>
      </w:r>
      <w:r w:rsidR="00387D26">
        <w:t>9</w:t>
      </w:r>
      <w:r w:rsidR="00ED05A7">
        <w:t>. predloži</w:t>
      </w:r>
      <w:r w:rsidR="007B2D14">
        <w:t>la</w:t>
      </w:r>
      <w:r w:rsidR="00ED05A7">
        <w:t xml:space="preserve"> obustavu i zaključenje stečajnog postupka zbog nedostatnosti sredstava za </w:t>
      </w:r>
      <w:r w:rsidR="002A0E0E">
        <w:t>ispunjenje ostalih obveza stečajne mase te je prijava o nedostatnosti stečajne mase objavlje</w:t>
      </w:r>
      <w:r w:rsidR="000224ED">
        <w:t>na na e-oglasn</w:t>
      </w:r>
      <w:r w:rsidR="00387D26">
        <w:t>oj ploči suda 10</w:t>
      </w:r>
      <w:r w:rsidR="002A0E0E">
        <w:t xml:space="preserve">. </w:t>
      </w:r>
      <w:r w:rsidR="00387D26">
        <w:t>siječnja 2019</w:t>
      </w:r>
      <w:r w:rsidR="002A0E0E">
        <w:t>.</w:t>
      </w:r>
      <w:r w:rsidR="000718B4">
        <w:t xml:space="preserve"> </w:t>
      </w:r>
    </w:p>
    <w:p w:rsidRDefault="00F43E83" w:rsidP="000718B4" w:rsidR="002A0E0E" w:rsidRPr="002E6A9E">
      <w:pPr>
        <w:ind w:firstLine="708"/>
        <w:jc w:val="both"/>
      </w:pPr>
      <w:r>
        <w:t>Stečajn</w:t>
      </w:r>
      <w:r w:rsidR="00387D26">
        <w:t>a</w:t>
      </w:r>
      <w:r>
        <w:t xml:space="preserve"> upravitelj</w:t>
      </w:r>
      <w:r w:rsidR="00387D26">
        <w:t>ica</w:t>
      </w:r>
      <w:r>
        <w:t xml:space="preserve"> je </w:t>
      </w:r>
      <w:r w:rsidR="00387D26">
        <w:t>7</w:t>
      </w:r>
      <w:r w:rsidR="002A0E0E">
        <w:t xml:space="preserve">. </w:t>
      </w:r>
      <w:r w:rsidR="00387D26">
        <w:t>siječnja</w:t>
      </w:r>
      <w:r w:rsidR="002A0E0E">
        <w:t xml:space="preserve"> 201</w:t>
      </w:r>
      <w:r w:rsidR="00387D26">
        <w:t>9</w:t>
      </w:r>
      <w:r w:rsidR="002A0E0E">
        <w:t>. sudu dostavio izvješća iz čl. 297. te položio račune za svoju djelatnost. Kako</w:t>
      </w:r>
      <w:r w:rsidR="00387D26">
        <w:t xml:space="preserve"> su dakle ispunjeni uvjeti iz čl</w:t>
      </w:r>
      <w:r w:rsidR="002A0E0E">
        <w:t xml:space="preserve">. 297. </w:t>
      </w:r>
      <w:r w:rsidR="00B07F19">
        <w:t>Stečajnog zakona (Narodne novine</w:t>
      </w:r>
      <w:r w:rsidR="002A0E0E">
        <w:t xml:space="preserve"> 71/15 i 104/17) odlučeno je kao u izreci.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827910">
        <w:t>19</w:t>
      </w:r>
      <w:r w:rsidR="0085344B">
        <w:t>.</w:t>
      </w:r>
      <w:r w:rsidR="009E2E12">
        <w:t xml:space="preserve"> </w:t>
      </w:r>
      <w:r w:rsidR="00387D26">
        <w:t>veljače</w:t>
      </w:r>
      <w:r w:rsidR="000224ED">
        <w:t xml:space="preserve"> 2019</w:t>
      </w:r>
      <w:r w:rsidR="000718B4">
        <w:t>.</w:t>
      </w:r>
    </w:p>
    <w:p w:rsidRDefault="00ED05A7" w:rsidP="00ED05A7" w:rsidR="00ED05A7" w:rsidRPr="000A6078"/>
    <w:p w:rsidRDefault="00916DEA" w:rsidP="00C856E2" w:rsidR="00ED05A7" w:rsidRPr="000A6078">
      <w:r>
        <w:t>Za točnost otpravka – ovlašteni službenik</w:t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0718B4">
        <w:t>Sutkinja</w:t>
      </w:r>
    </w:p>
    <w:p w:rsidRDefault="00916DEA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D9173A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0224ED" w:rsidP="00ED05A7" w:rsidR="00ED05A7" w:rsidRPr="000A6078">
      <w:pPr>
        <w:jc w:val="both"/>
      </w:pPr>
      <w:r>
        <w:t>Pouka o pranom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2450EF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0224ED" w:rsidR="00D7642B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DEA">
          <w:rPr>
            <w:noProof/>
          </w:rPr>
          <w:t>2</w:t>
        </w:r>
        <w:r>
          <w:fldChar w:fldCharType="end"/>
        </w:r>
        <w:r w:rsidR="000224ED">
          <w:tab/>
          <w:t xml:space="preserve">Poslovni broj: </w:t>
        </w:r>
        <w:r w:rsidRPr="000A6078">
          <w:t>1 St-</w:t>
        </w:r>
        <w:r w:rsidR="00083E61">
          <w:t>723</w:t>
        </w:r>
        <w:r>
          <w:t>/2016-</w:t>
        </w:r>
        <w:r w:rsidR="00083E61">
          <w:t>155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4ED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83E61"/>
    <w:rsid w:val="000A6078"/>
    <w:rsid w:val="000C6E79"/>
    <w:rsid w:val="000E5FDE"/>
    <w:rsid w:val="00131D84"/>
    <w:rsid w:val="001676E2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450EF"/>
    <w:rsid w:val="0026379F"/>
    <w:rsid w:val="00263EC7"/>
    <w:rsid w:val="00281D86"/>
    <w:rsid w:val="002A0E0E"/>
    <w:rsid w:val="002A1944"/>
    <w:rsid w:val="002A1B08"/>
    <w:rsid w:val="002B1F36"/>
    <w:rsid w:val="002E0D3E"/>
    <w:rsid w:val="002F345F"/>
    <w:rsid w:val="002F6377"/>
    <w:rsid w:val="00330DC1"/>
    <w:rsid w:val="00333DB0"/>
    <w:rsid w:val="00337B7A"/>
    <w:rsid w:val="00363036"/>
    <w:rsid w:val="00374DDD"/>
    <w:rsid w:val="003816EF"/>
    <w:rsid w:val="00387D26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4F1EF2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2D14"/>
    <w:rsid w:val="007B6357"/>
    <w:rsid w:val="007C2E57"/>
    <w:rsid w:val="007E4DCA"/>
    <w:rsid w:val="007F1BE5"/>
    <w:rsid w:val="0081550C"/>
    <w:rsid w:val="00827910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16DE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07F19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153A3"/>
    <w:rsid w:val="00C558F4"/>
    <w:rsid w:val="00C57856"/>
    <w:rsid w:val="00C66BB4"/>
    <w:rsid w:val="00C856E2"/>
    <w:rsid w:val="00C90D04"/>
    <w:rsid w:val="00C91801"/>
    <w:rsid w:val="00C95249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09C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9173A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43E83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24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C9524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24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C9524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STOLU IZA</izvorni_sadrzaj>
    <derivirana_varijabla naziv="DomainObject.Predmet.PrimjedbaSuca_1">NA STOLU IZA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usluge; Radojka Danek</izvorni_sadrzaj>
    <derivirana_varijabla naziv="DomainObject.Predmet.StrankaFormated_1">  FINA; ELEKTROPROMET dioničko društvo za trgovinu i usluge; Radojka Danek</derivirana_varijabla>
  </DomainObject.Predmet.StrankaFormated>
  <DomainObject.Predmet.StrankaFormatedOIB>
    <izvorni_sadrzaj>  FINA, OIB 85821130368; ELEKTROPROMET dioničko društvo za trgovinu i usluge, OIB 11253040204; Radojka Danek, OIB 78988701424</izvorni_sadrzaj>
    <derivirana_varijabla naziv="DomainObject.Predmet.StrankaFormatedOIB_1">  FINA, OIB 85821130368; ELEKTROPROMET dioničko društvo za trgovinu i usluge, OIB 11253040204; Radojka Danek, OIB 78988701424</derivirana_varijabla>
  </DomainObject.Predmet.StrankaFormatedOIB>
  <DomainObject.Predmet.StrankaFormatedWithAdress>
    <izvorni_sadrzaj> FINA; ELEKTROPROMET dioničko društvo za trgovinu i usluge, Avenija Dubrovnik 6, 10000 Zagreb; Radojka Danek, Petra Preradovića 6, 22000 Šibenik</izvorni_sadrzaj>
    <derivirana_varijabla naziv="DomainObject.Predmet.StrankaFormatedWithAdress_1"> FINA; ELEKTROPROMET dioničko društvo za trgovinu i usluge, Avenija Dubrovnik 6, 10000 Zagreb; Radojka Danek, Petra Preradovića 6, 22000 Šibenik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Zagreb; Radojka Danek, OIB 78988701424, Petra Preradovića 6, 22000 Šibenik</izvorni_sadrzaj>
    <derivirana_varijabla naziv="DomainObject.Predmet.StrankaFormatedWithAdressOIB_1"> FINA, OIB 85821130368; ELEKTROPROMET dioničko društvo za trgovinu i usluge, OIB 11253040204, Avenija Dubrovnik 6, 10000 Zagreb; Radojka Danek, OIB 78988701424, Petra Preradovića 6, 22000 Šibenik</derivirana_varijabla>
  </DomainObject.Predmet.StrankaFormatedWithAdressOIB>
  <DomainObject.Predmet.StrankaWithAdress>
    <izvorni_sadrzaj>FINA ,ELEKTROPROMET dioničko društvo za trgovinu i usluge Avenija Dubrovnik 6,10000 Zagreb,Radojka Danek Petra Preradovića 6,22000 Šibenik</izvorni_sadrzaj>
    <derivirana_varijabla naziv="DomainObject.Predmet.StrankaWithAdress_1">FINA ,ELEKTROPROMET dioničko društvo za trgovinu i usluge Avenija Dubrovnik 6,10000 Zagreb,Radojka Danek Petra Preradovića 6,22000 Šibenik</derivirana_varijabla>
  </DomainObject.Predmet.StrankaWithAdress>
  <DomainObject.Predmet.StrankaWithAdressOIB>
    <izvorni_sadrzaj>FINA, OIB 85821130368,ELEKTROPROMET dioničko društvo za trgovinu i usluge, OIB 11253040204, Avenija Dubrovnik 6,10000 Zagreb,Radojka Danek, OIB 78988701424, Petra Preradovića 6,22000 Šibenik</izvorni_sadrzaj>
    <derivirana_varijabla naziv="DomainObject.Predmet.StrankaWithAdressOIB_1">FINA, OIB 85821130368,ELEKTROPROMET dioničko društvo za trgovinu i usluge, OIB 11253040204, Avenija Dubrovnik 6,10000 Zagreb,Radojka Danek, OIB 78988701424, Petra Preradovića 6,22000 Šibenik</derivirana_varijabla>
  </DomainObject.Predmet.StrankaWithAdressOIB>
  <DomainObject.Predmet.StrankaNazivFormated>
    <izvorni_sadrzaj>FINA,ELEKTROPROMET dioničko društvo za trgovinu i usluge,Radojka Danek</izvorni_sadrzaj>
    <derivirana_varijabla naziv="DomainObject.Predmet.StrankaNazivFormated_1">FINA,ELEKTROPROMET dioničko društvo za trgovinu i usluge,Radojka Danek</derivirana_varijabla>
  </DomainObject.Predmet.StrankaNazivFormated>
  <DomainObject.Predmet.StrankaNazivFormatedOIB>
    <izvorni_sadrzaj>FINA, OIB 85821130368,ELEKTROPROMET dioničko društvo za trgovinu i usluge, OIB 11253040204,Radojka Danek, OIB 78988701424</izvorni_sadrzaj>
    <derivirana_varijabla naziv="DomainObject.Predmet.StrankaNazivFormatedOIB_1">FINA, OIB 85821130368,ELEKTROPROMET dioničko društvo za trgovinu i usluge, OIB 11253040204,Radojka Danek, OIB 78988701424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ELEKTROPROMET dioničko društvo za trgovinu i usluge</item>
      <item>Radojka Danek</item>
    </izvorni_sadrzaj>
    <derivirana_varijabla naziv="DomainObject.Predmet.StrankaListFormated_1">
      <item>FINA</item>
      <item>ELEKTROPROMET dioničko društvo za trgovinu i usluge</item>
      <item>Radojka Danek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FormatedOIB_1">
      <item>FINA, OIB 85821130368</item>
      <item>ELEKTROPROMET dioničko društvo za trgovinu i usluge, OIB 11253040204</item>
      <item>Radojka Danek, OIB 78988701424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  <item>Radojka Danek, Petra Preradovića 6, 22000 Šibenik</item>
    </izvorni_sadrzaj>
    <derivirana_varijabla naziv="DomainObject.Predmet.StrankaListFormatedWithAdress_1">
      <item>FINA</item>
      <item>ELEKTROPROMET dioničko društvo za trgovinu i usluge, Avenija Dubrovnik 6, 10000 Zagreb</item>
      <item>Radojka Danek, Petra Preradovića 6, 22000 Šibenik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  <item>Radojka Danek, OIB 78988701424, Petra Preradovića 6, 22000 Šibenik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  <item>Radojka Danek, OIB 78988701424, Petra Preradovića 6, 22000 Šibenik</item>
    </derivirana_varijabla>
  </DomainObject.Predmet.StrankaListFormatedWithAdressOIB>
  <DomainObject.Predmet.StrankaListNazivFormated>
    <izvorni_sadrzaj>
      <item>FINA</item>
      <item>ELEKTROPROMET dioničko društvo za trgovinu i usluge</item>
      <item>Radojka Danek</item>
    </izvorni_sadrzaj>
    <derivirana_varijabla naziv="DomainObject.Predmet.StrankaListNazivFormated_1">
      <item>FINA</item>
      <item>ELEKTROPROMET dioničko društvo za trgovinu i usluge</item>
      <item>Radojka Danek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NazivFormatedOIB_1">
      <item>FINA, OIB 85821130368</item>
      <item>ELEKTROPROMET dioničko društvo za trgovinu i usluge, OIB 11253040204</item>
      <item>Radojka Danek, OIB 78988701424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  <item>Radojka Danek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  <item>Radojka Danek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  <item>, OIB 78988701424</item>
    </izvorni_sadrzaj>
    <derivirana_varijabla naziv="DomainObject.Predmet.SudioniciListNazivOIB_1">
      <item>, OIB 85821130368</item>
      <item>, OIB 02901914423</item>
      <item>, OIB 27051424335</item>
      <item>, OIB 11253040204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St-723/2016-137</izvorni_sadrzaj>
    <derivirana_varijabla naziv="DomainObject.PredzadnjaOdlukaIzPredmeta.Oznaka_1">St-723/2016-137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AFA51-B026-4901-8586-C2B07C857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1618</properties:Characters>
  <properties:Lines>60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2019-02-14T12:21:00Z</dcterms:created>
  <dc:creator>Ardena Bajlo</dc:creator>
  <cp:lastModifiedBy>Ardena Bajlo</cp:lastModifiedBy>
  <cp:lastPrinted>2016-05-04T11:48:00Z</cp:lastPrinted>
  <dcterms:modified xmlns:xsi="http://www.w3.org/2001/XMLSchema-instance" xsi:type="dcterms:W3CDTF">2019-02-19T09:34:00Z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(1St-723-16 trajna gradnja d.o.o. - 294. ispravno po NOVOM SZ-u ------------------.docx)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