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87dc" w14:paraId="d9587d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E73F9">
        <w:t>MALEX SISTEM d.o.o. Imotski, Ulica Kralja Tomislava 13, OIB: 68331859939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E73F9" w:rsidRPr="00EE73F9">
        <w:t>MALEX SISTEM d.o.o. Imotski, Ulica Kralja Tomislava 13, OIB: 68331859939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EE73F9">
        <w:t>455.260,32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0CE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E73F9">
      <w:t>1303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0681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St-1303/2015</izvorni_sadrzaj>
    <derivirana_varijabla naziv="DomainObject.Predmet.OznakaBroj_1">St-1303/2015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MALEX SISTEM d.o.o. za trgovinu i ugostiteljstvo</izvorni_sadrzaj>
    <derivirana_varijabla naziv="DomainObject.Predmet.ProtustrankaFormated_1">  MALEX SISTEM d.o.o. za trgovinu i ugostiteljstvo</derivirana_varijabla>
  </DomainObject.Predmet.ProtustrankaFormated>
  <DomainObject.Predmet.ProtustrankaFormatedOIB>
    <izvorni_sadrzaj>  MALEX SISTEM d.o.o. za trgovinu i ugostiteljstvo, OIB 68331859939</izvorni_sadrzaj>
    <derivirana_varijabla naziv="DomainObject.Predmet.ProtustrankaFormatedOIB_1">  MALEX SISTEM d.o.o. za trgovinu i ugostiteljstvo, OIB 68331859939</derivirana_varijabla>
  </DomainObject.Predmet.ProtustrankaFormatedOIB>
  <DomainObject.Predmet.ProtustrankaFormatedWithAdress>
    <izvorni_sadrzaj> MALEX SISTEM d.o.o. za trgovinu i ugostiteljstvo, Ulica Kralja Tomislava 13, 21260 Imotski</izvorni_sadrzaj>
    <derivirana_varijabla naziv="DomainObject.Predmet.ProtustrankaFormatedWithAdress_1"> MALEX SISTEM d.o.o. za trgovinu i ugostiteljstvo, Ulica Kralja Tomislava 13, 21260 Imotski</derivirana_varijabla>
  </DomainObject.Predmet.ProtustrankaFormatedWithAdress>
  <DomainObject.Predmet.ProtustrankaFormatedWithAdressOIB>
    <izvorni_sadrzaj> MALEX SISTEM d.o.o. za trgovinu i ugostiteljstvo, OIB 68331859939, Ulica Kralja Tomislava 13, 21260 Imotski</izvorni_sadrzaj>
    <derivirana_varijabla naziv="DomainObject.Predmet.ProtustrankaFormatedWithAdressOIB_1"> MALEX SISTEM d.o.o. za trgovinu i ugostiteljstvo, OIB 68331859939, Ulica Kralja Tomislava 13, 21260 Imotski</derivirana_varijabla>
  </DomainObject.Predmet.ProtustrankaFormatedWithAdressOIB>
  <DomainObject.Predmet.ProtustrankaWithAdress>
    <izvorni_sadrzaj>MALEX SISTEM d.o.o. za trgovinu i ugostiteljstvo Ulica Kralja Tomislava 13, 21260 Imotski</izvorni_sadrzaj>
    <derivirana_varijabla naziv="DomainObject.Predmet.ProtustrankaWithAdress_1">MALEX SISTEM d.o.o. za trgovinu i ugostiteljstvo Ulica Kralja Tomislava 13, 21260 Imotski</derivirana_varijabla>
  </DomainObject.Predmet.ProtustrankaWithAdress>
  <DomainObject.Predmet.ProtustrankaWithAdressOIB>
    <izvorni_sadrzaj>MALEX SISTEM d.o.o. za trgovinu i ugostiteljstvo, OIB 68331859939, Ulica Kralja Tomislava 13, 21260 Imotski</izvorni_sadrzaj>
    <derivirana_varijabla naziv="DomainObject.Predmet.ProtustrankaWithAdressOIB_1">MALEX SISTEM d.o.o. za trgovinu i ugostiteljstvo, OIB 68331859939, Ulica Kralja Tomislava 13, 21260 Imotski</derivirana_varijabla>
  </DomainObject.Predmet.ProtustrankaWithAdressOIB>
  <DomainObject.Predmet.ProtustrankaNazivFormated>
    <izvorni_sadrzaj>MALEX SISTEM d.o.o. za trgovinu i ugostiteljstvo</izvorni_sadrzaj>
    <derivirana_varijabla naziv="DomainObject.Predmet.ProtustrankaNazivFormated_1">MALEX SISTEM d.o.o. za trgovinu i ugostiteljstvo</derivirana_varijabla>
  </DomainObject.Predmet.ProtustrankaNazivFormated>
  <DomainObject.Predmet.ProtustrankaNazivFormatedOIB>
    <izvorni_sadrzaj>MALEX SISTEM d.o.o. za trgovinu i ugostiteljstvo, OIB 68331859939</izvorni_sadrzaj>
    <derivirana_varijabla naziv="DomainObject.Predmet.ProtustrankaNazivFormatedOIB_1">MALEX SISTEM d.o.o. za trgovinu i ugostiteljstvo, OIB 68331859939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45526032.00</izvorni_sadrzaj>
    <derivirana_varijabla naziv="DomainObject.Predmet.TrenutnaVrijednost_1">45526032.00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MALEX SISTEM d.o.o. za trgovinu i ugostiteljstvo</item>
    </izvorni_sadrzaj>
    <derivirana_varijabla naziv="DomainObject.Predmet.ProtuStrankaListFormated_1">
      <item>MALEX SISTEM d.o.o. za trgovinu i ugostiteljstvo</item>
    </derivirana_varijabla>
  </DomainObject.Predmet.ProtuStrankaListFormated>
  <DomainObject.Predmet.ProtuStrankaListFormatedOIB>
    <izvorni_sadrzaj>
      <item>MALEX SISTEM d.o.o. za trgovinu i ugostiteljstvo, OIB 68331859939</item>
    </izvorni_sadrzaj>
    <derivirana_varijabla naziv="DomainObject.Predmet.ProtuStrankaListFormatedOIB_1">
      <item>MALEX SISTEM d.o.o. za trgovinu i ugostiteljstvo, OIB 68331859939</item>
    </derivirana_varijabla>
  </DomainObject.Predmet.ProtuStrankaListFormatedOIB>
  <DomainObject.Predmet.ProtuStrankaListFormatedWithAdress>
    <izvorni_sadrzaj>
      <item>MALEX SISTEM d.o.o. za trgovinu i ugostiteljstvo, Ulica Kralja Tomislava 13, 21260 Imotski</item>
    </izvorni_sadrzaj>
    <derivirana_varijabla naziv="DomainObject.Predmet.ProtuStrankaListFormatedWithAdress_1">
      <item>MALEX SISTEM d.o.o. za trgovinu i ugostiteljstvo, Ulica Kralja Tomislava 13, 21260 Imotski</item>
    </derivirana_varijabla>
  </DomainObject.Predmet.ProtuStrankaListFormatedWithAdress>
  <DomainObject.Predmet.ProtuStrankaListFormatedWithAdressOIB>
    <izvorni_sadrzaj>
      <item>MALEX SISTEM d.o.o. za trgovinu i ugostiteljstvo, OIB 68331859939, Ulica Kralja Tomislava 13, 21260 Imotski</item>
    </izvorni_sadrzaj>
    <derivirana_varijabla naziv="DomainObject.Predmet.ProtuStrankaListFormatedWithAdressOIB_1">
      <item>MALEX SISTEM d.o.o. za trgovinu i ugostiteljstvo, OIB 68331859939, Ulica Kralja Tomislava 13, 21260 Imotski</item>
    </derivirana_varijabla>
  </DomainObject.Predmet.ProtuStrankaListFormatedWithAdressOIB>
  <DomainObject.Predmet.ProtuStrankaListNazivFormated>
    <izvorni_sadrzaj>
      <item>MALEX SISTEM d.o.o. za trgovinu i ugostiteljstvo</item>
    </izvorni_sadrzaj>
    <derivirana_varijabla naziv="DomainObject.Predmet.ProtuStrankaListNazivFormated_1">
      <item>MALEX SISTEM d.o.o. za trgovinu i ugostiteljstvo</item>
    </derivirana_varijabla>
  </DomainObject.Predmet.ProtuStrankaListNazivFormated>
  <DomainObject.Predmet.ProtuStrankaListNazivFormatedOIB>
    <izvorni_sadrzaj>
      <item>MALEX SISTEM d.o.o. za trgovinu i ugostiteljstvo, OIB 68331859939</item>
    </izvorni_sadrzaj>
    <derivirana_varijabla naziv="DomainObject.Predmet.ProtuStrankaListNazivFormatedOIB_1">
      <item>MALEX SISTEM d.o.o. za trgovinu i ugostiteljstvo, OIB 68331859939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MALEX SISTEM d.o.o. za trgovinu i ugostiteljstvo</izvorni_sadrzaj>
    <derivirana_varijabla naziv="DomainObject.Predmet.ProtustrankaIDrugi_1">MALEX SISTEM d.o.o.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MALEX SISTEM d.o.o. za trgovinu i ugostiteljstvo, OIB 68331859939, Ulica Kralja Tomislava 13, 21260 Imotski</izvorni_sadrzaj>
    <derivirana_varijabla naziv="DomainObject.Predmet.ProtustrankaIDrugiAdressOIB_1">MALEX SISTEM d.o.o. za trgovinu i ugostiteljstvo, OIB 68331859939, Ulica Kralja Tomislava 13,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MALEX SISTEM d.o.o. za trgovinu i ugostiteljstvo</item>
      <item>FINANCIJSKA AGENCIJA RC SPLIT</item>
    </izvorni_sadrzaj>
    <derivirana_varijabla naziv="DomainObject.Predmet.SudioniciListNaziv_1">
      <item>MALEX SISTEM d.o.o. za trgovinu i ugostiteljstvo</item>
      <item>FINANCIJSKA AGENCIJA RC SPLIT</item>
    </derivirana_varijabla>
  </DomainObject.Predmet.SudioniciListNaziv>
  <DomainObject.Predmet.SudioniciListAdressOIB>
    <izvorni_sadrzaj>
      <item>MALEX SISTEM d.o.o. za trgovinu i ugostiteljstvo, OIB 68331859939, Ulica Kralja Tomislava 13,21260 Imotski</item>
      <item>FINANCIJSKA AGENCIJA RC SPLIT, OIB 85821130368, Mažuranićevo šetalište 24b,21000 Split</item>
    </izvorni_sadrzaj>
    <derivirana_varijabla naziv="DomainObject.Predmet.SudioniciListAdressOIB_1">
      <item>MALEX SISTEM d.o.o. za trgovinu i ugostiteljstvo, OIB 68331859939, Ulica Kralja Tomislava 13,21260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68331859939</item>
      <item>, OIB 85821130368</item>
    </izvorni_sadrzaj>
    <derivirana_varijabla naziv="DomainObject.Predmet.SudioniciListNazivOIB_1">
      <item>, OIB 68331859939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DBF80-334A-43A1-9290-F5FED7E32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1991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2016-02-09T12:25:00Z</dcterms:created>
  <dc:creator>nmarkovic</dc:creator>
  <cp:lastModifiedBy>Ana Golub Gruić</cp:lastModifiedBy>
  <cp:lastPrinted>2016-02-09T12:25:00Z</cp:lastPrinted>
  <dcterms:modified xmlns:xsi="http://www.w3.org/2001/XMLSchema-instance" xsi:type="dcterms:W3CDTF">2016-02-10T08:43:00Z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