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7fb0" w14:paraId="b1c7fb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146EB">
        <w:t>221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3146EB">
        <w:t>EBONY j.d.o.o., Zagreb, 2. Ravnice 29, OIB: 21873995468</w:t>
      </w:r>
      <w:r w:rsidR="009C1482">
        <w:t>,</w:t>
      </w:r>
      <w:r w:rsidR="003E16C8">
        <w:t xml:space="preserve"> </w:t>
      </w:r>
      <w:r w:rsidR="009C1482">
        <w:t>23.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146EB">
        <w:t>EBONY j.d.o.o., Zagreb, 2. Ravnice 29, OIB: 21873995468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23.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9C1482">
        <w:t>10,</w:t>
      </w:r>
      <w:r w:rsidR="003146EB">
        <w:t>15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146EB">
        <w:t>Ante Dragičević, Zagreb, Zadarska 77, OIB: 74126068971.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3146EB">
        <w:t>EBONY j.d.o.o., Zagreb, 2. Ravnice 29, OIB: 21873995468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9C1482">
        <w:rPr>
          <w:rFonts w:eastAsia="Calibri"/>
          <w:lang w:eastAsia="en-US"/>
        </w:rPr>
        <w:t xml:space="preserve">23.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146EB">
        <w:t>EBONY j.d.o.o., Zagreb, 2. Ravnice 29, OIB: 21873995468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3146EB">
        <w:t>EBONY j.d.o.o., Zagreb, 2. Ravnice 29, OIB: 21873995468</w:t>
      </w:r>
      <w:r w:rsidR="00305723" w:rsidRPr="00305723">
        <w:t>,</w:t>
      </w:r>
      <w:r w:rsidR="00631A90">
        <w:t xml:space="preserve"> dana </w:t>
      </w:r>
      <w:r w:rsidR="003146EB">
        <w:t>26. siječnja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3146EB">
        <w:t>221</w:t>
      </w:r>
      <w:r w:rsidR="009C1482">
        <w:t>/18</w:t>
      </w:r>
      <w:r>
        <w:t xml:space="preserve"> od </w:t>
      </w:r>
      <w:r w:rsidR="003146EB">
        <w:t>22</w:t>
      </w:r>
      <w:r w:rsidR="009C1482">
        <w:t>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lastRenderedPageBreak/>
        <w:t xml:space="preserve">Iz podneska FINA-e od </w:t>
      </w:r>
      <w:r w:rsidR="003146EB">
        <w:t>2. ožujka</w:t>
      </w:r>
      <w:r w:rsidR="009C1482">
        <w:t xml:space="preserve"> 2018</w:t>
      </w:r>
      <w:r>
        <w:t xml:space="preserve">. proizlazi da dužnik na dan </w:t>
      </w:r>
      <w:r w:rsidR="003146EB">
        <w:t>19. siječnja 2018</w:t>
      </w:r>
      <w:r>
        <w:t xml:space="preserve">. ima neizvršene osnove za plaćanje u  neprekinutom razdoblju od </w:t>
      </w:r>
      <w:r w:rsidR="009C1482">
        <w:t>120</w:t>
      </w:r>
      <w:r>
        <w:t xml:space="preserve"> dana u ukupnom iznosu od </w:t>
      </w:r>
      <w:r w:rsidR="003146EB">
        <w:t xml:space="preserve">16.129,01 </w:t>
      </w:r>
      <w:r>
        <w:t xml:space="preserve">kn (list </w:t>
      </w:r>
      <w:r w:rsidR="003146EB">
        <w:t>8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9C1482" w:rsidP="009C1482" w:rsidR="009C1482">
      <w:pPr>
        <w:ind w:firstLine="708"/>
        <w:jc w:val="both"/>
      </w:pPr>
      <w:r>
        <w:t xml:space="preserve">Iz sustava e-Blokade proizlazi da je ukupan nenaplaćeni iznos obveza na dan </w:t>
      </w:r>
      <w:r w:rsidR="005F0AC9">
        <w:t>23. kolovoza</w:t>
      </w:r>
      <w:r>
        <w:t xml:space="preserve"> 2018. po svim neizvršenim osnovama za plaćanje na računu dužnika </w:t>
      </w:r>
      <w:r w:rsidR="003146EB">
        <w:t>16.709,45</w:t>
      </w:r>
      <w:r>
        <w:t xml:space="preserve"> kn, a početak blokade računa traje od </w:t>
      </w:r>
      <w:r w:rsidR="003146EB">
        <w:t>22. rujna 2017</w:t>
      </w:r>
      <w:r>
        <w:t>.</w:t>
      </w:r>
    </w:p>
    <w:p w:rsidRDefault="009C1482" w:rsidP="00346FC3" w:rsidR="009C1482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3146EB">
        <w:t>12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3E16C8">
        <w:t>Centra za vozila Hrvatske</w:t>
      </w:r>
      <w:r>
        <w:t xml:space="preserve"> od </w:t>
      </w:r>
      <w:r w:rsidR="003146EB">
        <w:t>16. travnja</w:t>
      </w:r>
      <w:r w:rsidR="00C812F4">
        <w:t xml:space="preserve"> 2018</w:t>
      </w:r>
      <w:r>
        <w:t xml:space="preserve">. proizlazi da dužnik </w:t>
      </w:r>
      <w:r w:rsidR="003146EB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5F0AC9">
        <w:t>1</w:t>
      </w:r>
      <w:r w:rsidR="003146EB">
        <w:t>4</w:t>
      </w:r>
      <w:r>
        <w:t xml:space="preserve"> spisa).</w:t>
      </w:r>
    </w:p>
    <w:p w:rsidRDefault="003146EB" w:rsidP="00F2607C" w:rsidR="003146EB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3146EB">
        <w:t>EBONY j.d.o.o., Zagreb, 2. Ravnice 29, OIB: 21873995468</w:t>
      </w:r>
      <w:r w:rsidR="005F0AC9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146EB">
        <w:t>221</w:t>
      </w:r>
      <w:r w:rsidR="00B1036B">
        <w:t>/18</w:t>
      </w:r>
      <w:r>
        <w:t xml:space="preserve"> od </w:t>
      </w:r>
      <w:r w:rsidR="003146EB">
        <w:t xml:space="preserve">8.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3146EB">
        <w:t>11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F0AC9">
        <w:t>23. kolovoza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FE" w:rsidR="009778FE">
      <w:r>
        <w:separator/>
      </w:r>
    </w:p>
  </w:endnote>
  <w:endnote w:id="0" w:type="continuationSeparator">
    <w:p w:rsidRDefault="009778FE" w:rsidR="00977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FE" w:rsidR="009778FE">
      <w:r>
        <w:separator/>
      </w:r>
    </w:p>
  </w:footnote>
  <w:footnote w:id="0" w:type="continuationSeparator">
    <w:p w:rsidRDefault="009778FE" w:rsidR="00977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21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146EB">
      <w:t>221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22109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1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1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EBONY j.d.o.o. za trgovinu i usluge zastupanog po punomoćniku Irena Puškar</izvorni_sadrzaj>
    <derivirana_varijabla naziv="DomainObject.Predmet.ProtustrankaFormated_1">  EBONY j.d.o.o. za trgovinu i usluge zastupanog po punomoćniku Irena Puškar</derivirana_varijabla>
  </DomainObject.Predmet.ProtustrankaFormated>
  <DomainObject.Predmet.ProtustrankaFormatedOIB>
    <izvorni_sadrzaj>  EBONY j.d.o.o. za trgovinu i usluge, OIB 21873995468 zastupanog po punomoćniku Irena Puškar</izvorni_sadrzaj>
    <derivirana_varijabla naziv="DomainObject.Predmet.ProtustrankaFormatedOIB_1">  EBONY j.d.o.o. za trgovinu i usluge, OIB 21873995468 zastupanog po punomoćniku Irena Puškar</derivirana_varijabla>
  </DomainObject.Predmet.ProtustrankaFormatedOIB>
  <DomainObject.Predmet.ProtustrankaFormatedWithAdress>
    <izvorni_sadrzaj> EBONY j.d.o.o. za trgovinu i usluge, 2. Ravnice 29, 10000 Zagreb zastupanog po punomoćniku Irena Puškar</izvorni_sadrzaj>
    <derivirana_varijabla naziv="DomainObject.Predmet.ProtustrankaFormatedWithAdress_1"> EBONY j.d.o.o. za trgovinu i usluge, 2. Ravnice 29, 10000 Zagreb zastupanog po punomoćniku Irena Puškar</derivirana_varijabla>
  </DomainObject.Predmet.ProtustrankaFormatedWithAdress>
  <DomainObject.Predmet.ProtustrankaFormatedWithAdressOIB>
    <izvorni_sadrzaj> EBONY j.d.o.o. za trgovinu i usluge, OIB 21873995468, 2. Ravnice 29, 10000 Zagreb zastupanog po punomoćniku Irena Puškar</izvorni_sadrzaj>
    <derivirana_varijabla naziv="DomainObject.Predmet.ProtustrankaFormatedWithAdressOIB_1"> EBONY j.d.o.o. za trgovinu i usluge, OIB 21873995468, 2. Ravnice 29, 10000 Zagreb zastupanog po punomoćniku Irena Puškar</derivirana_varijabla>
  </DomainObject.Predmet.ProtustrankaFormatedWithAdressOIB>
  <DomainObject.Predmet.ProtustrankaWithAdress>
    <izvorni_sadrzaj>EBONY j.d.o.o. za trgovinu i usluge 2. Ravnice 29, 10000 Zagreb</izvorni_sadrzaj>
    <derivirana_varijabla naziv="DomainObject.Predmet.ProtustrankaWithAdress_1">EBONY j.d.o.o. za trgovinu i usluge 2. Ravnice 29, 10000 Zagreb</derivirana_varijabla>
  </DomainObject.Predmet.ProtustrankaWithAdress>
  <DomainObject.Predmet.ProtustrankaWithAdressOIB>
    <izvorni_sadrzaj>EBONY j.d.o.o. za trgovinu i usluge, OIB 21873995468, 2. Ravnice 29, 10000 Zagreb</izvorni_sadrzaj>
    <derivirana_varijabla naziv="DomainObject.Predmet.ProtustrankaWithAdressOIB_1">EBONY j.d.o.o. za trgovinu i usluge, OIB 21873995468, 2. Ravnice 29, 10000 Zagreb</derivirana_varijabla>
  </DomainObject.Predmet.ProtustrankaWithAdressOIB>
  <DomainObject.Predmet.ProtustrankaNazivFormated>
    <izvorni_sadrzaj>EBONY j.d.o.o. za trgovinu i usluge</izvorni_sadrzaj>
    <derivirana_varijabla naziv="DomainObject.Predmet.ProtustrankaNazivFormated_1">EBONY j.d.o.o. za trgovinu i usluge</derivirana_varijabla>
  </DomainObject.Predmet.ProtustrankaNazivFormated>
  <DomainObject.Predmet.ProtustrankaNazivFormatedOIB>
    <izvorni_sadrzaj>EBONY j.d.o.o. za trgovinu i usluge, OIB 21873995468</izvorni_sadrzaj>
    <derivirana_varijabla naziv="DomainObject.Predmet.ProtustrankaNazivFormatedOIB_1">EBONY j.d.o.o. za trgovinu i usluge, OIB 21873995468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EBONY j.d.o.o. za trgovinu i usluge zastupanog po punomoćniku Irena Puškar</item>
    </izvorni_sadrzaj>
    <derivirana_varijabla naziv="DomainObject.Predmet.ProtuStrankaListFormated_1">
      <item>EBONY j.d.o.o. za trgovinu i usluge zastupanog po punomoćniku Irena Puškar</item>
    </derivirana_varijabla>
  </DomainObject.Predmet.ProtuStrankaListFormated>
  <DomainObject.Predmet.ProtuStrankaListFormatedOIB>
    <izvorni_sadrzaj>
      <item>EBONY j.d.o.o. za trgovinu i usluge, OIB 21873995468 zastupanog po punomoćniku Irena Puškar</item>
    </izvorni_sadrzaj>
    <derivirana_varijabla naziv="DomainObject.Predmet.ProtuStrankaListFormatedOIB_1">
      <item>EBONY j.d.o.o. za trgovinu i usluge, OIB 21873995468 zastupanog po punomoćniku Irena Puškar</item>
    </derivirana_varijabla>
  </DomainObject.Predmet.ProtuStrankaListFormatedOIB>
  <DomainObject.Predmet.ProtuStrankaListFormatedWithAdress>
    <izvorni_sadrzaj>
      <item>EBONY j.d.o.o. za trgovinu i usluge, 2. Ravnice 29, 10000 Zagreb zastupanog po punomoćniku Irena Puškar</item>
    </izvorni_sadrzaj>
    <derivirana_varijabla naziv="DomainObject.Predmet.ProtuStrankaListFormatedWithAdress_1">
      <item>EBONY j.d.o.o. za trgovinu i usluge, 2. Ravnice 29, 10000 Zagreb zastupanog po punomoćniku Irena Puškar</item>
    </derivirana_varijabla>
  </DomainObject.Predmet.ProtuStrankaListFormatedWithAdress>
  <DomainObject.Predmet.ProtuStrankaListFormatedWithAdressOIB>
    <izvorni_sadrzaj>
      <item>EBONY j.d.o.o. za trgovinu i usluge, OIB 21873995468, 2. Ravnice 29, 10000 Zagreb zastupanog po punomoćniku Irena Puškar</item>
    </izvorni_sadrzaj>
    <derivirana_varijabla naziv="DomainObject.Predmet.ProtuStrankaListFormatedWithAdressOIB_1">
      <item>EBONY j.d.o.o. za trgovinu i usluge, OIB 21873995468, 2. Ravnice 29, 10000 Zagreb zastupanog po punomoćniku Irena Puškar</item>
    </derivirana_varijabla>
  </DomainObject.Predmet.ProtuStrankaListFormatedWithAdressOIB>
  <DomainObject.Predmet.ProtuStrankaListNazivFormated>
    <izvorni_sadrzaj>
      <item>EBONY j.d.o.o. za trgovinu i usluge</item>
    </izvorni_sadrzaj>
    <derivirana_varijabla naziv="DomainObject.Predmet.ProtuStrankaListNazivFormated_1">
      <item>EBONY j.d.o.o. za trgovinu i usluge</item>
    </derivirana_varijabla>
  </DomainObject.Predmet.ProtuStrankaListNazivFormated>
  <DomainObject.Predmet.ProtuStrankaListNazivFormatedOIB>
    <izvorni_sadrzaj>
      <item>EBONY j.d.o.o. za trgovinu i usluge, OIB 21873995468</item>
    </izvorni_sadrzaj>
    <derivirana_varijabla naziv="DomainObject.Predmet.ProtuStrankaListNazivFormatedOIB_1">
      <item>EBONY j.d.o.o. za trgovinu i usluge, OIB 21873995468</item>
    </derivirana_varijabla>
  </DomainObject.Predmet.ProtuStrankaListNazivFormatedOIB>
  <DomainObject.Predmet.OstaliListFormated>
    <izvorni_sadrzaj>
      <item>Irena Puškar punomoćnica sudionika u postupku EBONY j.d.o.o. za trgovinu i usluge</item>
    </izvorni_sadrzaj>
    <derivirana_varijabla naziv="DomainObject.Predmet.OstaliListFormated_1">
      <item>Irena Puškar punomoćnica sudionika u postupku EBONY j.d.o.o. za trgovinu i usluge</item>
    </derivirana_varijabla>
  </DomainObject.Predmet.OstaliListFormated>
  <DomainObject.Predmet.OstaliListFormatedOIB>
    <izvorni_sadrzaj>
      <item>Irena Puškar, OIB 06978732243 punomoćnica sudionika u postupku EBONY j.d.o.o. za trgovinu i usluge</item>
    </izvorni_sadrzaj>
    <derivirana_varijabla naziv="DomainObject.Predmet.OstaliListFormatedOIB_1">
      <item>Irena Puškar, OIB 06978732243 punomoćnica sudionika u postupku EBONY j.d.o.o. za trgovinu i usluge</item>
    </derivirana_varijabla>
  </DomainObject.Predmet.OstaliListFormatedOIB>
  <DomainObject.Predmet.OstaliListFormatedWithAdress>
    <izvorni_sadrzaj>
      <item>Irena Puškar, Ii.ravnice 29, 10000 Zagreb punomoćnica sudionika u postupku EBONY j.d.o.o. za trgovinu i usluge</item>
    </izvorni_sadrzaj>
    <derivirana_varijabla naziv="DomainObject.Predmet.OstaliListFormatedWithAdress_1">
      <item>Irena Puškar, Ii.ravnice 29, 10000 Zagreb punomoćnica sudionika u postupku EBONY j.d.o.o. za trgovinu i usluge</item>
    </derivirana_varijabla>
  </DomainObject.Predmet.OstaliListFormatedWithAdress>
  <DomainObject.Predmet.OstaliListFormatedWithAdressOIB>
    <izvorni_sadrzaj>
      <item>Irena Puškar, OIB 06978732243, Ii.ravnice 29, 10000 Zagreb punomoćnica sudionika u postupku EBONY j.d.o.o. za trgovinu i usluge</item>
    </izvorni_sadrzaj>
    <derivirana_varijabla naziv="DomainObject.Predmet.OstaliListFormatedWithAdressOIB_1">
      <item>Irena Puškar, OIB 06978732243, Ii.ravnice 29, 10000 Zagreb punomoćnica sudionika u postupku EBONY j.d.o.o. za trgovinu i usluge</item>
    </derivirana_varijabla>
  </DomainObject.Predmet.OstaliListFormatedWithAdressOIB>
  <DomainObject.Predmet.OstaliListNazivFormated>
    <izvorni_sadrzaj>
      <item>Irena Puškar</item>
    </izvorni_sadrzaj>
    <derivirana_varijabla naziv="DomainObject.Predmet.OstaliListNazivFormated_1">
      <item>Irena Puškar</item>
    </derivirana_varijabla>
  </DomainObject.Predmet.OstaliListNazivFormated>
  <DomainObject.Predmet.OstaliListNazivFormatedOIB>
    <izvorni_sadrzaj>
      <item>Irena Puškar, OIB 06978732243</item>
    </izvorni_sadrzaj>
    <derivirana_varijabla naziv="DomainObject.Predmet.OstaliListNazivFormatedOIB_1">
      <item>Irena Puškar, OIB 06978732243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EBONY j.d.o.o. za trgovinu i usluge</izvorni_sadrzaj>
    <derivirana_varijabla naziv="DomainObject.Predmet.ProtustrankaIDrugi_1">EBONY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EBONY j.d.o.o. za trgovinu i usluge, OIB 21873995468, 2. Ravnice 29, 10000 Zagreb</izvorni_sadrzaj>
    <derivirana_varijabla naziv="DomainObject.Predmet.ProtustrankaIDrugiAdressOIB_1">EBONY j.d.o.o. za trgovinu i usluge, OIB 21873995468, 2.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EBONY j.d.o.o. za trgovinu i usluge</item>
      <item>Irena Puškar</item>
    </izvorni_sadrzaj>
    <derivirana_varijabla naziv="DomainObject.Predmet.SudioniciListNaziv_1">
      <item>FINA Regionalni centar Zagreb</item>
      <item>EBONY j.d.o.o. za trgovinu i usluge</item>
      <item>Irena Puškar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EBONY j.d.o.o. za trgovinu i usluge, OIB 21873995468, 2. Ravnice 29,10000 Zagreb</item>
      <item>Irena Puškar, OIB 06978732243, Ii.ravnice 29,10000 Zagreb</item>
    </izvorni_sadrzaj>
    <derivirana_varijabla naziv="DomainObject.Predmet.SudioniciListAdressOIB_1">
      <item>FINA Regionalni centar Zagreb, OIB 85821130368, Trg svibanjskih žrtava 1995. br. 1,10000 Zagreb</item>
      <item>EBONY j.d.o.o. za trgovinu i usluge, OIB 21873995468, 2. Ravnice 29,10000 Zagreb</item>
      <item>Irena Puškar, OIB 06978732243, Ii.ravnice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21873995468</item>
      <item>, OIB 06978732243</item>
    </izvorni_sadrzaj>
    <derivirana_varijabla naziv="DomainObject.Predmet.SudioniciListNazivOIB_1">
      <item>, OIB 85821130368</item>
      <item>, OIB 21873995468</item>
      <item>, OIB 06978732243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609</properties:Words>
  <properties:Characters>3152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2018-08-23T08:10:00Z</dcterms:created>
  <dc:creator>Korisnik</dc:creator>
  <cp:lastModifiedBy>Draženka Prpić</cp:lastModifiedBy>
  <cp:lastPrinted>2018-08-23T08:12:00Z</cp:lastPrinted>
  <dcterms:modified xmlns:xsi="http://www.w3.org/2001/XMLSchema-instance" xsi:type="dcterms:W3CDTF">2018-08-23T08:12:00Z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-EBONY-St-221-18.docx)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