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feba" w14:paraId="6c9feba" w:rsidRDefault="00671A4A" w:rsidP="004121A6" w:rsidR="00671A4A" w:rsidRPr="008E4B04">
      <w:pPr>
        <w15:collapsed w:val="false"/>
      </w:pPr>
      <w:r w:rsidRPr="008E4B04">
        <w:t xml:space="preserve">    </w:t>
      </w:r>
    </w:p>
    <w:p w:rsidRDefault="00411B08" w:rsidP="00671A4A" w:rsidR="00671A4A" w:rsidRPr="008E4B04">
      <w:r w:rsidRPr="008E4B04">
        <w:rPr>
          <w:bCs/>
        </w:rPr>
        <w:t xml:space="preserve">      </w:t>
      </w:r>
      <w:r w:rsidR="00BD7460" w:rsidRPr="008E4B04">
        <w:rPr>
          <w:bCs/>
        </w:rPr>
        <w:t xml:space="preserve"> </w:t>
      </w:r>
      <w:r w:rsidRPr="008E4B04">
        <w:rPr>
          <w:bCs/>
        </w:rPr>
        <w:t xml:space="preserve">       </w:t>
      </w:r>
      <w:r w:rsidR="00176C69" w:rsidRPr="008E4B0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8E4B04">
      <w:pPr>
        <w:ind w:hanging="720" w:left="360"/>
      </w:pPr>
      <w:r w:rsidRPr="008E4B04">
        <w:t xml:space="preserve">     </w:t>
      </w:r>
      <w:r w:rsidR="00F957D4" w:rsidRPr="008E4B04">
        <w:t xml:space="preserve">    </w:t>
      </w:r>
      <w:r w:rsidRPr="008E4B04">
        <w:t>REPUBLIKA HRVATSKA</w:t>
      </w:r>
    </w:p>
    <w:p w:rsidRDefault="00671A4A" w:rsidP="00184F3E" w:rsidR="00BF2838" w:rsidRPr="008E4B04">
      <w:pPr>
        <w:ind w:hanging="720" w:left="360"/>
      </w:pPr>
      <w:r w:rsidRPr="008E4B04">
        <w:t xml:space="preserve">     TRGOVAČKI SUD U OSIJEKU</w:t>
      </w:r>
    </w:p>
    <w:p w:rsidRDefault="005A1C18" w:rsidP="00971247" w:rsidR="005A1C18" w:rsidRPr="008E4B04"/>
    <w:p w:rsidRDefault="0073549F" w:rsidP="0073549F" w:rsidR="0073549F" w:rsidRPr="008E4B04">
      <w:pPr>
        <w:jc w:val="center"/>
        <w:rPr>
          <w:bCs/>
        </w:rPr>
      </w:pPr>
      <w:r w:rsidRPr="008E4B04">
        <w:rPr>
          <w:bCs/>
        </w:rPr>
        <w:t xml:space="preserve">R E P U B L I K </w:t>
      </w:r>
      <w:r w:rsidR="00D35B40" w:rsidRPr="008E4B04">
        <w:rPr>
          <w:bCs/>
        </w:rPr>
        <w:t>A</w:t>
      </w:r>
      <w:r w:rsidRPr="008E4B04">
        <w:rPr>
          <w:bCs/>
        </w:rPr>
        <w:t xml:space="preserve">  H R V A T S K </w:t>
      </w:r>
      <w:r w:rsidR="00D35B40" w:rsidRPr="008E4B04">
        <w:rPr>
          <w:bCs/>
        </w:rPr>
        <w:t>A</w:t>
      </w:r>
    </w:p>
    <w:p w:rsidRDefault="0073549F" w:rsidP="0073549F" w:rsidR="0073549F" w:rsidRPr="008E4B04">
      <w:pPr>
        <w:jc w:val="center"/>
        <w:rPr>
          <w:bCs/>
        </w:rPr>
      </w:pPr>
      <w:r w:rsidRPr="008E4B04">
        <w:rPr>
          <w:bCs/>
        </w:rPr>
        <w:t>R J E Š E N J E</w:t>
      </w:r>
    </w:p>
    <w:p w:rsidRDefault="001D73F8" w:rsidP="0073549F" w:rsidR="001D73F8" w:rsidRPr="008E4B04">
      <w:pPr>
        <w:jc w:val="center"/>
        <w:rPr>
          <w:bCs/>
        </w:rPr>
      </w:pPr>
    </w:p>
    <w:p w:rsidRDefault="004121A6" w:rsidP="00F957D4" w:rsidR="004121A6" w:rsidRPr="008E4B04">
      <w:pPr>
        <w:jc w:val="both"/>
      </w:pPr>
    </w:p>
    <w:p w:rsidRDefault="00BD7460" w:rsidP="001D4839" w:rsidR="001D4839" w:rsidRPr="008E4B04">
      <w:pPr>
        <w:pStyle w:val="Tijeloteksta"/>
        <w:ind w:firstLine="708"/>
        <w:rPr>
          <w:sz w:val="24"/>
        </w:rPr>
      </w:pPr>
      <w:r w:rsidRPr="008E4B04">
        <w:rPr>
          <w:sz w:val="24"/>
        </w:rPr>
        <w:t>Trgovački sud u Osijeku, po stečajnom sucu mr. sc. Borisu Vukoviću</w:t>
      </w:r>
      <w:r w:rsidRPr="008E4B04">
        <w:rPr>
          <w:color w:val="000000"/>
          <w:sz w:val="24"/>
        </w:rPr>
        <w:t xml:space="preserve">, </w:t>
      </w:r>
      <w:r w:rsidRPr="008E4B04">
        <w:rPr>
          <w:sz w:val="24"/>
        </w:rPr>
        <w:t>u stečajnom postupku radi naknadne diobe Stečajne mase iza PZ KOZARAC KARANAC, Gunja, Kolodvorska 4, MBS: 030185625, OIB: 78130697086</w:t>
      </w:r>
      <w:r w:rsidR="001D4839" w:rsidRPr="008E4B04">
        <w:rPr>
          <w:sz w:val="24"/>
        </w:rPr>
        <w:t xml:space="preserve">, dana </w:t>
      </w:r>
      <w:r w:rsidR="00261022" w:rsidRPr="008E4B04">
        <w:rPr>
          <w:sz w:val="24"/>
        </w:rPr>
        <w:t>1</w:t>
      </w:r>
      <w:r w:rsidR="004D0899" w:rsidRPr="008E4B04">
        <w:rPr>
          <w:sz w:val="24"/>
        </w:rPr>
        <w:t>2</w:t>
      </w:r>
      <w:r w:rsidR="00261022" w:rsidRPr="008E4B04">
        <w:rPr>
          <w:sz w:val="24"/>
        </w:rPr>
        <w:t>. listopada</w:t>
      </w:r>
      <w:r w:rsidR="001D4839" w:rsidRPr="008E4B04">
        <w:rPr>
          <w:sz w:val="24"/>
        </w:rPr>
        <w:t xml:space="preserve"> 2018. </w:t>
      </w:r>
    </w:p>
    <w:p w:rsidRDefault="00376CDE" w:rsidP="00B310C7" w:rsidR="00376CDE" w:rsidRPr="008E4B04">
      <w:pPr>
        <w:jc w:val="both"/>
        <w:rPr>
          <w:color w:val="000000"/>
        </w:rPr>
      </w:pPr>
    </w:p>
    <w:p w:rsidRDefault="00627A15" w:rsidP="004759E6" w:rsidR="00627A15" w:rsidRPr="008E4B04">
      <w:pPr>
        <w:jc w:val="both"/>
      </w:pPr>
    </w:p>
    <w:p w:rsidRDefault="00B10066" w:rsidP="00B10066" w:rsidR="00B10066" w:rsidRPr="008E4B04">
      <w:pPr>
        <w:jc w:val="center"/>
      </w:pPr>
      <w:r w:rsidRPr="008E4B04">
        <w:t xml:space="preserve">r i j e š i o   j e </w:t>
      </w:r>
    </w:p>
    <w:p w:rsidRDefault="00C7682E" w:rsidP="00B10066" w:rsidR="00C7682E" w:rsidRPr="008E4B04">
      <w:pPr>
        <w:jc w:val="center"/>
      </w:pPr>
    </w:p>
    <w:p w:rsidRDefault="00B10066" w:rsidP="00B10066" w:rsidR="00B10066" w:rsidRPr="008E4B04">
      <w:pPr>
        <w:pStyle w:val="Odlomakpopisa"/>
      </w:pPr>
    </w:p>
    <w:p w:rsidRDefault="00134A78" w:rsidP="0029245D" w:rsidR="0029245D" w:rsidRPr="008E4B04">
      <w:pPr>
        <w:pStyle w:val="Odlomakpopisa"/>
        <w:numPr>
          <w:ilvl w:val="0"/>
          <w:numId w:val="45"/>
        </w:numPr>
        <w:tabs>
          <w:tab w:pos="708" w:val="left"/>
          <w:tab w:pos="851" w:val="left"/>
        </w:tabs>
        <w:jc w:val="both"/>
      </w:pPr>
      <w:r w:rsidRPr="008E4B04">
        <w:t xml:space="preserve">Utvrđuje se da je kupac </w:t>
      </w:r>
      <w:r w:rsidR="0029245D" w:rsidRPr="008E4B04">
        <w:t xml:space="preserve">SAŠA KOLARIĆ OIB: 44963225909, iz Virovitice, Ulica Stjepana Radića 122 </w:t>
      </w:r>
      <w:r w:rsidRPr="008E4B04">
        <w:t>ponudio najveću cijenu i da su ispunjene pretpostavke da mu se dosud</w:t>
      </w:r>
      <w:r w:rsidR="00EF267B">
        <w:t>e</w:t>
      </w:r>
      <w:r w:rsidRPr="008E4B04">
        <w:t xml:space="preserve"> nekretnin</w:t>
      </w:r>
      <w:r w:rsidR="00EF267B">
        <w:t>e</w:t>
      </w:r>
      <w:r w:rsidRPr="008E4B04">
        <w:t xml:space="preserve"> stečajnog dužnika</w:t>
      </w:r>
      <w:r w:rsidR="0029245D" w:rsidRPr="008E4B04">
        <w:t xml:space="preserve"> Stečajna mase iza PZ KOZARAC KARANAC, Gunja, Kolodvorska 4, MBS: 030185625, OIB: 78130697086 i to:</w:t>
      </w:r>
    </w:p>
    <w:p w:rsidRDefault="000276E1" w:rsidP="000276E1" w:rsidR="000276E1" w:rsidRPr="008E4B04">
      <w:pPr>
        <w:pStyle w:val="Tijeloteksta"/>
        <w:rPr>
          <w:bCs/>
          <w:sz w:val="24"/>
        </w:rPr>
      </w:pPr>
    </w:p>
    <w:p w:rsidRDefault="000276E1" w:rsidP="000276E1" w:rsidR="000276E1" w:rsidRPr="008E4B04">
      <w:pPr>
        <w:pStyle w:val="Tijeloteksta"/>
        <w:ind w:left="705"/>
        <w:rPr>
          <w:bCs/>
          <w:sz w:val="24"/>
        </w:rPr>
      </w:pPr>
      <w:r w:rsidRPr="008E4B04">
        <w:rPr>
          <w:sz w:val="24"/>
        </w:rPr>
        <w:t xml:space="preserve">- kč.br. 98 u naravi </w:t>
      </w:r>
      <w:r w:rsidRPr="008E4B04">
        <w:rPr>
          <w:bCs/>
          <w:color w:val="000000"/>
          <w:sz w:val="24"/>
        </w:rPr>
        <w:t xml:space="preserve">ORANICA HUNJAR </w:t>
      </w:r>
      <w:r w:rsidRPr="008E4B04">
        <w:rPr>
          <w:sz w:val="24"/>
        </w:rPr>
        <w:t xml:space="preserve">površine 5654 m² upisana u zk.ul.br. 617 k.o. </w:t>
      </w:r>
      <w:proofErr w:type="spellStart"/>
      <w:r w:rsidRPr="008E4B04">
        <w:rPr>
          <w:sz w:val="24"/>
        </w:rPr>
        <w:t>Karanac</w:t>
      </w:r>
      <w:proofErr w:type="spellEnd"/>
      <w:r w:rsidRPr="008E4B04">
        <w:rPr>
          <w:sz w:val="24"/>
        </w:rPr>
        <w:t xml:space="preserve"> upisana u zemljišnu knjigu Općinskog suda u Osijeku, Stalna služba u Belom Manastiru, Zemljišnoknjižni odjel Beli Manastir</w:t>
      </w:r>
      <w:r w:rsidRPr="008E4B04">
        <w:rPr>
          <w:bCs/>
          <w:sz w:val="24"/>
        </w:rPr>
        <w:t xml:space="preserve"> </w:t>
      </w:r>
    </w:p>
    <w:p w:rsidRDefault="000276E1" w:rsidP="000276E1" w:rsidR="000276E1" w:rsidRPr="008E4B04">
      <w:pPr>
        <w:pStyle w:val="Tijeloteksta"/>
        <w:ind w:left="705"/>
        <w:rPr>
          <w:bCs/>
          <w:sz w:val="24"/>
        </w:rPr>
      </w:pPr>
    </w:p>
    <w:p w:rsidRDefault="000276E1" w:rsidP="000276E1" w:rsidR="000276E1" w:rsidRPr="008E4B04">
      <w:pPr>
        <w:pStyle w:val="Tijeloteksta"/>
        <w:ind w:left="705"/>
        <w:rPr>
          <w:bCs/>
          <w:sz w:val="24"/>
        </w:rPr>
      </w:pPr>
      <w:r w:rsidRPr="008E4B04">
        <w:rPr>
          <w:sz w:val="24"/>
        </w:rPr>
        <w:t xml:space="preserve">- kč.br. 99/1 u naravi </w:t>
      </w:r>
      <w:r w:rsidRPr="008E4B04">
        <w:rPr>
          <w:bCs/>
          <w:color w:val="000000"/>
          <w:sz w:val="24"/>
        </w:rPr>
        <w:t xml:space="preserve">ORANICA HUNJAR </w:t>
      </w:r>
      <w:r w:rsidRPr="008E4B04">
        <w:rPr>
          <w:sz w:val="24"/>
        </w:rPr>
        <w:t xml:space="preserve">površine </w:t>
      </w:r>
      <w:r w:rsidRPr="008E4B04">
        <w:rPr>
          <w:bCs/>
          <w:color w:val="000000"/>
          <w:sz w:val="24"/>
        </w:rPr>
        <w:t xml:space="preserve">3789 </w:t>
      </w:r>
      <w:r w:rsidRPr="008E4B04">
        <w:rPr>
          <w:sz w:val="24"/>
        </w:rPr>
        <w:t xml:space="preserve">m² upisana u zk.ul.br. 617 k.o. </w:t>
      </w:r>
      <w:proofErr w:type="spellStart"/>
      <w:r w:rsidRPr="008E4B04">
        <w:rPr>
          <w:sz w:val="24"/>
        </w:rPr>
        <w:t>Karanac</w:t>
      </w:r>
      <w:proofErr w:type="spellEnd"/>
      <w:r w:rsidRPr="008E4B04">
        <w:rPr>
          <w:sz w:val="24"/>
        </w:rPr>
        <w:t xml:space="preserve"> upisana u zemljišnu knjigu Općinskog suda u Osijeku, Stalna služba u Belom Manastiru, Zemljišnoknjižni odjel Beli Manastir</w:t>
      </w:r>
    </w:p>
    <w:p w:rsidRDefault="00134A78" w:rsidP="00134A78" w:rsidR="00134A78" w:rsidRPr="008E4B04">
      <w:pPr>
        <w:pStyle w:val="StandardWeb"/>
        <w:spacing w:afterAutospacing="false" w:after="0" w:beforeAutospacing="false" w:before="0"/>
        <w:jc w:val="both"/>
      </w:pPr>
    </w:p>
    <w:p w:rsidRDefault="00134A78" w:rsidP="00134A78" w:rsidR="00134A78" w:rsidRPr="008E4B04">
      <w:pPr>
        <w:pStyle w:val="Odlomakpopisa"/>
        <w:numPr>
          <w:ilvl w:val="0"/>
          <w:numId w:val="45"/>
        </w:numPr>
        <w:tabs>
          <w:tab w:pos="708" w:val="left"/>
          <w:tab w:pos="851" w:val="left"/>
        </w:tabs>
        <w:jc w:val="both"/>
      </w:pPr>
      <w:r w:rsidRPr="008E4B04">
        <w:t xml:space="preserve">Nekretnine iz točke 1. izreke ovog rješenja dosuđuju se </w:t>
      </w:r>
      <w:r w:rsidR="000276E1" w:rsidRPr="008E4B04">
        <w:t xml:space="preserve">SAŠI KOLARIĆ OIB: 44963225909, iz Virovitice, Ulica Stjepana Radića 122 </w:t>
      </w:r>
      <w:r w:rsidRPr="008E4B04">
        <w:t>za cijenu u iznosu od 17.200,00 kn.</w:t>
      </w:r>
    </w:p>
    <w:p w:rsidRDefault="00134A78" w:rsidP="00134A78" w:rsidR="00134A78" w:rsidRPr="008E4B04">
      <w:pPr>
        <w:pStyle w:val="Odlomakpopisa"/>
      </w:pPr>
    </w:p>
    <w:p w:rsidRDefault="00134A78" w:rsidP="00290EF5" w:rsidR="001F2249" w:rsidRPr="008E4B04">
      <w:pPr>
        <w:numPr>
          <w:ilvl w:val="0"/>
          <w:numId w:val="45"/>
        </w:numPr>
        <w:tabs>
          <w:tab w:pos="708" w:val="left"/>
        </w:tabs>
        <w:spacing w:after="240"/>
        <w:jc w:val="both"/>
      </w:pPr>
      <w:r w:rsidRPr="008E4B04">
        <w:t xml:space="preserve">Nalaže se kupcu </w:t>
      </w:r>
      <w:r w:rsidR="000276E1" w:rsidRPr="008E4B04">
        <w:t>SAŠI KOLARIĆ OIB: 44963225909, iz Virovitice, Ulica Stjepana Radića 122</w:t>
      </w:r>
      <w:r w:rsidRPr="008E4B04">
        <w:t xml:space="preserve"> da u roku od 30 dana od dana pravomoćnosti rješenja o dosudi uplatiti razliku </w:t>
      </w:r>
      <w:proofErr w:type="spellStart"/>
      <w:r w:rsidRPr="008E4B04">
        <w:t>kupovnine</w:t>
      </w:r>
      <w:proofErr w:type="spellEnd"/>
      <w:r w:rsidRPr="008E4B04">
        <w:t xml:space="preserve"> za nekretninu opisanu u točki I. u visini od 13</w:t>
      </w:r>
      <w:r w:rsidR="000276E1" w:rsidRPr="008E4B04">
        <w:t>.800,00 (slovima:</w:t>
      </w:r>
      <w:proofErr w:type="spellStart"/>
      <w:r w:rsidR="000276E1" w:rsidRPr="008E4B04">
        <w:t>trinaesttisućaosamstotinakuna</w:t>
      </w:r>
      <w:proofErr w:type="spellEnd"/>
      <w:r w:rsidRPr="008E4B04">
        <w:t xml:space="preserve">) </w:t>
      </w:r>
      <w:r w:rsidR="001F2249" w:rsidRPr="008E4B04">
        <w:t xml:space="preserve">na poseban račun Agencije IBAN: HR1123900011300028787, model: HR11, pod "Poziv na broj" (PNB) kao podatak prvi (P1) treba upisati </w:t>
      </w:r>
      <w:r w:rsidR="001F2249" w:rsidRPr="008E4B04">
        <w:rPr>
          <w:b/>
        </w:rPr>
        <w:t>broj</w:t>
      </w:r>
      <w:r w:rsidR="001F2249" w:rsidRPr="008E4B04">
        <w:t xml:space="preserve"> </w:t>
      </w:r>
      <w:r w:rsidR="001F2249" w:rsidRPr="008E4B04">
        <w:rPr>
          <w:b/>
        </w:rPr>
        <w:t>99</w:t>
      </w:r>
      <w:r w:rsidR="00290EF5" w:rsidRPr="008E4B04">
        <w:rPr>
          <w:b/>
        </w:rPr>
        <w:t>538</w:t>
      </w:r>
      <w:r w:rsidR="001F2249" w:rsidRPr="008E4B04">
        <w:t xml:space="preserve">, a kao podatak drugi (P2*) broj koji je sadržan u tablici pod rednim brojem VII (Lista ponuditelja sa zadnjom najvišom valjanom ponudom u nadmetanju) </w:t>
      </w:r>
      <w:r w:rsidR="001F2249" w:rsidRPr="008E4B04">
        <w:rPr>
          <w:b/>
        </w:rPr>
        <w:t>broj 45</w:t>
      </w:r>
      <w:r w:rsidR="00290EF5" w:rsidRPr="008E4B04">
        <w:rPr>
          <w:b/>
        </w:rPr>
        <w:t>225</w:t>
      </w:r>
      <w:r w:rsidR="001F2249" w:rsidRPr="008E4B04">
        <w:t xml:space="preserve">. </w:t>
      </w:r>
    </w:p>
    <w:p w:rsidRDefault="001F2249" w:rsidP="001F2249" w:rsidR="001F2249" w:rsidRPr="008E4B04">
      <w:pPr>
        <w:tabs>
          <w:tab w:pos="708" w:val="left"/>
        </w:tabs>
        <w:spacing w:after="240"/>
        <w:ind w:left="720"/>
        <w:jc w:val="both"/>
      </w:pPr>
      <w:r w:rsidRPr="008E4B04">
        <w:t>U slučaju da je kupac osoba s pravom prvokupa, tada je kao podatak drugi (P2) potrebno naznačiti broj 19. U slučaju prijeboja, kao podatak drugi (P2) potrebno je naznačiti broj 27.</w:t>
      </w:r>
    </w:p>
    <w:p w:rsidRDefault="001F2249" w:rsidP="001F2249" w:rsidR="001F2249" w:rsidRPr="008E4B04">
      <w:pPr>
        <w:pStyle w:val="Odlomakpopisa"/>
      </w:pPr>
      <w:r w:rsidRPr="008E4B04">
        <w:lastRenderedPageBreak/>
        <w:t xml:space="preserve">Podatak P1 i P2 nužno je odvojiti crticom (-). </w:t>
      </w:r>
    </w:p>
    <w:p w:rsidRDefault="001F2249" w:rsidP="001F2249" w:rsidR="001F2249" w:rsidRPr="008E4B04">
      <w:pPr>
        <w:pStyle w:val="Odlomakpopisa"/>
      </w:pPr>
    </w:p>
    <w:p w:rsidRDefault="001F2249" w:rsidP="001F2249" w:rsidR="001F2249" w:rsidRPr="008E4B04">
      <w:pPr>
        <w:pStyle w:val="Odlomakpopisa"/>
        <w:jc w:val="both"/>
      </w:pPr>
      <w:r w:rsidRPr="008E4B04">
        <w:t xml:space="preserve">Prilikom uplate </w:t>
      </w:r>
      <w:proofErr w:type="spellStart"/>
      <w:r w:rsidRPr="008E4B04">
        <w:t>kupovnine</w:t>
      </w:r>
      <w:proofErr w:type="spellEnd"/>
      <w:r w:rsidRPr="008E4B04">
        <w:t xml:space="preserve"> na račun Agencije IBAN: HR1123900011300028787, potrebno je da uplatitelj u polje 71A na SWIFT-u ili na obrascu naloga za plaćanje u polje „Opcija troška“ naznači opciju „OUR“.</w:t>
      </w:r>
    </w:p>
    <w:p w:rsidRDefault="001F2249" w:rsidP="001F2249" w:rsidR="001F2249" w:rsidRPr="008E4B04">
      <w:pPr>
        <w:pStyle w:val="Odlomakpopisa"/>
        <w:jc w:val="both"/>
      </w:pPr>
    </w:p>
    <w:p w:rsidRDefault="00134A78" w:rsidP="008E4B04" w:rsidR="00134A78" w:rsidRPr="008E4B04">
      <w:pPr>
        <w:numPr>
          <w:ilvl w:val="0"/>
          <w:numId w:val="45"/>
        </w:numPr>
        <w:spacing w:after="240"/>
        <w:jc w:val="both"/>
      </w:pPr>
      <w:r w:rsidRPr="008E4B04">
        <w:t xml:space="preserve">Nekretnine iz točke 1. ovog rješenja predati će se kupcu zaključkom o predaji nekretnine nakon što kupac položi razliku </w:t>
      </w:r>
      <w:proofErr w:type="spellStart"/>
      <w:r w:rsidRPr="008E4B04">
        <w:t>kupovnine</w:t>
      </w:r>
      <w:proofErr w:type="spellEnd"/>
      <w:r w:rsidRPr="008E4B04">
        <w:t xml:space="preserve"> i nakon što ovo rješenje postane  pravomoćno. </w:t>
      </w:r>
    </w:p>
    <w:p w:rsidRDefault="00134A78" w:rsidP="008E4B04" w:rsidR="008E4B04" w:rsidRPr="008E4B04">
      <w:pPr>
        <w:pStyle w:val="Odlomakpopisa"/>
        <w:numPr>
          <w:ilvl w:val="0"/>
          <w:numId w:val="45"/>
        </w:numPr>
        <w:tabs>
          <w:tab w:pos="708" w:val="left"/>
          <w:tab w:pos="851" w:val="left"/>
        </w:tabs>
        <w:jc w:val="both"/>
      </w:pPr>
      <w:r w:rsidRPr="008E4B04">
        <w:t xml:space="preserve">Nalaže se </w:t>
      </w:r>
      <w:r w:rsidR="008E4B04" w:rsidRPr="008E4B04">
        <w:t xml:space="preserve">Općinskom sudu u Osijeku, Stalnoj službi u Belom Manastiru, Zemljišnoknjižni odjel Beli Manastir </w:t>
      </w:r>
      <w:r w:rsidRPr="008E4B04">
        <w:t xml:space="preserve">zabilježba rješenja o dosudi nekretnina navedenih u toč.1. izreke odmah po primitku  ovog  rješenja. </w:t>
      </w:r>
    </w:p>
    <w:p w:rsidRDefault="008E4B04" w:rsidP="008E4B04" w:rsidR="008E4B04" w:rsidRPr="008E4B04">
      <w:pPr>
        <w:pStyle w:val="Odlomakpopisa"/>
        <w:tabs>
          <w:tab w:pos="708" w:val="left"/>
          <w:tab w:pos="851" w:val="left"/>
        </w:tabs>
        <w:jc w:val="both"/>
      </w:pPr>
    </w:p>
    <w:p w:rsidRDefault="00134A78" w:rsidP="008E4B04" w:rsidR="008E4B04" w:rsidRPr="008E4B04">
      <w:pPr>
        <w:pStyle w:val="Odlomakpopisa"/>
        <w:numPr>
          <w:ilvl w:val="0"/>
          <w:numId w:val="45"/>
        </w:numPr>
        <w:tabs>
          <w:tab w:pos="708" w:val="left"/>
          <w:tab w:pos="851" w:val="left"/>
        </w:tabs>
        <w:jc w:val="both"/>
      </w:pPr>
      <w:r w:rsidRPr="008E4B04">
        <w:t xml:space="preserve">Određuje se uknjižba prava vlasništva u korist kupca </w:t>
      </w:r>
      <w:r w:rsidR="008E4B04" w:rsidRPr="008E4B04">
        <w:t>SAŠA KOLARIĆ OIB: 44963225909, iz Virovitice, Ulica Stjepana Radića 122</w:t>
      </w:r>
      <w:r w:rsidRPr="008E4B04">
        <w:t xml:space="preserve"> </w:t>
      </w:r>
      <w:r w:rsidR="008E4B04" w:rsidRPr="008E4B04">
        <w:t>na dosuđenoj nekretnini dužnika:</w:t>
      </w:r>
    </w:p>
    <w:p w:rsidRDefault="008E4B04" w:rsidP="008E4B04" w:rsidR="008E4B04" w:rsidRPr="008E4B04">
      <w:pPr>
        <w:pStyle w:val="Tijeloteksta"/>
        <w:ind w:left="705"/>
        <w:rPr>
          <w:sz w:val="24"/>
        </w:rPr>
      </w:pPr>
    </w:p>
    <w:p w:rsidRDefault="008E4B04" w:rsidP="008E4B04" w:rsidR="008E4B04" w:rsidRPr="008E4B04">
      <w:pPr>
        <w:pStyle w:val="Tijeloteksta"/>
        <w:ind w:left="705"/>
        <w:rPr>
          <w:bCs/>
          <w:sz w:val="24"/>
        </w:rPr>
      </w:pPr>
      <w:r w:rsidRPr="008E4B04">
        <w:rPr>
          <w:sz w:val="24"/>
        </w:rPr>
        <w:t xml:space="preserve">- kč.br. 98 u naravi </w:t>
      </w:r>
      <w:r w:rsidRPr="008E4B04">
        <w:rPr>
          <w:bCs/>
          <w:color w:val="000000"/>
          <w:sz w:val="24"/>
        </w:rPr>
        <w:t xml:space="preserve">ORANICA HUNJAR </w:t>
      </w:r>
      <w:r w:rsidRPr="008E4B04">
        <w:rPr>
          <w:sz w:val="24"/>
        </w:rPr>
        <w:t xml:space="preserve">površine 5654 m² upisana u zk.ul.br. 617 k.o. </w:t>
      </w:r>
      <w:proofErr w:type="spellStart"/>
      <w:r w:rsidRPr="008E4B04">
        <w:rPr>
          <w:sz w:val="24"/>
        </w:rPr>
        <w:t>Karanac</w:t>
      </w:r>
      <w:proofErr w:type="spellEnd"/>
      <w:r w:rsidRPr="008E4B04">
        <w:rPr>
          <w:sz w:val="24"/>
        </w:rPr>
        <w:t xml:space="preserve"> upisana u zemljišnu knjigu Općinskog suda u Osijeku, Stalna služba u Belom Manastiru, Zemljišnoknjižni odjel Beli Manastir</w:t>
      </w:r>
    </w:p>
    <w:p w:rsidRDefault="008E4B04" w:rsidP="008E4B04" w:rsidR="008E4B04" w:rsidRPr="008E4B04">
      <w:pPr>
        <w:pStyle w:val="Tijeloteksta"/>
        <w:ind w:left="705"/>
        <w:rPr>
          <w:bCs/>
          <w:sz w:val="24"/>
        </w:rPr>
      </w:pPr>
    </w:p>
    <w:p w:rsidRDefault="008E4B04" w:rsidP="008E4B04" w:rsidR="00134A78" w:rsidRPr="008E4B04">
      <w:pPr>
        <w:pStyle w:val="Tijeloteksta"/>
        <w:ind w:left="705"/>
        <w:rPr>
          <w:sz w:val="24"/>
        </w:rPr>
      </w:pPr>
      <w:r w:rsidRPr="008E4B04">
        <w:rPr>
          <w:sz w:val="24"/>
        </w:rPr>
        <w:t xml:space="preserve">- kč.br. 99/1 u naravi </w:t>
      </w:r>
      <w:r w:rsidRPr="008E4B04">
        <w:rPr>
          <w:bCs/>
          <w:color w:val="000000"/>
          <w:sz w:val="24"/>
        </w:rPr>
        <w:t xml:space="preserve">ORANICA HUNJAR </w:t>
      </w:r>
      <w:r w:rsidRPr="008E4B04">
        <w:rPr>
          <w:sz w:val="24"/>
        </w:rPr>
        <w:t xml:space="preserve">površine </w:t>
      </w:r>
      <w:r w:rsidRPr="008E4B04">
        <w:rPr>
          <w:bCs/>
          <w:color w:val="000000"/>
          <w:sz w:val="24"/>
        </w:rPr>
        <w:t xml:space="preserve">3789 </w:t>
      </w:r>
      <w:r w:rsidRPr="008E4B04">
        <w:rPr>
          <w:sz w:val="24"/>
        </w:rPr>
        <w:t xml:space="preserve">m² upisana u zk.ul.br. 617 k.o. </w:t>
      </w:r>
      <w:proofErr w:type="spellStart"/>
      <w:r w:rsidRPr="008E4B04">
        <w:rPr>
          <w:sz w:val="24"/>
        </w:rPr>
        <w:t>Karanac</w:t>
      </w:r>
      <w:proofErr w:type="spellEnd"/>
      <w:r w:rsidRPr="008E4B04">
        <w:rPr>
          <w:sz w:val="24"/>
        </w:rPr>
        <w:t xml:space="preserve"> upisana u zemljišnu knjigu Općinskog suda u Osijeku, Stalna služba u Belom Manastiru, Zemljišnoknjižni odjel Beli Manastir</w:t>
      </w:r>
      <w:r w:rsidR="00134A78" w:rsidRPr="008E4B04">
        <w:rPr>
          <w:sz w:val="24"/>
        </w:rPr>
        <w:t xml:space="preserve">, nakon pravomoćnosti ovog rješenja i nakon što kupac uplati razliku </w:t>
      </w:r>
      <w:proofErr w:type="spellStart"/>
      <w:r w:rsidR="00134A78" w:rsidRPr="008E4B04">
        <w:rPr>
          <w:sz w:val="24"/>
        </w:rPr>
        <w:t>kupovnine</w:t>
      </w:r>
      <w:proofErr w:type="spellEnd"/>
      <w:r w:rsidR="00134A78" w:rsidRPr="008E4B04">
        <w:rPr>
          <w:sz w:val="24"/>
        </w:rPr>
        <w:t xml:space="preserve"> navedenu u točki 3. izreke ovog rješenja.</w:t>
      </w:r>
    </w:p>
    <w:p w:rsidRDefault="008E4B04" w:rsidP="008E4B04" w:rsidR="008E4B04" w:rsidRPr="008E4B04">
      <w:pPr>
        <w:pStyle w:val="Tijeloteksta"/>
        <w:ind w:left="705"/>
        <w:rPr>
          <w:bCs/>
          <w:sz w:val="24"/>
        </w:rPr>
      </w:pPr>
    </w:p>
    <w:p w:rsidRDefault="00134A78" w:rsidP="004D2782" w:rsidR="008E4B04">
      <w:pPr>
        <w:pStyle w:val="Tijeloteksta"/>
        <w:numPr>
          <w:ilvl w:val="0"/>
          <w:numId w:val="45"/>
        </w:numPr>
      </w:pPr>
      <w:r w:rsidRPr="008E4B04">
        <w:rPr>
          <w:sz w:val="24"/>
        </w:rPr>
        <w:t>Određuje se brisanje zemljišnoknjižnog upisa zabilježbi i tereta koji prestaju prodajom nekretnin</w:t>
      </w:r>
      <w:r w:rsidR="008E4B04">
        <w:t>a:</w:t>
      </w:r>
    </w:p>
    <w:p w:rsidRDefault="008E4B04" w:rsidP="008E4B04" w:rsidR="008E4B04">
      <w:pPr>
        <w:pStyle w:val="Tijeloteksta"/>
        <w:ind w:left="705"/>
      </w:pPr>
    </w:p>
    <w:p w:rsidRDefault="00134A78" w:rsidP="008E4B04" w:rsidR="008E4B04">
      <w:pPr>
        <w:pStyle w:val="Tijeloteksta"/>
        <w:ind w:left="705"/>
        <w:rPr>
          <w:bCs/>
          <w:sz w:val="24"/>
        </w:rPr>
      </w:pPr>
      <w:r w:rsidRPr="008E4B04">
        <w:rPr>
          <w:sz w:val="24"/>
        </w:rPr>
        <w:t xml:space="preserve"> </w:t>
      </w:r>
      <w:r w:rsidR="008E4B04">
        <w:rPr>
          <w:sz w:val="24"/>
        </w:rPr>
        <w:t xml:space="preserve">- kč.br. 98 u naravi </w:t>
      </w:r>
      <w:r w:rsidR="008E4B04">
        <w:rPr>
          <w:bCs/>
          <w:color w:val="000000"/>
          <w:sz w:val="24"/>
        </w:rPr>
        <w:t xml:space="preserve">ORANICA HUNJAR </w:t>
      </w:r>
      <w:r w:rsidR="008E4B04">
        <w:rPr>
          <w:sz w:val="24"/>
        </w:rPr>
        <w:t xml:space="preserve">površine 5654 m² upisana u zk.ul.br. 617 k.o. </w:t>
      </w:r>
      <w:proofErr w:type="spellStart"/>
      <w:r w:rsidR="008E4B04">
        <w:rPr>
          <w:sz w:val="24"/>
        </w:rPr>
        <w:t>Karanac</w:t>
      </w:r>
      <w:proofErr w:type="spellEnd"/>
      <w:r w:rsidR="008E4B04">
        <w:rPr>
          <w:sz w:val="24"/>
        </w:rPr>
        <w:t xml:space="preserve"> upisana u zemljišnu knjigu Općinskog suda u Osijeku, Stalna služba u Belom Manastiru, Zemljišnoknjižni odjel Beli Manastir</w:t>
      </w:r>
      <w:r w:rsidR="008E4B04">
        <w:rPr>
          <w:bCs/>
          <w:sz w:val="24"/>
        </w:rPr>
        <w:t xml:space="preserve">. </w:t>
      </w:r>
    </w:p>
    <w:p w:rsidRDefault="008E4B04" w:rsidP="008E4B04" w:rsidR="008E4B04">
      <w:pPr>
        <w:pStyle w:val="Tijeloteksta"/>
        <w:ind w:left="705"/>
        <w:rPr>
          <w:bCs/>
          <w:sz w:val="24"/>
        </w:rPr>
      </w:pPr>
    </w:p>
    <w:p w:rsidRDefault="008E4B04" w:rsidP="008E4B04" w:rsidR="008E4B04">
      <w:pPr>
        <w:pStyle w:val="Tijeloteksta"/>
        <w:ind w:left="705"/>
        <w:rPr>
          <w:bCs/>
          <w:sz w:val="24"/>
        </w:rPr>
      </w:pPr>
      <w:r>
        <w:rPr>
          <w:sz w:val="24"/>
        </w:rPr>
        <w:t xml:space="preserve">- kč.br. 99/1 u naravi </w:t>
      </w:r>
      <w:r>
        <w:rPr>
          <w:bCs/>
          <w:color w:val="000000"/>
          <w:sz w:val="24"/>
        </w:rPr>
        <w:t xml:space="preserve">ORANICA HUNJAR </w:t>
      </w:r>
      <w:r>
        <w:rPr>
          <w:sz w:val="24"/>
        </w:rPr>
        <w:t xml:space="preserve">površine </w:t>
      </w:r>
      <w:r>
        <w:rPr>
          <w:bCs/>
          <w:color w:val="000000"/>
          <w:sz w:val="24"/>
        </w:rPr>
        <w:t xml:space="preserve">3789 </w:t>
      </w:r>
      <w:r>
        <w:rPr>
          <w:sz w:val="24"/>
        </w:rPr>
        <w:t xml:space="preserve">m² upisana u zk.ul.br. 617 k.o. </w:t>
      </w:r>
      <w:proofErr w:type="spellStart"/>
      <w:r>
        <w:rPr>
          <w:sz w:val="24"/>
        </w:rPr>
        <w:t>Karanac</w:t>
      </w:r>
      <w:proofErr w:type="spellEnd"/>
      <w:r>
        <w:rPr>
          <w:sz w:val="24"/>
        </w:rPr>
        <w:t xml:space="preserve"> upisana u zemljišnu knjigu Općinskog suda u Osijeku, Stalna služba u Belom Manastiru, Zemljišnoknjižni odjel Beli Manastir</w:t>
      </w:r>
    </w:p>
    <w:p w:rsidRDefault="008E4B04" w:rsidP="008E4B04" w:rsidR="008E4B04">
      <w:pPr>
        <w:pStyle w:val="Tijeloteksta"/>
        <w:ind w:left="705"/>
        <w:rPr>
          <w:bCs/>
          <w:sz w:val="24"/>
        </w:rPr>
      </w:pPr>
    </w:p>
    <w:p w:rsidRDefault="008E4B04" w:rsidP="008E4B04" w:rsidR="008E4B04" w:rsidRPr="008E4B04">
      <w:pPr>
        <w:pStyle w:val="Tijeloteksta"/>
        <w:numPr>
          <w:ilvl w:val="0"/>
          <w:numId w:val="49"/>
        </w:numPr>
        <w:rPr>
          <w:bCs/>
          <w:sz w:val="24"/>
        </w:rPr>
      </w:pPr>
      <w:r>
        <w:rPr>
          <w:bCs/>
          <w:sz w:val="24"/>
        </w:rPr>
        <w:t xml:space="preserve">pod brojem </w:t>
      </w:r>
      <w:r w:rsidRPr="008E4B04">
        <w:rPr>
          <w:bCs/>
          <w:sz w:val="24"/>
        </w:rPr>
        <w:t>Z-6628/2017</w:t>
      </w:r>
      <w:r>
        <w:rPr>
          <w:bCs/>
          <w:sz w:val="24"/>
        </w:rPr>
        <w:t xml:space="preserve"> - </w:t>
      </w:r>
      <w:r w:rsidRPr="008E4B04">
        <w:rPr>
          <w:bCs/>
          <w:sz w:val="24"/>
        </w:rPr>
        <w:t>ZABILJEŽBA, RJEŠENJE TRGOVAČKOG SUDA U OSIJEKU 7 ST-2908/16-19 20.03.2017, nastavka</w:t>
      </w:r>
      <w:r>
        <w:rPr>
          <w:bCs/>
          <w:sz w:val="24"/>
        </w:rPr>
        <w:t xml:space="preserve"> </w:t>
      </w:r>
      <w:r w:rsidRPr="008E4B04">
        <w:rPr>
          <w:bCs/>
          <w:sz w:val="24"/>
        </w:rPr>
        <w:t>stečajnog postupka nad stečajnom masom stečajnog dužnika PZ KOZARAC KARANAC</w:t>
      </w:r>
    </w:p>
    <w:p w:rsidRDefault="008E4B04" w:rsidP="008E4B04" w:rsidR="008E4B04">
      <w:pPr>
        <w:pStyle w:val="Tijeloteksta"/>
        <w:ind w:left="705"/>
        <w:rPr>
          <w:bCs/>
          <w:sz w:val="24"/>
        </w:rPr>
      </w:pPr>
    </w:p>
    <w:p w:rsidRDefault="008E4B04" w:rsidP="008E4B04" w:rsidR="008E4B04">
      <w:pPr>
        <w:pStyle w:val="Tijeloteksta"/>
        <w:numPr>
          <w:ilvl w:val="0"/>
          <w:numId w:val="49"/>
        </w:numPr>
        <w:rPr>
          <w:bCs/>
          <w:sz w:val="24"/>
        </w:rPr>
      </w:pPr>
      <w:r>
        <w:rPr>
          <w:bCs/>
          <w:sz w:val="24"/>
        </w:rPr>
        <w:t xml:space="preserve">pod brojem </w:t>
      </w:r>
      <w:r w:rsidRPr="008E4B04">
        <w:rPr>
          <w:bCs/>
          <w:sz w:val="24"/>
        </w:rPr>
        <w:t>Z-27225/2017</w:t>
      </w:r>
      <w:r>
        <w:rPr>
          <w:bCs/>
          <w:sz w:val="24"/>
        </w:rPr>
        <w:t xml:space="preserve"> - </w:t>
      </w:r>
      <w:r w:rsidRPr="008E4B04">
        <w:rPr>
          <w:bCs/>
          <w:sz w:val="24"/>
        </w:rPr>
        <w:t>ZABILJEŽBA, RJEŠENJE TRGOVAČKOG SUDA U OSIJEKU BR. 7 ST-2908/16-43 26.10.2017,</w:t>
      </w:r>
      <w:r>
        <w:rPr>
          <w:bCs/>
          <w:sz w:val="24"/>
        </w:rPr>
        <w:t xml:space="preserve"> </w:t>
      </w:r>
      <w:r w:rsidRPr="008E4B04">
        <w:rPr>
          <w:bCs/>
          <w:sz w:val="24"/>
        </w:rPr>
        <w:t xml:space="preserve">prodaje nekretnina u stečajnom postupku stečajnog dužnika PZ Kozarac </w:t>
      </w:r>
      <w:proofErr w:type="spellStart"/>
      <w:r w:rsidRPr="008E4B04">
        <w:rPr>
          <w:bCs/>
          <w:sz w:val="24"/>
        </w:rPr>
        <w:t>Karanac</w:t>
      </w:r>
      <w:proofErr w:type="spellEnd"/>
      <w:r w:rsidRPr="008E4B04">
        <w:rPr>
          <w:bCs/>
          <w:sz w:val="24"/>
        </w:rPr>
        <w:t>, OIB:78130697086</w:t>
      </w:r>
    </w:p>
    <w:p w:rsidRDefault="008E4B04" w:rsidP="008E4B04" w:rsidR="008E4B04">
      <w:pPr>
        <w:pStyle w:val="Odlomakpopisa"/>
        <w:rPr>
          <w:bCs/>
        </w:rPr>
      </w:pPr>
    </w:p>
    <w:p w:rsidRDefault="008E4B04" w:rsidP="008E4B04" w:rsidR="008E4B04">
      <w:pPr>
        <w:pStyle w:val="Tijeloteksta"/>
        <w:numPr>
          <w:ilvl w:val="0"/>
          <w:numId w:val="49"/>
        </w:numPr>
        <w:rPr>
          <w:bCs/>
          <w:sz w:val="24"/>
        </w:rPr>
      </w:pPr>
      <w:r>
        <w:rPr>
          <w:bCs/>
          <w:sz w:val="24"/>
        </w:rPr>
        <w:t xml:space="preserve">pod brojem </w:t>
      </w:r>
      <w:r w:rsidRPr="008E4B04">
        <w:rPr>
          <w:bCs/>
          <w:sz w:val="24"/>
        </w:rPr>
        <w:t>Z- 1755/00</w:t>
      </w:r>
      <w:r>
        <w:rPr>
          <w:bCs/>
          <w:sz w:val="24"/>
        </w:rPr>
        <w:t xml:space="preserve"> - </w:t>
      </w:r>
      <w:r w:rsidRPr="008E4B04">
        <w:rPr>
          <w:bCs/>
          <w:sz w:val="24"/>
        </w:rPr>
        <w:t>Na temelju Sporazuma o osnivanju založnog prava od 04.02.2000. uknjižuje se založno</w:t>
      </w:r>
      <w:r>
        <w:rPr>
          <w:bCs/>
          <w:sz w:val="24"/>
        </w:rPr>
        <w:t xml:space="preserve"> </w:t>
      </w:r>
      <w:r w:rsidRPr="008E4B04">
        <w:rPr>
          <w:bCs/>
          <w:sz w:val="24"/>
        </w:rPr>
        <w:t xml:space="preserve">pravo na </w:t>
      </w:r>
      <w:proofErr w:type="spellStart"/>
      <w:r w:rsidRPr="008E4B04">
        <w:rPr>
          <w:bCs/>
          <w:sz w:val="24"/>
        </w:rPr>
        <w:t>kčbr</w:t>
      </w:r>
      <w:proofErr w:type="spellEnd"/>
      <w:r w:rsidRPr="008E4B04">
        <w:rPr>
          <w:bCs/>
          <w:sz w:val="24"/>
        </w:rPr>
        <w:t>. 98 za iznos od 464.820,00 kuna u protuvrijednosti od 129.837,98 DEM uz</w:t>
      </w:r>
      <w:r>
        <w:rPr>
          <w:bCs/>
          <w:sz w:val="24"/>
        </w:rPr>
        <w:t xml:space="preserve"> </w:t>
      </w:r>
      <w:r w:rsidRPr="008E4B04">
        <w:rPr>
          <w:bCs/>
          <w:sz w:val="24"/>
        </w:rPr>
        <w:t>7 % kamata godišnje u korist:</w:t>
      </w:r>
      <w:r>
        <w:t xml:space="preserve"> </w:t>
      </w:r>
      <w:r w:rsidRPr="008E4B04">
        <w:rPr>
          <w:bCs/>
          <w:sz w:val="24"/>
        </w:rPr>
        <w:lastRenderedPageBreak/>
        <w:t>POLJOOPSKRBA - VANJSKA TRGOVINA D.O.O., ZAGREB, VARŠAVSKA 5</w:t>
      </w:r>
    </w:p>
    <w:p w:rsidRDefault="008E4B04" w:rsidP="008E4B04" w:rsidR="008E4B04">
      <w:pPr>
        <w:pStyle w:val="Odlomakpopisa"/>
        <w:rPr>
          <w:bCs/>
        </w:rPr>
      </w:pPr>
    </w:p>
    <w:p w:rsidRDefault="008E4B04" w:rsidP="008E4B04" w:rsidR="008E4B04">
      <w:pPr>
        <w:pStyle w:val="Tijeloteksta"/>
        <w:numPr>
          <w:ilvl w:val="0"/>
          <w:numId w:val="49"/>
        </w:numPr>
        <w:rPr>
          <w:bCs/>
          <w:sz w:val="24"/>
        </w:rPr>
      </w:pPr>
      <w:r>
        <w:rPr>
          <w:bCs/>
          <w:sz w:val="24"/>
        </w:rPr>
        <w:t xml:space="preserve">pod brojem </w:t>
      </w:r>
      <w:r w:rsidRPr="008E4B04">
        <w:rPr>
          <w:bCs/>
          <w:sz w:val="24"/>
        </w:rPr>
        <w:t>Z-1826/08</w:t>
      </w:r>
      <w:r>
        <w:rPr>
          <w:bCs/>
          <w:sz w:val="24"/>
        </w:rPr>
        <w:t xml:space="preserve"> - </w:t>
      </w:r>
      <w:r w:rsidRPr="008E4B04">
        <w:rPr>
          <w:bCs/>
          <w:sz w:val="24"/>
        </w:rPr>
        <w:t>Na temelju prijedloga ODO od 18.04.2008. br. O-DO-41/08 i nepravomoćnog rješenja o</w:t>
      </w:r>
      <w:r>
        <w:rPr>
          <w:bCs/>
          <w:sz w:val="24"/>
        </w:rPr>
        <w:t xml:space="preserve"> </w:t>
      </w:r>
      <w:r w:rsidRPr="008E4B04">
        <w:rPr>
          <w:bCs/>
          <w:sz w:val="24"/>
        </w:rPr>
        <w:t>ovrsi od 05.05.2008. br. OVR-482/08 predbilježuje se ovršno založno pravo na</w:t>
      </w:r>
      <w:r>
        <w:rPr>
          <w:bCs/>
          <w:sz w:val="24"/>
        </w:rPr>
        <w:t xml:space="preserve"> </w:t>
      </w:r>
      <w:r w:rsidRPr="008E4B04">
        <w:rPr>
          <w:bCs/>
          <w:sz w:val="24"/>
        </w:rPr>
        <w:t>nekretnine u A</w:t>
      </w:r>
      <w:r w:rsidR="00CF7941">
        <w:rPr>
          <w:bCs/>
          <w:sz w:val="24"/>
        </w:rPr>
        <w:t xml:space="preserve"> </w:t>
      </w:r>
      <w:r w:rsidRPr="008E4B04">
        <w:rPr>
          <w:bCs/>
          <w:sz w:val="24"/>
        </w:rPr>
        <w:t xml:space="preserve">- radi osiguranja novčane tražbine predlagatelja za iznos od 592.704,46 </w:t>
      </w:r>
      <w:r w:rsidR="00CF7941" w:rsidRPr="008E4B04">
        <w:rPr>
          <w:bCs/>
          <w:sz w:val="24"/>
        </w:rPr>
        <w:t>kn</w:t>
      </w:r>
      <w:r w:rsidR="00CF7941">
        <w:rPr>
          <w:bCs/>
          <w:sz w:val="24"/>
        </w:rPr>
        <w:t xml:space="preserve"> </w:t>
      </w:r>
      <w:r w:rsidRPr="008E4B04">
        <w:rPr>
          <w:bCs/>
          <w:sz w:val="24"/>
        </w:rPr>
        <w:t>sa kamatama do namirenja tražbine za korist: RH- MINISTARSTVO FINANCIJA - POREZNA UPRAVA</w:t>
      </w:r>
    </w:p>
    <w:p w:rsidRDefault="00CF7941" w:rsidP="00CF7941" w:rsidR="00CF7941">
      <w:pPr>
        <w:pStyle w:val="Odlomakpopisa"/>
        <w:rPr>
          <w:bCs/>
        </w:rPr>
      </w:pPr>
    </w:p>
    <w:p w:rsidRDefault="00CF7941" w:rsidP="00CF7941" w:rsidR="00CF7941">
      <w:pPr>
        <w:pStyle w:val="Tijeloteksta"/>
        <w:numPr>
          <w:ilvl w:val="0"/>
          <w:numId w:val="49"/>
        </w:numPr>
        <w:rPr>
          <w:bCs/>
          <w:sz w:val="24"/>
        </w:rPr>
      </w:pPr>
      <w:r>
        <w:rPr>
          <w:bCs/>
          <w:sz w:val="24"/>
        </w:rPr>
        <w:t xml:space="preserve">pod brojem </w:t>
      </w:r>
      <w:r w:rsidRPr="00CF7941">
        <w:rPr>
          <w:bCs/>
          <w:sz w:val="24"/>
        </w:rPr>
        <w:t>Z-816/09</w:t>
      </w:r>
      <w:r>
        <w:rPr>
          <w:bCs/>
          <w:sz w:val="24"/>
        </w:rPr>
        <w:t xml:space="preserve"> - </w:t>
      </w:r>
      <w:r w:rsidRPr="00CF7941">
        <w:rPr>
          <w:bCs/>
          <w:sz w:val="24"/>
        </w:rPr>
        <w:t>na temelju prijedloga ODO u Belom Manastiru od 18.04.2008. broj O-DO-41/08 i</w:t>
      </w:r>
      <w:r>
        <w:rPr>
          <w:bCs/>
          <w:sz w:val="24"/>
        </w:rPr>
        <w:t xml:space="preserve"> </w:t>
      </w:r>
      <w:proofErr w:type="spellStart"/>
      <w:r w:rsidRPr="00CF7941">
        <w:rPr>
          <w:bCs/>
          <w:sz w:val="24"/>
        </w:rPr>
        <w:t>ovosudnog</w:t>
      </w:r>
      <w:proofErr w:type="spellEnd"/>
      <w:r w:rsidRPr="00CF7941">
        <w:rPr>
          <w:bCs/>
          <w:sz w:val="24"/>
        </w:rPr>
        <w:t xml:space="preserve"> pravomoćnog rješenja o ovrsi od 05.05.2008. broj OVR-482/08. </w:t>
      </w:r>
      <w:proofErr w:type="spellStart"/>
      <w:r w:rsidRPr="00CF7941">
        <w:rPr>
          <w:bCs/>
          <w:sz w:val="24"/>
        </w:rPr>
        <w:t>zabilježuje</w:t>
      </w:r>
      <w:proofErr w:type="spellEnd"/>
      <w:r w:rsidRPr="00CF7941">
        <w:rPr>
          <w:bCs/>
          <w:sz w:val="24"/>
        </w:rPr>
        <w:t xml:space="preserve"> se</w:t>
      </w:r>
      <w:r>
        <w:rPr>
          <w:bCs/>
          <w:sz w:val="24"/>
        </w:rPr>
        <w:t xml:space="preserve"> </w:t>
      </w:r>
      <w:r w:rsidRPr="00CF7941">
        <w:rPr>
          <w:bCs/>
          <w:sz w:val="24"/>
        </w:rPr>
        <w:t>opravdanje predbilježbe.</w:t>
      </w:r>
      <w:r w:rsidRPr="00CF7941">
        <w:t xml:space="preserve"> </w:t>
      </w:r>
      <w:proofErr w:type="spellStart"/>
      <w:r w:rsidRPr="00CF7941">
        <w:rPr>
          <w:bCs/>
          <w:sz w:val="24"/>
        </w:rPr>
        <w:t>Zabilježuje</w:t>
      </w:r>
      <w:proofErr w:type="spellEnd"/>
      <w:r w:rsidRPr="00CF7941">
        <w:rPr>
          <w:bCs/>
          <w:sz w:val="24"/>
        </w:rPr>
        <w:t xml:space="preserve"> se da ovršnost tražbine ima učinak i prema trećoj osobi koja je te nekretnine</w:t>
      </w:r>
      <w:r>
        <w:rPr>
          <w:bCs/>
          <w:sz w:val="24"/>
        </w:rPr>
        <w:t xml:space="preserve"> </w:t>
      </w:r>
      <w:r w:rsidRPr="00CF7941">
        <w:rPr>
          <w:bCs/>
          <w:sz w:val="24"/>
        </w:rPr>
        <w:t>n</w:t>
      </w:r>
      <w:r>
        <w:rPr>
          <w:bCs/>
          <w:sz w:val="24"/>
        </w:rPr>
        <w:t>a</w:t>
      </w:r>
      <w:r w:rsidRPr="00CF7941">
        <w:rPr>
          <w:bCs/>
          <w:sz w:val="24"/>
        </w:rPr>
        <w:t>knadno stekla.</w:t>
      </w:r>
    </w:p>
    <w:p w:rsidRDefault="00CF7941" w:rsidP="00CF7941" w:rsidR="00CF7941">
      <w:pPr>
        <w:pStyle w:val="Odlomakpopisa"/>
        <w:rPr>
          <w:bCs/>
        </w:rPr>
      </w:pPr>
    </w:p>
    <w:p w:rsidRDefault="00CF7941" w:rsidP="00CF7941" w:rsidR="00CF7941">
      <w:pPr>
        <w:pStyle w:val="Tijeloteksta"/>
        <w:numPr>
          <w:ilvl w:val="0"/>
          <w:numId w:val="49"/>
        </w:numPr>
        <w:rPr>
          <w:bCs/>
          <w:sz w:val="24"/>
        </w:rPr>
      </w:pPr>
      <w:r>
        <w:rPr>
          <w:bCs/>
          <w:sz w:val="24"/>
        </w:rPr>
        <w:t xml:space="preserve">pod brojem </w:t>
      </w:r>
      <w:r w:rsidRPr="00CF7941">
        <w:rPr>
          <w:bCs/>
          <w:sz w:val="24"/>
        </w:rPr>
        <w:t>Z-3474/12</w:t>
      </w:r>
      <w:r>
        <w:rPr>
          <w:bCs/>
          <w:sz w:val="24"/>
        </w:rPr>
        <w:t xml:space="preserve"> - </w:t>
      </w:r>
      <w:r w:rsidRPr="00CF7941">
        <w:rPr>
          <w:bCs/>
          <w:sz w:val="24"/>
        </w:rPr>
        <w:t xml:space="preserve">Na temelju </w:t>
      </w:r>
      <w:proofErr w:type="spellStart"/>
      <w:r w:rsidRPr="00CF7941">
        <w:rPr>
          <w:bCs/>
          <w:sz w:val="24"/>
        </w:rPr>
        <w:t>ovosudnog</w:t>
      </w:r>
      <w:proofErr w:type="spellEnd"/>
      <w:r w:rsidRPr="00CF7941">
        <w:rPr>
          <w:bCs/>
          <w:sz w:val="24"/>
        </w:rPr>
        <w:t xml:space="preserve"> rješenja br. </w:t>
      </w:r>
      <w:proofErr w:type="spellStart"/>
      <w:r w:rsidRPr="00CF7941">
        <w:rPr>
          <w:bCs/>
          <w:sz w:val="24"/>
        </w:rPr>
        <w:t>Ovr</w:t>
      </w:r>
      <w:proofErr w:type="spellEnd"/>
      <w:r w:rsidRPr="00CF7941">
        <w:rPr>
          <w:bCs/>
          <w:sz w:val="24"/>
        </w:rPr>
        <w:t>-843/12 od 10.12.2012. i ispravka istog rješenja od</w:t>
      </w:r>
      <w:r>
        <w:rPr>
          <w:bCs/>
          <w:sz w:val="24"/>
        </w:rPr>
        <w:t xml:space="preserve"> </w:t>
      </w:r>
      <w:r w:rsidRPr="00CF7941">
        <w:rPr>
          <w:bCs/>
          <w:sz w:val="24"/>
        </w:rPr>
        <w:t>12.12.2012. predbilježuje se založno pravo na nekretnine u A, radi osiguranja novčane</w:t>
      </w:r>
      <w:r>
        <w:rPr>
          <w:bCs/>
          <w:sz w:val="24"/>
        </w:rPr>
        <w:t xml:space="preserve"> </w:t>
      </w:r>
      <w:r w:rsidRPr="00CF7941">
        <w:rPr>
          <w:bCs/>
          <w:sz w:val="24"/>
        </w:rPr>
        <w:t xml:space="preserve">tražbine u iznosu od 33.646,21 kuna zajedno sa zateznom kamatom </w:t>
      </w:r>
      <w:proofErr w:type="spellStart"/>
      <w:r w:rsidRPr="00CF7941">
        <w:rPr>
          <w:bCs/>
          <w:sz w:val="24"/>
        </w:rPr>
        <w:t>počev</w:t>
      </w:r>
      <w:proofErr w:type="spellEnd"/>
      <w:r w:rsidRPr="00CF7941">
        <w:rPr>
          <w:bCs/>
          <w:sz w:val="24"/>
        </w:rPr>
        <w:t xml:space="preserve"> od 01.12.2011.</w:t>
      </w:r>
      <w:r>
        <w:rPr>
          <w:bCs/>
          <w:sz w:val="24"/>
        </w:rPr>
        <w:t xml:space="preserve"> </w:t>
      </w:r>
      <w:r w:rsidRPr="00CF7941">
        <w:rPr>
          <w:bCs/>
          <w:sz w:val="24"/>
        </w:rPr>
        <w:t>godine do isplate u visini eskontne stope HNB-a, za korist:</w:t>
      </w:r>
      <w:r w:rsidRPr="00CF7941">
        <w:t xml:space="preserve"> </w:t>
      </w:r>
      <w:r w:rsidRPr="00CF7941">
        <w:rPr>
          <w:bCs/>
          <w:sz w:val="24"/>
        </w:rPr>
        <w:t>REPUBLIKA HRVATSKA-MINISTARSTVO POLJOPRIVREDE, ZAGREB</w:t>
      </w:r>
      <w:r>
        <w:rPr>
          <w:bCs/>
          <w:sz w:val="24"/>
        </w:rPr>
        <w:t>.</w:t>
      </w:r>
      <w:r w:rsidRPr="00CF7941">
        <w:t xml:space="preserve"> </w:t>
      </w:r>
      <w:proofErr w:type="spellStart"/>
      <w:r w:rsidRPr="00CF7941">
        <w:rPr>
          <w:bCs/>
          <w:sz w:val="24"/>
        </w:rPr>
        <w:t>Zabilježuje</w:t>
      </w:r>
      <w:proofErr w:type="spellEnd"/>
      <w:r w:rsidRPr="00CF7941">
        <w:rPr>
          <w:bCs/>
          <w:sz w:val="24"/>
        </w:rPr>
        <w:t xml:space="preserve"> se da će se uknjižba založnog prava i zabilježba </w:t>
      </w:r>
      <w:proofErr w:type="spellStart"/>
      <w:r w:rsidRPr="00CF7941">
        <w:rPr>
          <w:bCs/>
          <w:sz w:val="24"/>
        </w:rPr>
        <w:t>ovršivosti</w:t>
      </w:r>
      <w:proofErr w:type="spellEnd"/>
      <w:r w:rsidRPr="00CF7941">
        <w:rPr>
          <w:bCs/>
          <w:sz w:val="24"/>
        </w:rPr>
        <w:t xml:space="preserve"> tražbine </w:t>
      </w:r>
      <w:r>
        <w:rPr>
          <w:bCs/>
          <w:sz w:val="24"/>
        </w:rPr>
        <w:t xml:space="preserve">primijeniti </w:t>
      </w:r>
      <w:r w:rsidRPr="00CF7941">
        <w:rPr>
          <w:bCs/>
          <w:sz w:val="24"/>
        </w:rPr>
        <w:t>i prema treć</w:t>
      </w:r>
      <w:r>
        <w:rPr>
          <w:bCs/>
          <w:sz w:val="24"/>
        </w:rPr>
        <w:t>o</w:t>
      </w:r>
      <w:r w:rsidRPr="00CF7941">
        <w:rPr>
          <w:bCs/>
          <w:sz w:val="24"/>
        </w:rPr>
        <w:t>j osobi koja je te nekretnine naknadno stekla.</w:t>
      </w:r>
    </w:p>
    <w:p w:rsidRDefault="00CF7941" w:rsidP="00CF7941" w:rsidR="00CF7941">
      <w:pPr>
        <w:pStyle w:val="Odlomakpopisa"/>
        <w:rPr>
          <w:bCs/>
        </w:rPr>
      </w:pPr>
    </w:p>
    <w:p w:rsidRDefault="00CF7941" w:rsidP="00CF7941" w:rsidR="00CF7941" w:rsidRPr="00CF7941">
      <w:pPr>
        <w:pStyle w:val="Tijeloteksta"/>
        <w:numPr>
          <w:ilvl w:val="0"/>
          <w:numId w:val="49"/>
        </w:numPr>
        <w:rPr>
          <w:bCs/>
          <w:sz w:val="24"/>
        </w:rPr>
      </w:pPr>
      <w:r>
        <w:rPr>
          <w:bCs/>
          <w:sz w:val="24"/>
        </w:rPr>
        <w:t xml:space="preserve">pod brojem </w:t>
      </w:r>
      <w:r w:rsidRPr="00CF7941">
        <w:rPr>
          <w:bCs/>
          <w:sz w:val="24"/>
        </w:rPr>
        <w:t>Z-46/13</w:t>
      </w:r>
      <w:r>
        <w:rPr>
          <w:bCs/>
          <w:sz w:val="24"/>
        </w:rPr>
        <w:t xml:space="preserve"> - </w:t>
      </w:r>
      <w:r w:rsidRPr="00CF7941">
        <w:rPr>
          <w:bCs/>
          <w:sz w:val="24"/>
        </w:rPr>
        <w:t xml:space="preserve">na temelju </w:t>
      </w:r>
      <w:proofErr w:type="spellStart"/>
      <w:r w:rsidRPr="00CF7941">
        <w:rPr>
          <w:bCs/>
          <w:sz w:val="24"/>
        </w:rPr>
        <w:t>ovosudnog</w:t>
      </w:r>
      <w:proofErr w:type="spellEnd"/>
      <w:r w:rsidRPr="00CF7941">
        <w:rPr>
          <w:bCs/>
          <w:sz w:val="24"/>
        </w:rPr>
        <w:t xml:space="preserve"> pravomoćnog rješenja broj:OVR-843/12-2 od 10.12.2012. i</w:t>
      </w:r>
      <w:r>
        <w:rPr>
          <w:bCs/>
          <w:sz w:val="24"/>
        </w:rPr>
        <w:t xml:space="preserve"> </w:t>
      </w:r>
      <w:r w:rsidRPr="00CF7941">
        <w:rPr>
          <w:bCs/>
          <w:sz w:val="24"/>
        </w:rPr>
        <w:t>ispravka istog rješenja od 12.12.2012. opravdava se predbilježba predbilježena pod Z-</w:t>
      </w:r>
      <w:r>
        <w:rPr>
          <w:bCs/>
          <w:sz w:val="24"/>
        </w:rPr>
        <w:t>3474/12</w:t>
      </w:r>
    </w:p>
    <w:p w:rsidRDefault="008E4B04" w:rsidP="008E4B04" w:rsidR="008E4B04">
      <w:pPr>
        <w:pStyle w:val="Tijeloteksta"/>
        <w:ind w:left="705"/>
        <w:rPr>
          <w:bCs/>
          <w:sz w:val="24"/>
        </w:rPr>
      </w:pPr>
    </w:p>
    <w:p w:rsidRDefault="00134A78" w:rsidP="00CF7941" w:rsidR="00134A78" w:rsidRPr="00CF7941">
      <w:pPr>
        <w:spacing w:after="240"/>
        <w:ind w:left="720"/>
        <w:jc w:val="both"/>
      </w:pPr>
      <w:r w:rsidRPr="008E4B04">
        <w:t>s tim d</w:t>
      </w:r>
      <w:r w:rsidR="00CF7941">
        <w:t xml:space="preserve">a se sva prava i tereti brišu </w:t>
      </w:r>
      <w:r w:rsidRPr="008E4B04">
        <w:t xml:space="preserve">nakon pravomoćnosti ovog rješenja i nakon što kupac uplati razliku </w:t>
      </w:r>
      <w:proofErr w:type="spellStart"/>
      <w:r w:rsidRPr="008E4B04">
        <w:t>kupovnine</w:t>
      </w:r>
      <w:proofErr w:type="spellEnd"/>
      <w:r w:rsidRPr="008E4B04">
        <w:t xml:space="preserve"> navedenu u točki 3. izreke ovog rješenja.</w:t>
      </w:r>
    </w:p>
    <w:p w:rsidRDefault="00134A78" w:rsidP="00134A78" w:rsidR="00134A78" w:rsidRPr="008E4B04">
      <w:pPr>
        <w:pStyle w:val="Odlomakpopisa"/>
        <w:numPr>
          <w:ilvl w:val="0"/>
          <w:numId w:val="45"/>
        </w:numPr>
        <w:tabs>
          <w:tab w:pos="708" w:val="left"/>
          <w:tab w:pos="851" w:val="left"/>
        </w:tabs>
        <w:jc w:val="both"/>
      </w:pPr>
      <w:r w:rsidRPr="008E4B04">
        <w:t xml:space="preserve">Nekretnine će se dosuditi i kupcima koji su ponudili nižu cijenu redom prema veličini cijene koju su ponudili ako kupci koji su ponudili veću cijenu ne polože </w:t>
      </w:r>
      <w:proofErr w:type="spellStart"/>
      <w:r w:rsidRPr="008E4B04">
        <w:t>kupovninu</w:t>
      </w:r>
      <w:proofErr w:type="spellEnd"/>
      <w:r w:rsidRPr="008E4B04">
        <w:t xml:space="preserve"> u roku koji im je određen. U tom slučaju sud će donijeti posebno rješenje o dosudi svakom slijedećem kupcu koji je ispunio uvjete da mu se nekretnina dosudi u kojem će odrediti rok za polaganje </w:t>
      </w:r>
      <w:proofErr w:type="spellStart"/>
      <w:r w:rsidRPr="008E4B04">
        <w:t>kupovnine</w:t>
      </w:r>
      <w:proofErr w:type="spellEnd"/>
      <w:r w:rsidRPr="008E4B04">
        <w:t xml:space="preserve">. Sud će u tom rješenju najprije oglasiti nevažećom dosudu kupcu koji je ponudio višu cijenu. </w:t>
      </w:r>
    </w:p>
    <w:p w:rsidRDefault="00134A78" w:rsidP="00134A78" w:rsidR="00134A78" w:rsidRPr="008E4B04">
      <w:pPr>
        <w:pStyle w:val="Odlomakpopisa"/>
      </w:pPr>
    </w:p>
    <w:p w:rsidRDefault="00134A78" w:rsidP="00134A78" w:rsidR="00134A78" w:rsidRPr="008E4B04">
      <w:pPr>
        <w:pStyle w:val="Odlomakpopisa"/>
        <w:numPr>
          <w:ilvl w:val="0"/>
          <w:numId w:val="45"/>
        </w:numPr>
        <w:tabs>
          <w:tab w:pos="708" w:val="left"/>
          <w:tab w:pos="851" w:val="left"/>
        </w:tabs>
        <w:jc w:val="both"/>
      </w:pPr>
      <w:r w:rsidRPr="008E4B04">
        <w:t xml:space="preserve">Smatrat će se da je ovo rješenje o dosudi dostavljeno svim osobama kojima se dostavlja zaključak o prodaji te svim sudionicima u dražbi istekom osmog dana od dana njegova isticanja na e-oglasnoj ploči. Te osobe imaju pravo tražiti da im se u sudskoj pisarnici neposredno preda </w:t>
      </w:r>
      <w:proofErr w:type="spellStart"/>
      <w:r w:rsidRPr="008E4B04">
        <w:t>otpravak</w:t>
      </w:r>
      <w:proofErr w:type="spellEnd"/>
      <w:r w:rsidRPr="008E4B04">
        <w:t xml:space="preserve"> ovog rješenja.</w:t>
      </w:r>
    </w:p>
    <w:p w:rsidRDefault="00134A78" w:rsidP="00134A78" w:rsidR="00134A78">
      <w:pPr>
        <w:pStyle w:val="Odlomakpopisa"/>
      </w:pPr>
    </w:p>
    <w:p w:rsidRDefault="0098265E" w:rsidP="00134A78" w:rsidR="0098265E" w:rsidRPr="008E4B04">
      <w:pPr>
        <w:pStyle w:val="Odlomakpopisa"/>
      </w:pPr>
    </w:p>
    <w:p w:rsidRDefault="00134A78" w:rsidP="00134A78" w:rsidR="00134A78" w:rsidRPr="008E4B04">
      <w:pPr>
        <w:jc w:val="center"/>
      </w:pPr>
      <w:r w:rsidRPr="008E4B04">
        <w:t>Obrazloženje</w:t>
      </w:r>
    </w:p>
    <w:p w:rsidRDefault="00134A78" w:rsidP="00134A78" w:rsidR="00134A78">
      <w:pPr>
        <w:jc w:val="both"/>
      </w:pPr>
    </w:p>
    <w:p w:rsidRDefault="0098265E" w:rsidP="00134A78" w:rsidR="0098265E" w:rsidRPr="008E4B04">
      <w:pPr>
        <w:jc w:val="both"/>
      </w:pPr>
    </w:p>
    <w:p w:rsidRDefault="00134A78" w:rsidP="00134A78" w:rsidR="00134A78">
      <w:pPr>
        <w:jc w:val="both"/>
      </w:pPr>
      <w:r w:rsidRPr="008E4B04">
        <w:tab/>
        <w:t xml:space="preserve">Financijska agencija je dostavila ovome sudu </w:t>
      </w:r>
      <w:r w:rsidR="0098265E">
        <w:t>13. rujna 2018. godine</w:t>
      </w:r>
      <w:r w:rsidRPr="008E4B04">
        <w:t xml:space="preserve"> izvještaj o provedenoj elektroničkoj javnoj dražbi (identifikator nadmetanja </w:t>
      </w:r>
      <w:r w:rsidR="0098265E">
        <w:t>9953</w:t>
      </w:r>
      <w:r w:rsidRPr="008E4B04">
        <w:t xml:space="preserve">) od </w:t>
      </w:r>
      <w:r w:rsidR="00F96A18">
        <w:t>12. rujna 2018. godine, Klasa: O/110-10/18-01/372, Ur.br.: 07-01-18-21</w:t>
      </w:r>
      <w:r w:rsidRPr="008E4B04">
        <w:t xml:space="preserve">, kojim je obavijestila sud da je za </w:t>
      </w:r>
      <w:r w:rsidRPr="008E4B04">
        <w:lastRenderedPageBreak/>
        <w:t>nekretninu iz točke 1. izreke ovog rješenja o dosudi nadmetanje završeno 11. rujna 2018. u 23:59:</w:t>
      </w:r>
      <w:proofErr w:type="spellStart"/>
      <w:r w:rsidRPr="008E4B04">
        <w:t>59</w:t>
      </w:r>
      <w:proofErr w:type="spellEnd"/>
      <w:r w:rsidRPr="008E4B04">
        <w:t xml:space="preserve"> i da je najvišu važeću ponudu na elektroničkoj javnoj dražbi dao </w:t>
      </w:r>
      <w:r w:rsidR="001B5822">
        <w:t>SAŠA KOLARIĆ OIB: 44963225909, iz Virovitice, Ulica Stjepana Radića 122</w:t>
      </w:r>
      <w:r w:rsidRPr="008E4B04">
        <w:t xml:space="preserve"> u iznosu od </w:t>
      </w:r>
      <w:r w:rsidR="001B5822">
        <w:t xml:space="preserve">17.200,00 </w:t>
      </w:r>
      <w:r w:rsidRPr="008E4B04">
        <w:t xml:space="preserve">kn, a čija je ponuda valjana. </w:t>
      </w:r>
    </w:p>
    <w:p w:rsidRDefault="001B5822" w:rsidP="00134A78" w:rsidR="001B5822" w:rsidRPr="008E4B04">
      <w:pPr>
        <w:jc w:val="both"/>
      </w:pPr>
    </w:p>
    <w:p w:rsidRDefault="00134A78" w:rsidP="00134A78" w:rsidR="00134A78">
      <w:pPr>
        <w:ind w:firstLine="708"/>
        <w:jc w:val="both"/>
      </w:pPr>
      <w:r w:rsidRPr="008E4B04">
        <w:t xml:space="preserve">Osim </w:t>
      </w:r>
      <w:r w:rsidR="00A06D71">
        <w:t>SAŠ</w:t>
      </w:r>
      <w:r w:rsidR="007C4567">
        <w:t>E</w:t>
      </w:r>
      <w:r w:rsidR="00A06D71">
        <w:t xml:space="preserve"> KOLARIĆA OIB: 44963225909, iz Virovitice, Ulica Stjepana Radića 122 </w:t>
      </w:r>
      <w:r w:rsidRPr="008E4B04">
        <w:t xml:space="preserve">u nadmetanju je sudjelovao i </w:t>
      </w:r>
      <w:r w:rsidR="00A06D71" w:rsidRPr="00A06D71">
        <w:t xml:space="preserve">TERRA FIRMA d. </w:t>
      </w:r>
      <w:proofErr w:type="spellStart"/>
      <w:r w:rsidR="00A06D71" w:rsidRPr="00A06D71">
        <w:t>d.</w:t>
      </w:r>
      <w:proofErr w:type="spellEnd"/>
      <w:r w:rsidR="00A06D71">
        <w:t xml:space="preserve">. </w:t>
      </w:r>
      <w:r w:rsidRPr="008E4B04">
        <w:t xml:space="preserve"> </w:t>
      </w:r>
      <w:r w:rsidR="00A06D71" w:rsidRPr="00A06D71">
        <w:t>Zagreb</w:t>
      </w:r>
      <w:r w:rsidR="00A06D71">
        <w:t xml:space="preserve">, </w:t>
      </w:r>
      <w:proofErr w:type="spellStart"/>
      <w:r w:rsidR="00A06D71" w:rsidRPr="00A06D71">
        <w:t>Budmanijeva</w:t>
      </w:r>
      <w:proofErr w:type="spellEnd"/>
      <w:r w:rsidR="00A06D71" w:rsidRPr="00A06D71">
        <w:t xml:space="preserve"> 3</w:t>
      </w:r>
      <w:r w:rsidR="00A06D71">
        <w:t xml:space="preserve">, </w:t>
      </w:r>
      <w:r w:rsidR="00A06D71" w:rsidRPr="00A06D71">
        <w:t>MBS: 040211518</w:t>
      </w:r>
      <w:r w:rsidR="00A06D71">
        <w:t xml:space="preserve">, </w:t>
      </w:r>
      <w:r w:rsidR="00A06D71" w:rsidRPr="00A06D71">
        <w:t>OIB: 22198253360</w:t>
      </w:r>
      <w:r w:rsidR="00A06D71">
        <w:t xml:space="preserve"> </w:t>
      </w:r>
      <w:r w:rsidRPr="008E4B04">
        <w:t xml:space="preserve">s najvišom valjanom ponudom od 17.000,00 kn. </w:t>
      </w:r>
    </w:p>
    <w:p w:rsidRDefault="00A06D71" w:rsidP="00134A78" w:rsidR="00A06D71" w:rsidRPr="008E4B04">
      <w:pPr>
        <w:ind w:firstLine="708"/>
        <w:jc w:val="both"/>
      </w:pPr>
    </w:p>
    <w:p w:rsidRDefault="00134A78" w:rsidP="00134A78" w:rsidR="00134A78">
      <w:pPr>
        <w:ind w:firstLine="708"/>
        <w:jc w:val="both"/>
      </w:pPr>
      <w:r w:rsidRPr="007C4567">
        <w:t>Sud je utvrdio da je kupac Saša Kolarić ponudio najveću cijenu jer je za nekretnine iz točke 1. rješenja o dosudi ponudio cijenu u iznosu od 17.200,00 kn i da su ispunjene pretpostavke da mu se nekretnina dosudi.</w:t>
      </w:r>
    </w:p>
    <w:p w:rsidRDefault="007C4567" w:rsidP="00134A78" w:rsidR="007C4567" w:rsidRPr="007C4567">
      <w:pPr>
        <w:ind w:firstLine="708"/>
        <w:jc w:val="both"/>
      </w:pPr>
    </w:p>
    <w:p w:rsidRDefault="00134A78" w:rsidP="00134A78" w:rsidR="00134A78" w:rsidRPr="007C4567">
      <w:pPr>
        <w:ind w:firstLine="720"/>
        <w:jc w:val="both"/>
      </w:pPr>
      <w:r w:rsidRPr="007C4567">
        <w:t xml:space="preserve">Kupac je uplatio iznos jamčevine od 3.400,00 kuna, te  stoga  mora uplatiti  razliku  </w:t>
      </w:r>
      <w:proofErr w:type="spellStart"/>
      <w:r w:rsidRPr="007C4567">
        <w:t>kupovnine</w:t>
      </w:r>
      <w:proofErr w:type="spellEnd"/>
      <w:r w:rsidRPr="007C4567">
        <w:t xml:space="preserve"> u  iznosu od 13.800,00 kn.</w:t>
      </w:r>
    </w:p>
    <w:p w:rsidRDefault="00134A78" w:rsidP="00134A78" w:rsidR="00134A78" w:rsidRPr="007C4567">
      <w:pPr>
        <w:jc w:val="both"/>
      </w:pPr>
    </w:p>
    <w:p w:rsidRDefault="00134A78" w:rsidP="00134A78" w:rsidR="00134A78">
      <w:pPr>
        <w:jc w:val="both"/>
      </w:pPr>
      <w:r w:rsidRPr="007C4567">
        <w:tab/>
        <w:t xml:space="preserve">Nekretnina će se predati kupcu nakon što u roku od 30 dana od dana pravomoćnosti rješenja o dosudi objave položi razliku  </w:t>
      </w:r>
      <w:proofErr w:type="spellStart"/>
      <w:r w:rsidRPr="007C4567">
        <w:t>kupovnine</w:t>
      </w:r>
      <w:proofErr w:type="spellEnd"/>
      <w:r w:rsidRPr="008E4B04">
        <w:t xml:space="preserve"> u  iznosu od </w:t>
      </w:r>
      <w:r w:rsidR="007C4567" w:rsidRPr="007C4567">
        <w:t xml:space="preserve">13.800,00 </w:t>
      </w:r>
      <w:r w:rsidRPr="008E4B04">
        <w:t>kn i  nakon što ovo  rješenje postane  pravomoćno.</w:t>
      </w:r>
    </w:p>
    <w:p w:rsidRDefault="007C4567" w:rsidP="00134A78" w:rsidR="007C4567" w:rsidRPr="008E4B04">
      <w:pPr>
        <w:jc w:val="both"/>
      </w:pPr>
    </w:p>
    <w:p w:rsidRDefault="00134A78" w:rsidP="00134A78" w:rsidR="00134A78" w:rsidRPr="008E4B04">
      <w:pPr>
        <w:ind w:firstLine="708"/>
        <w:jc w:val="both"/>
      </w:pPr>
      <w:r w:rsidRPr="008E4B04">
        <w:t xml:space="preserve">Nekretnina će se dosuditi i kupcima koji su ponudili nižu cijenu redom prema veličini cijene koju su ponudili ako kupci koji su ponudili veću cijenu ne polože </w:t>
      </w:r>
      <w:proofErr w:type="spellStart"/>
      <w:r w:rsidRPr="008E4B04">
        <w:t>kupovninu</w:t>
      </w:r>
      <w:proofErr w:type="spellEnd"/>
      <w:r w:rsidRPr="008E4B04">
        <w:t xml:space="preserve"> u roku koji im je određen. U tom slučaju sud će donijeti posebno rješenje o dosudi svakom slijedećem kupcu koji je ispunio uvjete da mu se nekretnina dosudi u kojem će odrediti rok za polaganje </w:t>
      </w:r>
      <w:proofErr w:type="spellStart"/>
      <w:r w:rsidRPr="008E4B04">
        <w:t>kupovnine</w:t>
      </w:r>
      <w:proofErr w:type="spellEnd"/>
      <w:r w:rsidRPr="008E4B04">
        <w:t xml:space="preserve">. Sud će u tom rješenju najprije oglasiti nevažećom dosudu kupcu koji je ponudio višu cijenu. </w:t>
      </w:r>
    </w:p>
    <w:p w:rsidRDefault="00134A78" w:rsidP="00134A78" w:rsidR="00134A78" w:rsidRPr="008E4B04">
      <w:pPr>
        <w:ind w:firstLine="708"/>
        <w:jc w:val="both"/>
      </w:pPr>
    </w:p>
    <w:p w:rsidRDefault="00134A78" w:rsidP="00134A78" w:rsidR="00134A78" w:rsidRPr="008E4B04">
      <w:pPr>
        <w:jc w:val="both"/>
      </w:pPr>
      <w:r w:rsidRPr="008E4B04">
        <w:tab/>
        <w:t xml:space="preserve">Slijedom iznijetog sud je primjenom čl. 103., 106. i 108. Ovršnog zakona (Narodne novine broj 112/12, 25/13, 93/14,55/16 i 73/17), te čl. 26. Pravilnika o načinu i postupku provedbe prodaje nekretnina i pokretnina u ovršnom postupku (Narodne novine broj 156/14), </w:t>
      </w:r>
      <w:r w:rsidR="007C4567">
        <w:t>čl. 89. Zakona o zemljišnim knjigama (Narodne novine, br. 91/96, 68/98, 137/99, 114/01, 100/04, 107/07, 152/08, 126/10, 55/13 i 60/13 i 108/18)</w:t>
      </w:r>
      <w:r w:rsidRPr="008E4B04">
        <w:t xml:space="preserve"> i čl. 247. </w:t>
      </w:r>
      <w:r w:rsidR="007C4567">
        <w:t>Stečajnog zakona (Narodne novine broj 71/15 i 104/17)</w:t>
      </w:r>
      <w:r w:rsidRPr="008E4B04">
        <w:t xml:space="preserve"> odlučio kao u izreci ovog rješenja o dosudi.</w:t>
      </w:r>
    </w:p>
    <w:p w:rsidRDefault="00134A78" w:rsidP="00134A78" w:rsidR="00134A78" w:rsidRPr="008E4B04">
      <w:pPr>
        <w:jc w:val="both"/>
      </w:pPr>
    </w:p>
    <w:p w:rsidRDefault="007C4567" w:rsidP="007C4567" w:rsidR="007C4567" w:rsidRPr="003A0B07">
      <w:pPr>
        <w:pStyle w:val="Tijeloteksta"/>
        <w:jc w:val="center"/>
        <w:rPr>
          <w:sz w:val="24"/>
        </w:rPr>
      </w:pPr>
      <w:r w:rsidRPr="003A0B07">
        <w:rPr>
          <w:sz w:val="24"/>
        </w:rPr>
        <w:t xml:space="preserve">U Osijeku 12. listopada 2018. </w:t>
      </w:r>
    </w:p>
    <w:p w:rsidRDefault="007C4567" w:rsidP="007C4567" w:rsidR="007C4567" w:rsidRPr="003A0B07"/>
    <w:p w:rsidRDefault="007C4567" w:rsidP="007C4567" w:rsidR="007C4567" w:rsidRPr="003A0B07">
      <w:pPr>
        <w:jc w:val="center"/>
      </w:pPr>
      <w:r w:rsidRPr="003A0B07">
        <w:t xml:space="preserve">                                                                                        STEČAJNI SUDAC</w:t>
      </w:r>
    </w:p>
    <w:p w:rsidRDefault="007C4567" w:rsidP="007C4567" w:rsidR="007C4567" w:rsidRPr="003A0B07">
      <w:pPr>
        <w:ind w:left="4956"/>
        <w:jc w:val="center"/>
      </w:pPr>
      <w:r w:rsidRPr="003A0B07">
        <w:t xml:space="preserve">       mr. sc. Boris Vuković</w:t>
      </w:r>
      <w:bookmarkStart w:name="_GoBack" w:id="0"/>
      <w:bookmarkEnd w:id="0"/>
    </w:p>
    <w:p w:rsidRDefault="007C4567" w:rsidP="007C4567" w:rsidR="007C4567" w:rsidRPr="003A0B07">
      <w:pPr>
        <w:ind w:left="4956"/>
        <w:jc w:val="center"/>
      </w:pPr>
    </w:p>
    <w:p w:rsidRDefault="007C4567" w:rsidP="007C4567" w:rsidR="007C4567" w:rsidRPr="003A0B07">
      <w:pPr>
        <w:jc w:val="both"/>
      </w:pPr>
    </w:p>
    <w:p w:rsidRDefault="007C4567" w:rsidP="007C4567" w:rsidR="007C4567" w:rsidRPr="003A0B07">
      <w:pPr>
        <w:jc w:val="both"/>
      </w:pPr>
      <w:r w:rsidRPr="003A0B07">
        <w:t xml:space="preserve">Zapisničar: Danijela Špeletić                                          </w:t>
      </w:r>
    </w:p>
    <w:p w:rsidRDefault="007C4567" w:rsidP="007C4567" w:rsidR="007C4567">
      <w:pPr>
        <w:jc w:val="both"/>
        <w:rPr>
          <w:color w:val="000000"/>
        </w:rPr>
      </w:pPr>
      <w:r w:rsidRPr="003A0B07">
        <w:rPr>
          <w:color w:val="000000"/>
        </w:rPr>
        <w:t xml:space="preserve">   </w:t>
      </w:r>
    </w:p>
    <w:p w:rsidRDefault="007C4567" w:rsidP="007C4567" w:rsidR="007C4567" w:rsidRPr="003A0B07">
      <w:pPr>
        <w:jc w:val="both"/>
        <w:rPr>
          <w:color w:val="000000"/>
        </w:rPr>
      </w:pPr>
    </w:p>
    <w:p w:rsidRDefault="007C4567" w:rsidP="007C4567" w:rsidR="007C4567" w:rsidRPr="003A0B07">
      <w:pPr>
        <w:jc w:val="both"/>
        <w:rPr>
          <w:color w:val="000000"/>
        </w:rPr>
      </w:pPr>
    </w:p>
    <w:p w:rsidRDefault="007C4567" w:rsidP="007C4567" w:rsidR="007C4567" w:rsidRPr="003A0B07">
      <w:pPr>
        <w:rPr>
          <w:lang w:eastAsia="x-none" w:val="x-none"/>
        </w:rPr>
      </w:pPr>
      <w:r w:rsidRPr="003A0B07">
        <w:rPr>
          <w:lang w:eastAsia="x-none" w:val="x-none"/>
        </w:rPr>
        <w:t>UPUTA O PRAVNOM LIJEKU:</w:t>
      </w:r>
    </w:p>
    <w:p w:rsidRDefault="007C4567" w:rsidP="00134A78" w:rsidR="00134A78" w:rsidRPr="008E4B04">
      <w:pPr>
        <w:jc w:val="both"/>
      </w:pPr>
      <w:r w:rsidRPr="003A0B07">
        <w:t xml:space="preserve">Protiv ovog rješenja žalbu može podnijeti stečajni upravitelj, </w:t>
      </w:r>
      <w:proofErr w:type="spellStart"/>
      <w:r w:rsidRPr="003A0B07">
        <w:t>razlučni</w:t>
      </w:r>
      <w:proofErr w:type="spellEnd"/>
      <w:r w:rsidRPr="003A0B07">
        <w:t xml:space="preserve"> vjerovnici te osobe koje su sudjelovale na dražbi kao ponuditelji, u roku od 8 dana. Dostava se smatra obavljenom istekom osmoga dana od dana objave pismena na mrežnoj stranici e-Oglasna ploča sudova.  Žalba se podnosi putem ovog suda, a o žalbi odlučuje Visoki trgovački sud Republike Hrvatske.</w:t>
      </w:r>
    </w:p>
    <w:p w:rsidRDefault="00134A78" w:rsidP="00134A78" w:rsidR="00134A78" w:rsidRPr="008E4B04">
      <w:r w:rsidRPr="008E4B04">
        <w:lastRenderedPageBreak/>
        <w:t>DNA:</w:t>
      </w:r>
    </w:p>
    <w:p w:rsidRDefault="0011308A" w:rsidP="0011308A" w:rsidR="0011308A">
      <w:pPr>
        <w:jc w:val="both"/>
      </w:pPr>
      <w:r>
        <w:t>1.e-Oglasna ploča</w:t>
      </w:r>
    </w:p>
    <w:p w:rsidRDefault="0011308A" w:rsidP="0011308A" w:rsidR="0011308A" w:rsidRPr="0011308A">
      <w:pPr>
        <w:jc w:val="both"/>
        <w:rPr>
          <w:b/>
          <w:u w:val="single"/>
        </w:rPr>
      </w:pPr>
      <w:r>
        <w:t xml:space="preserve">2.Financijska agencija Osijek, radi objave na mrežnim stranicama - </w:t>
      </w:r>
      <w:r w:rsidRPr="0011308A">
        <w:rPr>
          <w:b/>
          <w:u w:val="single"/>
        </w:rPr>
        <w:t>nakon pravomoćnosti s klauzulom pravomoćnosti</w:t>
      </w:r>
    </w:p>
    <w:p w:rsidRDefault="0011308A" w:rsidP="0011308A" w:rsidR="0011308A">
      <w:pPr>
        <w:jc w:val="both"/>
      </w:pPr>
      <w:r>
        <w:t>3.Općinski sud u Osijeku, Zemljišnoknjižni odjel Beli Manastir - odmah radi zabilježbe rješenja o dosudi</w:t>
      </w:r>
    </w:p>
    <w:p w:rsidRDefault="0011308A" w:rsidP="0011308A" w:rsidR="0011308A">
      <w:pPr>
        <w:jc w:val="both"/>
      </w:pPr>
      <w:r>
        <w:t xml:space="preserve">4.Općinski sud u Osijeku, Zemljišnoknjižni odjel Beli Manastir - </w:t>
      </w:r>
      <w:r w:rsidRPr="0011308A">
        <w:rPr>
          <w:b/>
          <w:u w:val="single"/>
        </w:rPr>
        <w:t>po pravomoćnosti</w:t>
      </w:r>
      <w:r>
        <w:t xml:space="preserve"> uz potvrdu o uplati razlike </w:t>
      </w:r>
      <w:proofErr w:type="spellStart"/>
      <w:r>
        <w:t>kupovnine</w:t>
      </w:r>
      <w:proofErr w:type="spellEnd"/>
    </w:p>
    <w:p w:rsidRDefault="0011308A" w:rsidP="0011308A" w:rsidR="0011308A">
      <w:pPr>
        <w:pStyle w:val="Tijeloteksta"/>
        <w:rPr>
          <w:sz w:val="24"/>
        </w:rPr>
      </w:pPr>
      <w:r>
        <w:t xml:space="preserve">5.Stečajni upravitelj </w:t>
      </w:r>
      <w:proofErr w:type="spellStart"/>
      <w:r>
        <w:rPr>
          <w:sz w:val="24"/>
        </w:rPr>
        <w:t>Mirsad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Demirović</w:t>
      </w:r>
      <w:proofErr w:type="spellEnd"/>
      <w:r>
        <w:rPr>
          <w:sz w:val="24"/>
        </w:rPr>
        <w:t>, Kolodvorska 4, Gunja</w:t>
      </w:r>
    </w:p>
    <w:p w:rsidRDefault="0011308A" w:rsidP="0011308A" w:rsidR="00134A78" w:rsidRPr="008E4B04">
      <w:pPr>
        <w:jc w:val="both"/>
      </w:pPr>
      <w:r>
        <w:t>6.kal 29.10.2018.</w:t>
      </w:r>
      <w:r w:rsidR="00134A78" w:rsidRPr="008E4B04">
        <w:tab/>
      </w:r>
    </w:p>
    <w:p w:rsidRDefault="00134A78" w:rsidP="00134A78" w:rsidR="00134A78" w:rsidRPr="008E4B04">
      <w:pPr>
        <w:pStyle w:val="Naslovdokumenta"/>
        <w:spacing w:after="0"/>
      </w:pPr>
    </w:p>
    <w:p w:rsidRDefault="00671A4A" w:rsidP="00B10066" w:rsidR="00671A4A" w:rsidRPr="008E4B04">
      <w:pPr>
        <w:jc w:val="both"/>
      </w:pPr>
    </w:p>
    <w:sectPr w:rsidSect="00606835" w:rsidR="00671A4A" w:rsidRPr="008E4B0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1E5" w:rsidR="005A21E5">
      <w:r>
        <w:separator/>
      </w:r>
    </w:p>
  </w:endnote>
  <w:endnote w:id="0" w:type="continuationSeparator">
    <w:p w:rsidRDefault="005A21E5" w:rsidR="005A2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1E5" w:rsidR="005A21E5">
      <w:r>
        <w:separator/>
      </w:r>
    </w:p>
  </w:footnote>
  <w:footnote w:id="0" w:type="continuationSeparator">
    <w:p w:rsidRDefault="005A21E5" w:rsidR="005A2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288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AD19CF" w:rsidR="00A75E8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134A78">
      <w:t>7 St-2908/16-64</w:t>
    </w:r>
  </w:p>
  <w:p w:rsidRDefault="005037E9" w:rsidP="00763AA1" w:rsidR="005037E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32CE8" w:rsidR="00D32CE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32CE8">
      <w:t>7 St-</w:t>
    </w:r>
    <w:r w:rsidR="00134A78">
      <w:t>2908</w:t>
    </w:r>
    <w:r w:rsidR="00D32CE8">
      <w:t>/16-</w:t>
    </w:r>
    <w:r w:rsidR="00134A78">
      <w:t>64</w:t>
    </w:r>
  </w:p>
  <w:p w:rsidRDefault="00BF3E59" w:rsidP="001D4839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4C26044"/>
    <w:multiLevelType w:val="hybridMultilevel"/>
    <w:tmpl w:val="765E6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DE4D0C"/>
    <w:multiLevelType w:val="hybridMultilevel"/>
    <w:tmpl w:val="C83E9B96"/>
    <w:lvl w:tplc="398AB784" w:ilvl="0">
      <w:start w:val="7"/>
      <w:numFmt w:val="bullet"/>
      <w:lvlText w:val="-"/>
      <w:lvlJc w:val="left"/>
      <w:pPr>
        <w:ind w:hanging="360" w:left="9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4D22BBF"/>
    <w:multiLevelType w:val="hybridMultilevel"/>
    <w:tmpl w:val="89BEB3FE"/>
    <w:lvl w:tplc="27844D30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400E1FBA"/>
    <w:multiLevelType w:val="hybridMultilevel"/>
    <w:tmpl w:val="A05453E0"/>
    <w:lvl w:tplc="5B7C0D1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E897A18"/>
    <w:multiLevelType w:val="hybridMultilevel"/>
    <w:tmpl w:val="24BEDE16"/>
    <w:lvl w:tplc="377AD4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75210C7"/>
    <w:multiLevelType w:val="hybridMultilevel"/>
    <w:tmpl w:val="72848CEA"/>
    <w:lvl w:tplc="9BF4680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9311A07"/>
    <w:multiLevelType w:val="hybridMultilevel"/>
    <w:tmpl w:val="DFC62982"/>
    <w:lvl w:tplc="1BDE67EA" w:ilvl="0">
      <w:start w:val="7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2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23"/>
  </w:num>
  <w:num w:numId="11">
    <w:abstractNumId w:val="8"/>
  </w:num>
  <w:num w:numId="12">
    <w:abstractNumId w:val="21"/>
  </w:num>
  <w:num w:numId="13">
    <w:abstractNumId w:val="13"/>
  </w:num>
  <w:num w:numId="14">
    <w:abstractNumId w:val="2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20"/>
  </w:num>
  <w:num w:numId="19">
    <w:abstractNumId w:val="20"/>
  </w:num>
  <w:num w:numId="20">
    <w:abstractNumId w:val="20"/>
  </w:num>
  <w:num w:numId="21">
    <w:abstractNumId w:val="26"/>
  </w:num>
  <w:num w:numId="22">
    <w:abstractNumId w:val="20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4"/>
  </w:num>
  <w:num w:numId="26">
    <w:abstractNumId w:val="20"/>
  </w:num>
  <w:num w:numId="27">
    <w:abstractNumId w:val="15"/>
  </w:num>
  <w:num w:numId="28">
    <w:abstractNumId w:val="20"/>
  </w:num>
  <w:num w:numId="29">
    <w:abstractNumId w:val="20"/>
  </w:num>
  <w:num w:numId="30">
    <w:abstractNumId w:val="15"/>
  </w:num>
  <w:num w:numId="31">
    <w:abstractNumId w:val="20"/>
  </w:num>
  <w:num w:numId="32">
    <w:abstractNumId w:val="20"/>
  </w:num>
  <w:num w:numId="33">
    <w:abstractNumId w:val="20"/>
  </w:num>
  <w:num w:numId="34">
    <w:abstractNumId w:val="20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20"/>
  </w:num>
  <w:num w:numId="40">
    <w:abstractNumId w:val="18"/>
  </w:num>
  <w:num w:numId="41">
    <w:abstractNumId w:val="6"/>
  </w:num>
  <w:num w:numId="42">
    <w:abstractNumId w:val="20"/>
  </w:num>
  <w:num w:numId="43">
    <w:abstractNumId w:val="20"/>
  </w:num>
  <w:num w:numId="44">
    <w:abstractNumId w:val="20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</w:num>
  <w:num w:numId="48">
    <w:abstractNumId w:val="7"/>
  </w:num>
  <w:num w:numId="49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3F9A"/>
    <w:rsid w:val="00004732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64D3"/>
    <w:rsid w:val="00016AA4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276E1"/>
    <w:rsid w:val="0003012B"/>
    <w:rsid w:val="000306D7"/>
    <w:rsid w:val="0003163D"/>
    <w:rsid w:val="00031E0C"/>
    <w:rsid w:val="00032ADF"/>
    <w:rsid w:val="00033093"/>
    <w:rsid w:val="00034843"/>
    <w:rsid w:val="00034891"/>
    <w:rsid w:val="00034B6B"/>
    <w:rsid w:val="000350A4"/>
    <w:rsid w:val="00035129"/>
    <w:rsid w:val="00041B1E"/>
    <w:rsid w:val="00042B7F"/>
    <w:rsid w:val="00045B24"/>
    <w:rsid w:val="000471D3"/>
    <w:rsid w:val="00047817"/>
    <w:rsid w:val="00047AFD"/>
    <w:rsid w:val="000524DE"/>
    <w:rsid w:val="00052F17"/>
    <w:rsid w:val="00054EB8"/>
    <w:rsid w:val="000561D9"/>
    <w:rsid w:val="00056FDD"/>
    <w:rsid w:val="00063C73"/>
    <w:rsid w:val="000657B0"/>
    <w:rsid w:val="00065D96"/>
    <w:rsid w:val="000674A5"/>
    <w:rsid w:val="0006753C"/>
    <w:rsid w:val="00067CF5"/>
    <w:rsid w:val="00067EF0"/>
    <w:rsid w:val="00071489"/>
    <w:rsid w:val="000714F4"/>
    <w:rsid w:val="00071E60"/>
    <w:rsid w:val="00073051"/>
    <w:rsid w:val="000734E6"/>
    <w:rsid w:val="00073899"/>
    <w:rsid w:val="00075B92"/>
    <w:rsid w:val="000760D8"/>
    <w:rsid w:val="00080134"/>
    <w:rsid w:val="00080CCB"/>
    <w:rsid w:val="000821C2"/>
    <w:rsid w:val="00082BE6"/>
    <w:rsid w:val="0008385F"/>
    <w:rsid w:val="00083D2D"/>
    <w:rsid w:val="0008475A"/>
    <w:rsid w:val="00087F26"/>
    <w:rsid w:val="000900DB"/>
    <w:rsid w:val="0009012A"/>
    <w:rsid w:val="00090BC8"/>
    <w:rsid w:val="00091762"/>
    <w:rsid w:val="000917D2"/>
    <w:rsid w:val="00091C60"/>
    <w:rsid w:val="00093099"/>
    <w:rsid w:val="0009326F"/>
    <w:rsid w:val="00093500"/>
    <w:rsid w:val="0009451B"/>
    <w:rsid w:val="000953F8"/>
    <w:rsid w:val="00096C18"/>
    <w:rsid w:val="00097240"/>
    <w:rsid w:val="00097321"/>
    <w:rsid w:val="000975FD"/>
    <w:rsid w:val="000977B9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68B3"/>
    <w:rsid w:val="000B7D61"/>
    <w:rsid w:val="000C1141"/>
    <w:rsid w:val="000C1412"/>
    <w:rsid w:val="000C3BF4"/>
    <w:rsid w:val="000C410B"/>
    <w:rsid w:val="000C4BD0"/>
    <w:rsid w:val="000C4BD3"/>
    <w:rsid w:val="000C5174"/>
    <w:rsid w:val="000C51CD"/>
    <w:rsid w:val="000C6004"/>
    <w:rsid w:val="000C65A4"/>
    <w:rsid w:val="000D16F4"/>
    <w:rsid w:val="000D1C3C"/>
    <w:rsid w:val="000D1F83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0D10"/>
    <w:rsid w:val="000E1C31"/>
    <w:rsid w:val="000E2803"/>
    <w:rsid w:val="000E46E4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4BD1"/>
    <w:rsid w:val="000F561B"/>
    <w:rsid w:val="000F6414"/>
    <w:rsid w:val="000F6802"/>
    <w:rsid w:val="000F6A74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08A"/>
    <w:rsid w:val="00113ADF"/>
    <w:rsid w:val="00113C62"/>
    <w:rsid w:val="00114399"/>
    <w:rsid w:val="001153EE"/>
    <w:rsid w:val="00115C87"/>
    <w:rsid w:val="00116641"/>
    <w:rsid w:val="00116CBA"/>
    <w:rsid w:val="00121D34"/>
    <w:rsid w:val="00121EAD"/>
    <w:rsid w:val="00122077"/>
    <w:rsid w:val="00122BB6"/>
    <w:rsid w:val="00123360"/>
    <w:rsid w:val="00123B55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2D5B"/>
    <w:rsid w:val="00134A78"/>
    <w:rsid w:val="00134BCA"/>
    <w:rsid w:val="00136F12"/>
    <w:rsid w:val="001375A0"/>
    <w:rsid w:val="001401F7"/>
    <w:rsid w:val="00141772"/>
    <w:rsid w:val="00141C57"/>
    <w:rsid w:val="0014210D"/>
    <w:rsid w:val="0014317F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748B"/>
    <w:rsid w:val="00160291"/>
    <w:rsid w:val="00161440"/>
    <w:rsid w:val="001618B4"/>
    <w:rsid w:val="00162886"/>
    <w:rsid w:val="00162A33"/>
    <w:rsid w:val="00162D9C"/>
    <w:rsid w:val="00165A1B"/>
    <w:rsid w:val="00165F6E"/>
    <w:rsid w:val="00166D03"/>
    <w:rsid w:val="00170B30"/>
    <w:rsid w:val="00170DE8"/>
    <w:rsid w:val="001752DE"/>
    <w:rsid w:val="00175618"/>
    <w:rsid w:val="00175C3F"/>
    <w:rsid w:val="00176C69"/>
    <w:rsid w:val="00176C9D"/>
    <w:rsid w:val="0017746A"/>
    <w:rsid w:val="00177E0B"/>
    <w:rsid w:val="00180456"/>
    <w:rsid w:val="0018135D"/>
    <w:rsid w:val="00181463"/>
    <w:rsid w:val="001816D6"/>
    <w:rsid w:val="0018193E"/>
    <w:rsid w:val="00181C61"/>
    <w:rsid w:val="00183590"/>
    <w:rsid w:val="00184AB1"/>
    <w:rsid w:val="00184D56"/>
    <w:rsid w:val="00184F3E"/>
    <w:rsid w:val="00186D18"/>
    <w:rsid w:val="001879BB"/>
    <w:rsid w:val="00187ABA"/>
    <w:rsid w:val="00190025"/>
    <w:rsid w:val="00190AE0"/>
    <w:rsid w:val="00190F07"/>
    <w:rsid w:val="001910C6"/>
    <w:rsid w:val="001921AA"/>
    <w:rsid w:val="001946E4"/>
    <w:rsid w:val="00194EE6"/>
    <w:rsid w:val="001954F6"/>
    <w:rsid w:val="001958D4"/>
    <w:rsid w:val="00195958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45BA"/>
    <w:rsid w:val="001A619E"/>
    <w:rsid w:val="001A6DE1"/>
    <w:rsid w:val="001A7299"/>
    <w:rsid w:val="001A7D53"/>
    <w:rsid w:val="001B1AAC"/>
    <w:rsid w:val="001B1BBC"/>
    <w:rsid w:val="001B22AA"/>
    <w:rsid w:val="001B2C62"/>
    <w:rsid w:val="001B33F4"/>
    <w:rsid w:val="001B45FD"/>
    <w:rsid w:val="001B4F31"/>
    <w:rsid w:val="001B5822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3B2C"/>
    <w:rsid w:val="001D45CA"/>
    <w:rsid w:val="001D4839"/>
    <w:rsid w:val="001D59CE"/>
    <w:rsid w:val="001D65A9"/>
    <w:rsid w:val="001D73F8"/>
    <w:rsid w:val="001D7981"/>
    <w:rsid w:val="001E12BE"/>
    <w:rsid w:val="001E2409"/>
    <w:rsid w:val="001E51F4"/>
    <w:rsid w:val="001E53C8"/>
    <w:rsid w:val="001E6626"/>
    <w:rsid w:val="001E6E23"/>
    <w:rsid w:val="001E75BA"/>
    <w:rsid w:val="001F0363"/>
    <w:rsid w:val="001F07BF"/>
    <w:rsid w:val="001F0C04"/>
    <w:rsid w:val="001F2249"/>
    <w:rsid w:val="001F2D81"/>
    <w:rsid w:val="001F4357"/>
    <w:rsid w:val="001F4FE5"/>
    <w:rsid w:val="001F557D"/>
    <w:rsid w:val="001F6F12"/>
    <w:rsid w:val="002009C8"/>
    <w:rsid w:val="00203168"/>
    <w:rsid w:val="00205878"/>
    <w:rsid w:val="00206FC9"/>
    <w:rsid w:val="00207E31"/>
    <w:rsid w:val="00210EAC"/>
    <w:rsid w:val="002114F3"/>
    <w:rsid w:val="00211AE2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1F3F"/>
    <w:rsid w:val="0022332E"/>
    <w:rsid w:val="002236E2"/>
    <w:rsid w:val="00224A37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4C36"/>
    <w:rsid w:val="00235283"/>
    <w:rsid w:val="002367AD"/>
    <w:rsid w:val="002370B4"/>
    <w:rsid w:val="002374B2"/>
    <w:rsid w:val="00237AB3"/>
    <w:rsid w:val="002400AA"/>
    <w:rsid w:val="00241AA9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3DDF"/>
    <w:rsid w:val="00254466"/>
    <w:rsid w:val="00257B6E"/>
    <w:rsid w:val="00257CDC"/>
    <w:rsid w:val="00257E9B"/>
    <w:rsid w:val="0026055F"/>
    <w:rsid w:val="00260815"/>
    <w:rsid w:val="00261022"/>
    <w:rsid w:val="0026217E"/>
    <w:rsid w:val="00262A35"/>
    <w:rsid w:val="00262F86"/>
    <w:rsid w:val="00265588"/>
    <w:rsid w:val="00266697"/>
    <w:rsid w:val="00267D06"/>
    <w:rsid w:val="002711F2"/>
    <w:rsid w:val="00272227"/>
    <w:rsid w:val="00272A75"/>
    <w:rsid w:val="00273B2E"/>
    <w:rsid w:val="00273B39"/>
    <w:rsid w:val="00273CBA"/>
    <w:rsid w:val="00274B7C"/>
    <w:rsid w:val="0027513A"/>
    <w:rsid w:val="0027615D"/>
    <w:rsid w:val="00276BE9"/>
    <w:rsid w:val="00277609"/>
    <w:rsid w:val="00277C91"/>
    <w:rsid w:val="002811C3"/>
    <w:rsid w:val="0028153C"/>
    <w:rsid w:val="00282E30"/>
    <w:rsid w:val="00283795"/>
    <w:rsid w:val="002837D2"/>
    <w:rsid w:val="00283973"/>
    <w:rsid w:val="0028465E"/>
    <w:rsid w:val="00290EF5"/>
    <w:rsid w:val="0029227E"/>
    <w:rsid w:val="0029245D"/>
    <w:rsid w:val="00292A9B"/>
    <w:rsid w:val="00293558"/>
    <w:rsid w:val="002936D3"/>
    <w:rsid w:val="00294C2A"/>
    <w:rsid w:val="0029509B"/>
    <w:rsid w:val="002961E1"/>
    <w:rsid w:val="0029699E"/>
    <w:rsid w:val="002A0B28"/>
    <w:rsid w:val="002A0D13"/>
    <w:rsid w:val="002A0EDC"/>
    <w:rsid w:val="002A11B2"/>
    <w:rsid w:val="002A27F0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1787"/>
    <w:rsid w:val="002C309E"/>
    <w:rsid w:val="002C3A38"/>
    <w:rsid w:val="002C46EC"/>
    <w:rsid w:val="002C496F"/>
    <w:rsid w:val="002C5672"/>
    <w:rsid w:val="002C683E"/>
    <w:rsid w:val="002D1633"/>
    <w:rsid w:val="002D270B"/>
    <w:rsid w:val="002D385F"/>
    <w:rsid w:val="002D4076"/>
    <w:rsid w:val="002D50AA"/>
    <w:rsid w:val="002D684D"/>
    <w:rsid w:val="002D6A0B"/>
    <w:rsid w:val="002D7A01"/>
    <w:rsid w:val="002E0ABF"/>
    <w:rsid w:val="002E2327"/>
    <w:rsid w:val="002E32F1"/>
    <w:rsid w:val="002E385C"/>
    <w:rsid w:val="002E4945"/>
    <w:rsid w:val="002E67D0"/>
    <w:rsid w:val="002E741D"/>
    <w:rsid w:val="002F2156"/>
    <w:rsid w:val="002F2C53"/>
    <w:rsid w:val="002F2EA0"/>
    <w:rsid w:val="002F2F7F"/>
    <w:rsid w:val="002F436F"/>
    <w:rsid w:val="002F48B0"/>
    <w:rsid w:val="002F6466"/>
    <w:rsid w:val="00300A40"/>
    <w:rsid w:val="00304503"/>
    <w:rsid w:val="00306269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3FC5"/>
    <w:rsid w:val="00334DA1"/>
    <w:rsid w:val="00336845"/>
    <w:rsid w:val="00337B8C"/>
    <w:rsid w:val="00341BCD"/>
    <w:rsid w:val="00341C9E"/>
    <w:rsid w:val="00342017"/>
    <w:rsid w:val="00342279"/>
    <w:rsid w:val="00342932"/>
    <w:rsid w:val="00342E43"/>
    <w:rsid w:val="003445E1"/>
    <w:rsid w:val="00345532"/>
    <w:rsid w:val="00345BCD"/>
    <w:rsid w:val="003462CE"/>
    <w:rsid w:val="00347C21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ED9"/>
    <w:rsid w:val="00365E87"/>
    <w:rsid w:val="00371081"/>
    <w:rsid w:val="00372564"/>
    <w:rsid w:val="0037380B"/>
    <w:rsid w:val="00374077"/>
    <w:rsid w:val="0037417F"/>
    <w:rsid w:val="003744E5"/>
    <w:rsid w:val="00374643"/>
    <w:rsid w:val="003749B0"/>
    <w:rsid w:val="003751E5"/>
    <w:rsid w:val="0037535A"/>
    <w:rsid w:val="0037659F"/>
    <w:rsid w:val="0037661F"/>
    <w:rsid w:val="00376CDE"/>
    <w:rsid w:val="00377507"/>
    <w:rsid w:val="003807C3"/>
    <w:rsid w:val="003818D8"/>
    <w:rsid w:val="003825F0"/>
    <w:rsid w:val="0038262D"/>
    <w:rsid w:val="00382E90"/>
    <w:rsid w:val="00384393"/>
    <w:rsid w:val="00386A08"/>
    <w:rsid w:val="00390A0E"/>
    <w:rsid w:val="00390A3D"/>
    <w:rsid w:val="00391418"/>
    <w:rsid w:val="00392066"/>
    <w:rsid w:val="00394C6C"/>
    <w:rsid w:val="00397F89"/>
    <w:rsid w:val="003A0584"/>
    <w:rsid w:val="003A0B07"/>
    <w:rsid w:val="003A19EE"/>
    <w:rsid w:val="003A1B4C"/>
    <w:rsid w:val="003A248A"/>
    <w:rsid w:val="003A2A8A"/>
    <w:rsid w:val="003A5820"/>
    <w:rsid w:val="003A59E5"/>
    <w:rsid w:val="003A7A75"/>
    <w:rsid w:val="003B0694"/>
    <w:rsid w:val="003B0B10"/>
    <w:rsid w:val="003B1229"/>
    <w:rsid w:val="003B12D7"/>
    <w:rsid w:val="003B1C9C"/>
    <w:rsid w:val="003B3410"/>
    <w:rsid w:val="003B41FE"/>
    <w:rsid w:val="003B42DF"/>
    <w:rsid w:val="003B481A"/>
    <w:rsid w:val="003B567A"/>
    <w:rsid w:val="003B5D8A"/>
    <w:rsid w:val="003B65C3"/>
    <w:rsid w:val="003B692D"/>
    <w:rsid w:val="003C0A35"/>
    <w:rsid w:val="003C0FD0"/>
    <w:rsid w:val="003C14CB"/>
    <w:rsid w:val="003C1F87"/>
    <w:rsid w:val="003C3E17"/>
    <w:rsid w:val="003C6E0B"/>
    <w:rsid w:val="003C7070"/>
    <w:rsid w:val="003C7861"/>
    <w:rsid w:val="003C78FB"/>
    <w:rsid w:val="003D0D80"/>
    <w:rsid w:val="003D184F"/>
    <w:rsid w:val="003D1F50"/>
    <w:rsid w:val="003D24EA"/>
    <w:rsid w:val="003D2CA4"/>
    <w:rsid w:val="003D2D72"/>
    <w:rsid w:val="003D4A11"/>
    <w:rsid w:val="003D6312"/>
    <w:rsid w:val="003E06BA"/>
    <w:rsid w:val="003E0C92"/>
    <w:rsid w:val="003E1192"/>
    <w:rsid w:val="003E1D11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366D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3E1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4836"/>
    <w:rsid w:val="00414BF8"/>
    <w:rsid w:val="00415667"/>
    <w:rsid w:val="004166D4"/>
    <w:rsid w:val="0041730F"/>
    <w:rsid w:val="0041765F"/>
    <w:rsid w:val="0042073D"/>
    <w:rsid w:val="004214A3"/>
    <w:rsid w:val="0042181A"/>
    <w:rsid w:val="00421F42"/>
    <w:rsid w:val="00424164"/>
    <w:rsid w:val="0042546B"/>
    <w:rsid w:val="00426521"/>
    <w:rsid w:val="004267F3"/>
    <w:rsid w:val="00426D7B"/>
    <w:rsid w:val="004272CE"/>
    <w:rsid w:val="00433C94"/>
    <w:rsid w:val="004347DA"/>
    <w:rsid w:val="00434B3E"/>
    <w:rsid w:val="00434BDC"/>
    <w:rsid w:val="00435DE7"/>
    <w:rsid w:val="004378B5"/>
    <w:rsid w:val="00442D99"/>
    <w:rsid w:val="004458F1"/>
    <w:rsid w:val="0044655B"/>
    <w:rsid w:val="00446619"/>
    <w:rsid w:val="00446B97"/>
    <w:rsid w:val="00446CAF"/>
    <w:rsid w:val="00446E1B"/>
    <w:rsid w:val="00450039"/>
    <w:rsid w:val="004505D5"/>
    <w:rsid w:val="0045066D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1A1F"/>
    <w:rsid w:val="00463831"/>
    <w:rsid w:val="004650A2"/>
    <w:rsid w:val="00465C43"/>
    <w:rsid w:val="0046678C"/>
    <w:rsid w:val="004669F1"/>
    <w:rsid w:val="004673E8"/>
    <w:rsid w:val="004675A8"/>
    <w:rsid w:val="0047050E"/>
    <w:rsid w:val="00470949"/>
    <w:rsid w:val="004717FF"/>
    <w:rsid w:val="00471861"/>
    <w:rsid w:val="0047259C"/>
    <w:rsid w:val="004728FD"/>
    <w:rsid w:val="0047338B"/>
    <w:rsid w:val="00475155"/>
    <w:rsid w:val="0047589D"/>
    <w:rsid w:val="004759E6"/>
    <w:rsid w:val="004766DB"/>
    <w:rsid w:val="0047698A"/>
    <w:rsid w:val="0047790E"/>
    <w:rsid w:val="004779CF"/>
    <w:rsid w:val="00477EE9"/>
    <w:rsid w:val="00481614"/>
    <w:rsid w:val="004819D3"/>
    <w:rsid w:val="00483F8D"/>
    <w:rsid w:val="00484032"/>
    <w:rsid w:val="0048463B"/>
    <w:rsid w:val="00486204"/>
    <w:rsid w:val="00486C17"/>
    <w:rsid w:val="0048705B"/>
    <w:rsid w:val="00487745"/>
    <w:rsid w:val="00487DA1"/>
    <w:rsid w:val="00490410"/>
    <w:rsid w:val="0049291F"/>
    <w:rsid w:val="00496141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2F7"/>
    <w:rsid w:val="004B04B1"/>
    <w:rsid w:val="004B249C"/>
    <w:rsid w:val="004B2A88"/>
    <w:rsid w:val="004B2DA8"/>
    <w:rsid w:val="004B3EE8"/>
    <w:rsid w:val="004B4F02"/>
    <w:rsid w:val="004B5B7A"/>
    <w:rsid w:val="004B6DF6"/>
    <w:rsid w:val="004C1194"/>
    <w:rsid w:val="004C1D6C"/>
    <w:rsid w:val="004C28A4"/>
    <w:rsid w:val="004C729B"/>
    <w:rsid w:val="004C7EB3"/>
    <w:rsid w:val="004D0899"/>
    <w:rsid w:val="004D17FF"/>
    <w:rsid w:val="004D188A"/>
    <w:rsid w:val="004D1CD8"/>
    <w:rsid w:val="004D2376"/>
    <w:rsid w:val="004D2782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4D"/>
    <w:rsid w:val="004E4381"/>
    <w:rsid w:val="004E47CF"/>
    <w:rsid w:val="004E5171"/>
    <w:rsid w:val="004E5BB3"/>
    <w:rsid w:val="004E7D28"/>
    <w:rsid w:val="004F07A2"/>
    <w:rsid w:val="004F0B03"/>
    <w:rsid w:val="004F2AA7"/>
    <w:rsid w:val="004F3C29"/>
    <w:rsid w:val="004F422A"/>
    <w:rsid w:val="004F4826"/>
    <w:rsid w:val="004F5315"/>
    <w:rsid w:val="004F5AF1"/>
    <w:rsid w:val="004F6C6A"/>
    <w:rsid w:val="004F7D7E"/>
    <w:rsid w:val="005013B9"/>
    <w:rsid w:val="00501A3D"/>
    <w:rsid w:val="00501F54"/>
    <w:rsid w:val="00503088"/>
    <w:rsid w:val="005037E9"/>
    <w:rsid w:val="00504C4B"/>
    <w:rsid w:val="0050594E"/>
    <w:rsid w:val="00505CA0"/>
    <w:rsid w:val="00506801"/>
    <w:rsid w:val="00506E5C"/>
    <w:rsid w:val="00507902"/>
    <w:rsid w:val="00510069"/>
    <w:rsid w:val="00510A14"/>
    <w:rsid w:val="00510B11"/>
    <w:rsid w:val="00510D93"/>
    <w:rsid w:val="0051198A"/>
    <w:rsid w:val="0051296B"/>
    <w:rsid w:val="005131C9"/>
    <w:rsid w:val="0051629B"/>
    <w:rsid w:val="005201EE"/>
    <w:rsid w:val="00521318"/>
    <w:rsid w:val="005243C7"/>
    <w:rsid w:val="00525A1C"/>
    <w:rsid w:val="00525CE8"/>
    <w:rsid w:val="0053005B"/>
    <w:rsid w:val="0053094A"/>
    <w:rsid w:val="00531931"/>
    <w:rsid w:val="00531D15"/>
    <w:rsid w:val="00532716"/>
    <w:rsid w:val="00533DEF"/>
    <w:rsid w:val="00533E3B"/>
    <w:rsid w:val="00534CC1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6AA"/>
    <w:rsid w:val="0055191B"/>
    <w:rsid w:val="00553343"/>
    <w:rsid w:val="00553EAD"/>
    <w:rsid w:val="005546FE"/>
    <w:rsid w:val="0055480D"/>
    <w:rsid w:val="005553B0"/>
    <w:rsid w:val="00555621"/>
    <w:rsid w:val="005562F8"/>
    <w:rsid w:val="00556815"/>
    <w:rsid w:val="0055684F"/>
    <w:rsid w:val="00556AED"/>
    <w:rsid w:val="0055716C"/>
    <w:rsid w:val="005576BA"/>
    <w:rsid w:val="00560A37"/>
    <w:rsid w:val="00560E6D"/>
    <w:rsid w:val="005611B1"/>
    <w:rsid w:val="00561472"/>
    <w:rsid w:val="00561AEC"/>
    <w:rsid w:val="005628B0"/>
    <w:rsid w:val="00566BD1"/>
    <w:rsid w:val="00566E5A"/>
    <w:rsid w:val="00567101"/>
    <w:rsid w:val="005671E9"/>
    <w:rsid w:val="0057130E"/>
    <w:rsid w:val="00573343"/>
    <w:rsid w:val="0057403E"/>
    <w:rsid w:val="00575576"/>
    <w:rsid w:val="00575E93"/>
    <w:rsid w:val="00576A3C"/>
    <w:rsid w:val="0058014D"/>
    <w:rsid w:val="00580354"/>
    <w:rsid w:val="005821A8"/>
    <w:rsid w:val="00584046"/>
    <w:rsid w:val="0058469D"/>
    <w:rsid w:val="005848FB"/>
    <w:rsid w:val="0058525E"/>
    <w:rsid w:val="0059116A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1C18"/>
    <w:rsid w:val="005A21E5"/>
    <w:rsid w:val="005A2403"/>
    <w:rsid w:val="005A27F5"/>
    <w:rsid w:val="005A3AAF"/>
    <w:rsid w:val="005A642B"/>
    <w:rsid w:val="005B03AC"/>
    <w:rsid w:val="005B1206"/>
    <w:rsid w:val="005B182C"/>
    <w:rsid w:val="005B23AE"/>
    <w:rsid w:val="005B23DD"/>
    <w:rsid w:val="005B3941"/>
    <w:rsid w:val="005B42E8"/>
    <w:rsid w:val="005B4F87"/>
    <w:rsid w:val="005B76ED"/>
    <w:rsid w:val="005B7DF0"/>
    <w:rsid w:val="005B7FED"/>
    <w:rsid w:val="005C18D4"/>
    <w:rsid w:val="005C38EC"/>
    <w:rsid w:val="005C3ABC"/>
    <w:rsid w:val="005C4492"/>
    <w:rsid w:val="005C4CE3"/>
    <w:rsid w:val="005C6211"/>
    <w:rsid w:val="005C7107"/>
    <w:rsid w:val="005C7600"/>
    <w:rsid w:val="005D0A65"/>
    <w:rsid w:val="005D1176"/>
    <w:rsid w:val="005D25E1"/>
    <w:rsid w:val="005D25E3"/>
    <w:rsid w:val="005D3101"/>
    <w:rsid w:val="005D380B"/>
    <w:rsid w:val="005D4161"/>
    <w:rsid w:val="005D41E5"/>
    <w:rsid w:val="005D43F7"/>
    <w:rsid w:val="005D4826"/>
    <w:rsid w:val="005D4B6A"/>
    <w:rsid w:val="005D57C0"/>
    <w:rsid w:val="005D64B2"/>
    <w:rsid w:val="005D6C57"/>
    <w:rsid w:val="005D7190"/>
    <w:rsid w:val="005D754F"/>
    <w:rsid w:val="005E3194"/>
    <w:rsid w:val="005E415E"/>
    <w:rsid w:val="005E5BF8"/>
    <w:rsid w:val="005E6406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3006"/>
    <w:rsid w:val="005F54CD"/>
    <w:rsid w:val="005F67BB"/>
    <w:rsid w:val="005F69DE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07626"/>
    <w:rsid w:val="006101EA"/>
    <w:rsid w:val="00610761"/>
    <w:rsid w:val="00611138"/>
    <w:rsid w:val="006123E0"/>
    <w:rsid w:val="00612A2E"/>
    <w:rsid w:val="00612A88"/>
    <w:rsid w:val="0061303A"/>
    <w:rsid w:val="00613727"/>
    <w:rsid w:val="00615E36"/>
    <w:rsid w:val="00616216"/>
    <w:rsid w:val="006170FB"/>
    <w:rsid w:val="006171AB"/>
    <w:rsid w:val="006179E2"/>
    <w:rsid w:val="00617D57"/>
    <w:rsid w:val="006200E2"/>
    <w:rsid w:val="006205E0"/>
    <w:rsid w:val="006212FE"/>
    <w:rsid w:val="00621799"/>
    <w:rsid w:val="00621974"/>
    <w:rsid w:val="006227B7"/>
    <w:rsid w:val="00622A93"/>
    <w:rsid w:val="00623DD7"/>
    <w:rsid w:val="00623E1C"/>
    <w:rsid w:val="00624CCB"/>
    <w:rsid w:val="0062544E"/>
    <w:rsid w:val="0062560E"/>
    <w:rsid w:val="00627178"/>
    <w:rsid w:val="00627A15"/>
    <w:rsid w:val="0063272B"/>
    <w:rsid w:val="00633664"/>
    <w:rsid w:val="00633EF0"/>
    <w:rsid w:val="00634DB9"/>
    <w:rsid w:val="00635365"/>
    <w:rsid w:val="00635D49"/>
    <w:rsid w:val="00637C90"/>
    <w:rsid w:val="00641E46"/>
    <w:rsid w:val="00643096"/>
    <w:rsid w:val="006435B6"/>
    <w:rsid w:val="00644965"/>
    <w:rsid w:val="00644E71"/>
    <w:rsid w:val="006457BB"/>
    <w:rsid w:val="006457EA"/>
    <w:rsid w:val="0064699F"/>
    <w:rsid w:val="00647EBA"/>
    <w:rsid w:val="006507FD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50BD"/>
    <w:rsid w:val="00665BB7"/>
    <w:rsid w:val="00665FE3"/>
    <w:rsid w:val="006661E8"/>
    <w:rsid w:val="0066632A"/>
    <w:rsid w:val="006674C5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0D8D"/>
    <w:rsid w:val="006A1CD9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3C37"/>
    <w:rsid w:val="006B4B44"/>
    <w:rsid w:val="006B648C"/>
    <w:rsid w:val="006B64FD"/>
    <w:rsid w:val="006B65CE"/>
    <w:rsid w:val="006B72EF"/>
    <w:rsid w:val="006B7735"/>
    <w:rsid w:val="006B7989"/>
    <w:rsid w:val="006B7F34"/>
    <w:rsid w:val="006C01E9"/>
    <w:rsid w:val="006C0370"/>
    <w:rsid w:val="006C05C3"/>
    <w:rsid w:val="006C22EB"/>
    <w:rsid w:val="006C3197"/>
    <w:rsid w:val="006C39FE"/>
    <w:rsid w:val="006C52F5"/>
    <w:rsid w:val="006C673E"/>
    <w:rsid w:val="006C7CB1"/>
    <w:rsid w:val="006D0058"/>
    <w:rsid w:val="006D0601"/>
    <w:rsid w:val="006D0CA8"/>
    <w:rsid w:val="006D2AF8"/>
    <w:rsid w:val="006D2FE4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5C23"/>
    <w:rsid w:val="006F616D"/>
    <w:rsid w:val="006F7892"/>
    <w:rsid w:val="007029EB"/>
    <w:rsid w:val="00702B81"/>
    <w:rsid w:val="00704B18"/>
    <w:rsid w:val="00704DED"/>
    <w:rsid w:val="00706CA4"/>
    <w:rsid w:val="00707579"/>
    <w:rsid w:val="00707BA6"/>
    <w:rsid w:val="00710828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2972"/>
    <w:rsid w:val="007251AF"/>
    <w:rsid w:val="00725A78"/>
    <w:rsid w:val="00727160"/>
    <w:rsid w:val="00731847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469D2"/>
    <w:rsid w:val="007500E9"/>
    <w:rsid w:val="007515DB"/>
    <w:rsid w:val="00755692"/>
    <w:rsid w:val="00756545"/>
    <w:rsid w:val="00756D26"/>
    <w:rsid w:val="00757015"/>
    <w:rsid w:val="00762ABD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330E"/>
    <w:rsid w:val="0078600D"/>
    <w:rsid w:val="00787760"/>
    <w:rsid w:val="007903D5"/>
    <w:rsid w:val="00791F43"/>
    <w:rsid w:val="007920D5"/>
    <w:rsid w:val="0079290B"/>
    <w:rsid w:val="007933F1"/>
    <w:rsid w:val="00793949"/>
    <w:rsid w:val="00793BF8"/>
    <w:rsid w:val="00796726"/>
    <w:rsid w:val="007A122F"/>
    <w:rsid w:val="007A49B3"/>
    <w:rsid w:val="007A5C8B"/>
    <w:rsid w:val="007A5FAD"/>
    <w:rsid w:val="007A6128"/>
    <w:rsid w:val="007A6AD8"/>
    <w:rsid w:val="007A7B5D"/>
    <w:rsid w:val="007B1AD5"/>
    <w:rsid w:val="007B1CCF"/>
    <w:rsid w:val="007B28D3"/>
    <w:rsid w:val="007B3B7D"/>
    <w:rsid w:val="007B5510"/>
    <w:rsid w:val="007B5995"/>
    <w:rsid w:val="007B68A9"/>
    <w:rsid w:val="007B784C"/>
    <w:rsid w:val="007C05EF"/>
    <w:rsid w:val="007C0B2F"/>
    <w:rsid w:val="007C1DC5"/>
    <w:rsid w:val="007C2138"/>
    <w:rsid w:val="007C2C1E"/>
    <w:rsid w:val="007C4567"/>
    <w:rsid w:val="007C486F"/>
    <w:rsid w:val="007C70C0"/>
    <w:rsid w:val="007C71A8"/>
    <w:rsid w:val="007C7E49"/>
    <w:rsid w:val="007D0AF9"/>
    <w:rsid w:val="007D1059"/>
    <w:rsid w:val="007D107A"/>
    <w:rsid w:val="007D1C85"/>
    <w:rsid w:val="007D3D64"/>
    <w:rsid w:val="007D40E3"/>
    <w:rsid w:val="007D503F"/>
    <w:rsid w:val="007D633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98E"/>
    <w:rsid w:val="008015CF"/>
    <w:rsid w:val="00802615"/>
    <w:rsid w:val="0080283C"/>
    <w:rsid w:val="00805CC2"/>
    <w:rsid w:val="008062BF"/>
    <w:rsid w:val="0080767B"/>
    <w:rsid w:val="008122CF"/>
    <w:rsid w:val="008134E3"/>
    <w:rsid w:val="00813745"/>
    <w:rsid w:val="008148F8"/>
    <w:rsid w:val="008157B1"/>
    <w:rsid w:val="008157DB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97D"/>
    <w:rsid w:val="00827640"/>
    <w:rsid w:val="008276BC"/>
    <w:rsid w:val="00830DCC"/>
    <w:rsid w:val="00832D70"/>
    <w:rsid w:val="008338CA"/>
    <w:rsid w:val="00834F01"/>
    <w:rsid w:val="0083541B"/>
    <w:rsid w:val="008355A9"/>
    <w:rsid w:val="00836003"/>
    <w:rsid w:val="00837C5B"/>
    <w:rsid w:val="00841332"/>
    <w:rsid w:val="00841584"/>
    <w:rsid w:val="008419D8"/>
    <w:rsid w:val="00842C58"/>
    <w:rsid w:val="008443AF"/>
    <w:rsid w:val="0084606E"/>
    <w:rsid w:val="00851702"/>
    <w:rsid w:val="00851909"/>
    <w:rsid w:val="0085190E"/>
    <w:rsid w:val="00851AF5"/>
    <w:rsid w:val="00851B00"/>
    <w:rsid w:val="00851D34"/>
    <w:rsid w:val="00851F96"/>
    <w:rsid w:val="00852A14"/>
    <w:rsid w:val="00853373"/>
    <w:rsid w:val="00854B04"/>
    <w:rsid w:val="008550B0"/>
    <w:rsid w:val="008550F6"/>
    <w:rsid w:val="00855618"/>
    <w:rsid w:val="00855E0B"/>
    <w:rsid w:val="00856E0B"/>
    <w:rsid w:val="0085711C"/>
    <w:rsid w:val="0086164D"/>
    <w:rsid w:val="00862405"/>
    <w:rsid w:val="00862BE1"/>
    <w:rsid w:val="00862CDD"/>
    <w:rsid w:val="0086350F"/>
    <w:rsid w:val="0086546C"/>
    <w:rsid w:val="00866209"/>
    <w:rsid w:val="00870533"/>
    <w:rsid w:val="0087079C"/>
    <w:rsid w:val="00870CA7"/>
    <w:rsid w:val="00871005"/>
    <w:rsid w:val="00872876"/>
    <w:rsid w:val="00873D62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0918"/>
    <w:rsid w:val="00893631"/>
    <w:rsid w:val="00894825"/>
    <w:rsid w:val="0089543F"/>
    <w:rsid w:val="00897126"/>
    <w:rsid w:val="008A067A"/>
    <w:rsid w:val="008A07A5"/>
    <w:rsid w:val="008A0AA8"/>
    <w:rsid w:val="008A309F"/>
    <w:rsid w:val="008A342E"/>
    <w:rsid w:val="008A3AB9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4B23"/>
    <w:rsid w:val="008B50D0"/>
    <w:rsid w:val="008B599D"/>
    <w:rsid w:val="008B62D7"/>
    <w:rsid w:val="008B6700"/>
    <w:rsid w:val="008B7355"/>
    <w:rsid w:val="008C1A28"/>
    <w:rsid w:val="008C2A86"/>
    <w:rsid w:val="008C5555"/>
    <w:rsid w:val="008C59C1"/>
    <w:rsid w:val="008C5F8A"/>
    <w:rsid w:val="008C6C31"/>
    <w:rsid w:val="008D0879"/>
    <w:rsid w:val="008D09A6"/>
    <w:rsid w:val="008D11D8"/>
    <w:rsid w:val="008D13DA"/>
    <w:rsid w:val="008D2B0E"/>
    <w:rsid w:val="008D3378"/>
    <w:rsid w:val="008D505F"/>
    <w:rsid w:val="008D5288"/>
    <w:rsid w:val="008D5C45"/>
    <w:rsid w:val="008D5F88"/>
    <w:rsid w:val="008D6062"/>
    <w:rsid w:val="008D7D1E"/>
    <w:rsid w:val="008E086F"/>
    <w:rsid w:val="008E1290"/>
    <w:rsid w:val="008E175A"/>
    <w:rsid w:val="008E1EB9"/>
    <w:rsid w:val="008E27E6"/>
    <w:rsid w:val="008E2B0E"/>
    <w:rsid w:val="008E2D4B"/>
    <w:rsid w:val="008E439F"/>
    <w:rsid w:val="008E4B04"/>
    <w:rsid w:val="008E6B29"/>
    <w:rsid w:val="008E6F1B"/>
    <w:rsid w:val="008E7D1F"/>
    <w:rsid w:val="008F0E90"/>
    <w:rsid w:val="008F2518"/>
    <w:rsid w:val="008F2773"/>
    <w:rsid w:val="008F2CFB"/>
    <w:rsid w:val="008F2EBC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0FB0"/>
    <w:rsid w:val="00921ABC"/>
    <w:rsid w:val="00921BE1"/>
    <w:rsid w:val="00921C7F"/>
    <w:rsid w:val="0092277E"/>
    <w:rsid w:val="00922FFF"/>
    <w:rsid w:val="0092491E"/>
    <w:rsid w:val="00924DEB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428"/>
    <w:rsid w:val="00941FFA"/>
    <w:rsid w:val="00943607"/>
    <w:rsid w:val="0094493C"/>
    <w:rsid w:val="00944CA0"/>
    <w:rsid w:val="009451CC"/>
    <w:rsid w:val="009474DC"/>
    <w:rsid w:val="00947940"/>
    <w:rsid w:val="00947E39"/>
    <w:rsid w:val="00950D43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5811"/>
    <w:rsid w:val="00975D11"/>
    <w:rsid w:val="00976699"/>
    <w:rsid w:val="009767AD"/>
    <w:rsid w:val="00976B8E"/>
    <w:rsid w:val="00976BC0"/>
    <w:rsid w:val="00980CC4"/>
    <w:rsid w:val="00981933"/>
    <w:rsid w:val="0098265E"/>
    <w:rsid w:val="00982EDF"/>
    <w:rsid w:val="00983568"/>
    <w:rsid w:val="00983EE2"/>
    <w:rsid w:val="0098486F"/>
    <w:rsid w:val="0098551F"/>
    <w:rsid w:val="009859E3"/>
    <w:rsid w:val="00986DE6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104"/>
    <w:rsid w:val="009A42DB"/>
    <w:rsid w:val="009A5B31"/>
    <w:rsid w:val="009B1BB6"/>
    <w:rsid w:val="009B207E"/>
    <w:rsid w:val="009B20D7"/>
    <w:rsid w:val="009B27F6"/>
    <w:rsid w:val="009B5CB5"/>
    <w:rsid w:val="009B7273"/>
    <w:rsid w:val="009B7525"/>
    <w:rsid w:val="009B7CA4"/>
    <w:rsid w:val="009B7E70"/>
    <w:rsid w:val="009C0ACB"/>
    <w:rsid w:val="009C29E7"/>
    <w:rsid w:val="009C29F0"/>
    <w:rsid w:val="009C3D28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015"/>
    <w:rsid w:val="009E12EB"/>
    <w:rsid w:val="009E13FA"/>
    <w:rsid w:val="009E1CCE"/>
    <w:rsid w:val="009E25D5"/>
    <w:rsid w:val="009E323E"/>
    <w:rsid w:val="009E358F"/>
    <w:rsid w:val="009E5FA4"/>
    <w:rsid w:val="009E6BEE"/>
    <w:rsid w:val="009E7C7E"/>
    <w:rsid w:val="009F01A0"/>
    <w:rsid w:val="009F0447"/>
    <w:rsid w:val="009F081C"/>
    <w:rsid w:val="009F0BE9"/>
    <w:rsid w:val="009F266E"/>
    <w:rsid w:val="009F2CF9"/>
    <w:rsid w:val="009F2DE0"/>
    <w:rsid w:val="009F30B3"/>
    <w:rsid w:val="009F4210"/>
    <w:rsid w:val="009F4E9E"/>
    <w:rsid w:val="009F5048"/>
    <w:rsid w:val="009F58D3"/>
    <w:rsid w:val="009F5B5D"/>
    <w:rsid w:val="009F72D8"/>
    <w:rsid w:val="00A0079C"/>
    <w:rsid w:val="00A007A7"/>
    <w:rsid w:val="00A00920"/>
    <w:rsid w:val="00A02121"/>
    <w:rsid w:val="00A02273"/>
    <w:rsid w:val="00A02523"/>
    <w:rsid w:val="00A041AB"/>
    <w:rsid w:val="00A04BA6"/>
    <w:rsid w:val="00A04D7C"/>
    <w:rsid w:val="00A06D71"/>
    <w:rsid w:val="00A07288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240B"/>
    <w:rsid w:val="00A22BB8"/>
    <w:rsid w:val="00A23B44"/>
    <w:rsid w:val="00A240BA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2E58"/>
    <w:rsid w:val="00A432CA"/>
    <w:rsid w:val="00A43B20"/>
    <w:rsid w:val="00A44E66"/>
    <w:rsid w:val="00A46005"/>
    <w:rsid w:val="00A4634C"/>
    <w:rsid w:val="00A4696D"/>
    <w:rsid w:val="00A47277"/>
    <w:rsid w:val="00A47C8C"/>
    <w:rsid w:val="00A506AC"/>
    <w:rsid w:val="00A50E42"/>
    <w:rsid w:val="00A51801"/>
    <w:rsid w:val="00A51A38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1D2E"/>
    <w:rsid w:val="00A72521"/>
    <w:rsid w:val="00A73C9F"/>
    <w:rsid w:val="00A74939"/>
    <w:rsid w:val="00A74984"/>
    <w:rsid w:val="00A75E13"/>
    <w:rsid w:val="00A75E8F"/>
    <w:rsid w:val="00A778C5"/>
    <w:rsid w:val="00A8049E"/>
    <w:rsid w:val="00A82042"/>
    <w:rsid w:val="00A820F9"/>
    <w:rsid w:val="00A8350A"/>
    <w:rsid w:val="00A84A3E"/>
    <w:rsid w:val="00A84C26"/>
    <w:rsid w:val="00A850A0"/>
    <w:rsid w:val="00A853A2"/>
    <w:rsid w:val="00A8567B"/>
    <w:rsid w:val="00A86B8B"/>
    <w:rsid w:val="00A872F1"/>
    <w:rsid w:val="00A87F95"/>
    <w:rsid w:val="00A901DC"/>
    <w:rsid w:val="00A90907"/>
    <w:rsid w:val="00A914EE"/>
    <w:rsid w:val="00A9309E"/>
    <w:rsid w:val="00A93CB5"/>
    <w:rsid w:val="00A93E91"/>
    <w:rsid w:val="00A93F0F"/>
    <w:rsid w:val="00A94749"/>
    <w:rsid w:val="00A94AB5"/>
    <w:rsid w:val="00A95008"/>
    <w:rsid w:val="00A965E6"/>
    <w:rsid w:val="00AA1BC8"/>
    <w:rsid w:val="00AA1EA2"/>
    <w:rsid w:val="00AA2175"/>
    <w:rsid w:val="00AA2C22"/>
    <w:rsid w:val="00AA3A3B"/>
    <w:rsid w:val="00AA40A5"/>
    <w:rsid w:val="00AA4D94"/>
    <w:rsid w:val="00AA541A"/>
    <w:rsid w:val="00AA6663"/>
    <w:rsid w:val="00AA6A71"/>
    <w:rsid w:val="00AB018A"/>
    <w:rsid w:val="00AB038C"/>
    <w:rsid w:val="00AB0C10"/>
    <w:rsid w:val="00AB23AF"/>
    <w:rsid w:val="00AB2AB0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13F9"/>
    <w:rsid w:val="00AC2F75"/>
    <w:rsid w:val="00AC48B9"/>
    <w:rsid w:val="00AC5511"/>
    <w:rsid w:val="00AC6C46"/>
    <w:rsid w:val="00AC7216"/>
    <w:rsid w:val="00AC771F"/>
    <w:rsid w:val="00AC772B"/>
    <w:rsid w:val="00AC79D3"/>
    <w:rsid w:val="00AD0139"/>
    <w:rsid w:val="00AD11D4"/>
    <w:rsid w:val="00AD1960"/>
    <w:rsid w:val="00AD19CF"/>
    <w:rsid w:val="00AD1C1B"/>
    <w:rsid w:val="00AD2744"/>
    <w:rsid w:val="00AD6B39"/>
    <w:rsid w:val="00AD7818"/>
    <w:rsid w:val="00AE158C"/>
    <w:rsid w:val="00AE16C7"/>
    <w:rsid w:val="00AE20B4"/>
    <w:rsid w:val="00AE24F0"/>
    <w:rsid w:val="00AE45C0"/>
    <w:rsid w:val="00AE6D15"/>
    <w:rsid w:val="00AE76D5"/>
    <w:rsid w:val="00AE7D7C"/>
    <w:rsid w:val="00AF165B"/>
    <w:rsid w:val="00AF1A34"/>
    <w:rsid w:val="00AF22F6"/>
    <w:rsid w:val="00AF3ECC"/>
    <w:rsid w:val="00AF46CF"/>
    <w:rsid w:val="00AF53FE"/>
    <w:rsid w:val="00AF5606"/>
    <w:rsid w:val="00AF5B14"/>
    <w:rsid w:val="00AF6846"/>
    <w:rsid w:val="00AF6C13"/>
    <w:rsid w:val="00AF71B2"/>
    <w:rsid w:val="00AF7DAE"/>
    <w:rsid w:val="00B00951"/>
    <w:rsid w:val="00B026F7"/>
    <w:rsid w:val="00B03E50"/>
    <w:rsid w:val="00B0554D"/>
    <w:rsid w:val="00B06E05"/>
    <w:rsid w:val="00B07CEF"/>
    <w:rsid w:val="00B10066"/>
    <w:rsid w:val="00B106DC"/>
    <w:rsid w:val="00B11DA5"/>
    <w:rsid w:val="00B12A41"/>
    <w:rsid w:val="00B12D3E"/>
    <w:rsid w:val="00B15F6D"/>
    <w:rsid w:val="00B162DF"/>
    <w:rsid w:val="00B20B46"/>
    <w:rsid w:val="00B20ED1"/>
    <w:rsid w:val="00B21366"/>
    <w:rsid w:val="00B22F69"/>
    <w:rsid w:val="00B23F77"/>
    <w:rsid w:val="00B2408D"/>
    <w:rsid w:val="00B24D8D"/>
    <w:rsid w:val="00B26835"/>
    <w:rsid w:val="00B26F71"/>
    <w:rsid w:val="00B303AF"/>
    <w:rsid w:val="00B310C7"/>
    <w:rsid w:val="00B325AA"/>
    <w:rsid w:val="00B3537E"/>
    <w:rsid w:val="00B36410"/>
    <w:rsid w:val="00B36972"/>
    <w:rsid w:val="00B36B82"/>
    <w:rsid w:val="00B3765C"/>
    <w:rsid w:val="00B40EB0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6DF"/>
    <w:rsid w:val="00B46883"/>
    <w:rsid w:val="00B46A12"/>
    <w:rsid w:val="00B46DFA"/>
    <w:rsid w:val="00B4744B"/>
    <w:rsid w:val="00B50E0B"/>
    <w:rsid w:val="00B514DF"/>
    <w:rsid w:val="00B520BC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7B4"/>
    <w:rsid w:val="00B73CC6"/>
    <w:rsid w:val="00B740CA"/>
    <w:rsid w:val="00B744AD"/>
    <w:rsid w:val="00B74FDD"/>
    <w:rsid w:val="00B766CA"/>
    <w:rsid w:val="00B80306"/>
    <w:rsid w:val="00B80497"/>
    <w:rsid w:val="00B821DD"/>
    <w:rsid w:val="00B8284F"/>
    <w:rsid w:val="00B82912"/>
    <w:rsid w:val="00B83236"/>
    <w:rsid w:val="00B8355E"/>
    <w:rsid w:val="00B83CFF"/>
    <w:rsid w:val="00B84AA4"/>
    <w:rsid w:val="00B86A6A"/>
    <w:rsid w:val="00B872EE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2ABF"/>
    <w:rsid w:val="00BC3441"/>
    <w:rsid w:val="00BC48D5"/>
    <w:rsid w:val="00BC64E3"/>
    <w:rsid w:val="00BC6DCA"/>
    <w:rsid w:val="00BC77A9"/>
    <w:rsid w:val="00BC7B05"/>
    <w:rsid w:val="00BD0A07"/>
    <w:rsid w:val="00BD0B4D"/>
    <w:rsid w:val="00BD128B"/>
    <w:rsid w:val="00BD15ED"/>
    <w:rsid w:val="00BD1A0A"/>
    <w:rsid w:val="00BD1AA6"/>
    <w:rsid w:val="00BD567F"/>
    <w:rsid w:val="00BD5693"/>
    <w:rsid w:val="00BD6E08"/>
    <w:rsid w:val="00BD7460"/>
    <w:rsid w:val="00BD7F81"/>
    <w:rsid w:val="00BE018E"/>
    <w:rsid w:val="00BE0835"/>
    <w:rsid w:val="00BE0FA0"/>
    <w:rsid w:val="00BE1684"/>
    <w:rsid w:val="00BE267B"/>
    <w:rsid w:val="00BE550E"/>
    <w:rsid w:val="00BE559E"/>
    <w:rsid w:val="00BE5CC6"/>
    <w:rsid w:val="00BE750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8AE"/>
    <w:rsid w:val="00BF7BE5"/>
    <w:rsid w:val="00BF7E1D"/>
    <w:rsid w:val="00C00292"/>
    <w:rsid w:val="00C04604"/>
    <w:rsid w:val="00C04A2F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2CD3"/>
    <w:rsid w:val="00C15A13"/>
    <w:rsid w:val="00C161C4"/>
    <w:rsid w:val="00C16613"/>
    <w:rsid w:val="00C17438"/>
    <w:rsid w:val="00C17963"/>
    <w:rsid w:val="00C179EE"/>
    <w:rsid w:val="00C20C89"/>
    <w:rsid w:val="00C223AA"/>
    <w:rsid w:val="00C231B9"/>
    <w:rsid w:val="00C236E7"/>
    <w:rsid w:val="00C23701"/>
    <w:rsid w:val="00C24B74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9D0"/>
    <w:rsid w:val="00C37CBC"/>
    <w:rsid w:val="00C40AB9"/>
    <w:rsid w:val="00C41648"/>
    <w:rsid w:val="00C41ADC"/>
    <w:rsid w:val="00C41DC9"/>
    <w:rsid w:val="00C453D0"/>
    <w:rsid w:val="00C465FF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0FB1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0F0F"/>
    <w:rsid w:val="00C7186D"/>
    <w:rsid w:val="00C71A39"/>
    <w:rsid w:val="00C728EA"/>
    <w:rsid w:val="00C73E39"/>
    <w:rsid w:val="00C741D6"/>
    <w:rsid w:val="00C748C0"/>
    <w:rsid w:val="00C74B21"/>
    <w:rsid w:val="00C7682E"/>
    <w:rsid w:val="00C77AB9"/>
    <w:rsid w:val="00C8107A"/>
    <w:rsid w:val="00C812F8"/>
    <w:rsid w:val="00C81CAD"/>
    <w:rsid w:val="00C821ED"/>
    <w:rsid w:val="00C82CCB"/>
    <w:rsid w:val="00C83233"/>
    <w:rsid w:val="00C83DF0"/>
    <w:rsid w:val="00C8513F"/>
    <w:rsid w:val="00C8529D"/>
    <w:rsid w:val="00C85690"/>
    <w:rsid w:val="00C8577E"/>
    <w:rsid w:val="00C85999"/>
    <w:rsid w:val="00C86594"/>
    <w:rsid w:val="00C87288"/>
    <w:rsid w:val="00C872DF"/>
    <w:rsid w:val="00C9111E"/>
    <w:rsid w:val="00C914A6"/>
    <w:rsid w:val="00C92BAD"/>
    <w:rsid w:val="00C92F2C"/>
    <w:rsid w:val="00C92F96"/>
    <w:rsid w:val="00C93215"/>
    <w:rsid w:val="00C93761"/>
    <w:rsid w:val="00C9387F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220D"/>
    <w:rsid w:val="00CA291E"/>
    <w:rsid w:val="00CA39D0"/>
    <w:rsid w:val="00CA3C15"/>
    <w:rsid w:val="00CA43FD"/>
    <w:rsid w:val="00CA5FB2"/>
    <w:rsid w:val="00CA605B"/>
    <w:rsid w:val="00CA6F05"/>
    <w:rsid w:val="00CA752E"/>
    <w:rsid w:val="00CA75DA"/>
    <w:rsid w:val="00CA7C47"/>
    <w:rsid w:val="00CB0120"/>
    <w:rsid w:val="00CB0D53"/>
    <w:rsid w:val="00CB17F7"/>
    <w:rsid w:val="00CB24A8"/>
    <w:rsid w:val="00CB312D"/>
    <w:rsid w:val="00CB3187"/>
    <w:rsid w:val="00CB3876"/>
    <w:rsid w:val="00CB498A"/>
    <w:rsid w:val="00CB4BE0"/>
    <w:rsid w:val="00CB6D63"/>
    <w:rsid w:val="00CB7057"/>
    <w:rsid w:val="00CB7A94"/>
    <w:rsid w:val="00CC0CEC"/>
    <w:rsid w:val="00CC31B6"/>
    <w:rsid w:val="00CC3A70"/>
    <w:rsid w:val="00CC5709"/>
    <w:rsid w:val="00CC5F76"/>
    <w:rsid w:val="00CC6031"/>
    <w:rsid w:val="00CC6DCF"/>
    <w:rsid w:val="00CD0B06"/>
    <w:rsid w:val="00CD1962"/>
    <w:rsid w:val="00CD1B8A"/>
    <w:rsid w:val="00CD46AF"/>
    <w:rsid w:val="00CD47DB"/>
    <w:rsid w:val="00CD4836"/>
    <w:rsid w:val="00CD5B65"/>
    <w:rsid w:val="00CE4266"/>
    <w:rsid w:val="00CE4640"/>
    <w:rsid w:val="00CE5174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602B"/>
    <w:rsid w:val="00CF7072"/>
    <w:rsid w:val="00CF7941"/>
    <w:rsid w:val="00D00349"/>
    <w:rsid w:val="00D01711"/>
    <w:rsid w:val="00D0211F"/>
    <w:rsid w:val="00D02295"/>
    <w:rsid w:val="00D0454D"/>
    <w:rsid w:val="00D05FB6"/>
    <w:rsid w:val="00D11A7D"/>
    <w:rsid w:val="00D11ABF"/>
    <w:rsid w:val="00D1346F"/>
    <w:rsid w:val="00D142DC"/>
    <w:rsid w:val="00D14D12"/>
    <w:rsid w:val="00D151AD"/>
    <w:rsid w:val="00D168F1"/>
    <w:rsid w:val="00D16A1F"/>
    <w:rsid w:val="00D2161F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492"/>
    <w:rsid w:val="00D327ED"/>
    <w:rsid w:val="00D329F5"/>
    <w:rsid w:val="00D32A12"/>
    <w:rsid w:val="00D32AB4"/>
    <w:rsid w:val="00D32CE8"/>
    <w:rsid w:val="00D33D97"/>
    <w:rsid w:val="00D34A31"/>
    <w:rsid w:val="00D35B40"/>
    <w:rsid w:val="00D37E6D"/>
    <w:rsid w:val="00D400C2"/>
    <w:rsid w:val="00D40213"/>
    <w:rsid w:val="00D409FE"/>
    <w:rsid w:val="00D4155C"/>
    <w:rsid w:val="00D4327D"/>
    <w:rsid w:val="00D43C33"/>
    <w:rsid w:val="00D4437F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577C6"/>
    <w:rsid w:val="00D60B79"/>
    <w:rsid w:val="00D61083"/>
    <w:rsid w:val="00D6125F"/>
    <w:rsid w:val="00D6173B"/>
    <w:rsid w:val="00D6205D"/>
    <w:rsid w:val="00D633FA"/>
    <w:rsid w:val="00D63410"/>
    <w:rsid w:val="00D63432"/>
    <w:rsid w:val="00D63FD2"/>
    <w:rsid w:val="00D6476F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1F5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1C54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33EE"/>
    <w:rsid w:val="00DB6077"/>
    <w:rsid w:val="00DB62A5"/>
    <w:rsid w:val="00DB6363"/>
    <w:rsid w:val="00DB6467"/>
    <w:rsid w:val="00DB77DD"/>
    <w:rsid w:val="00DC04A4"/>
    <w:rsid w:val="00DC0526"/>
    <w:rsid w:val="00DC1CFF"/>
    <w:rsid w:val="00DC2A34"/>
    <w:rsid w:val="00DC77F7"/>
    <w:rsid w:val="00DC7EA3"/>
    <w:rsid w:val="00DD1593"/>
    <w:rsid w:val="00DD1749"/>
    <w:rsid w:val="00DD3504"/>
    <w:rsid w:val="00DD4705"/>
    <w:rsid w:val="00DD49DF"/>
    <w:rsid w:val="00DD4AA8"/>
    <w:rsid w:val="00DD58B4"/>
    <w:rsid w:val="00DD6F38"/>
    <w:rsid w:val="00DD78C8"/>
    <w:rsid w:val="00DD7E77"/>
    <w:rsid w:val="00DE05E4"/>
    <w:rsid w:val="00DE1D08"/>
    <w:rsid w:val="00DE361A"/>
    <w:rsid w:val="00DE3699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4EBC"/>
    <w:rsid w:val="00E053C9"/>
    <w:rsid w:val="00E069FB"/>
    <w:rsid w:val="00E0734E"/>
    <w:rsid w:val="00E07772"/>
    <w:rsid w:val="00E07F35"/>
    <w:rsid w:val="00E11205"/>
    <w:rsid w:val="00E11EB7"/>
    <w:rsid w:val="00E11EB8"/>
    <w:rsid w:val="00E15FAE"/>
    <w:rsid w:val="00E16D6C"/>
    <w:rsid w:val="00E16DAD"/>
    <w:rsid w:val="00E17A28"/>
    <w:rsid w:val="00E202B6"/>
    <w:rsid w:val="00E222E3"/>
    <w:rsid w:val="00E24FDE"/>
    <w:rsid w:val="00E25567"/>
    <w:rsid w:val="00E263A1"/>
    <w:rsid w:val="00E26E32"/>
    <w:rsid w:val="00E275EE"/>
    <w:rsid w:val="00E277EC"/>
    <w:rsid w:val="00E277EE"/>
    <w:rsid w:val="00E301C3"/>
    <w:rsid w:val="00E31315"/>
    <w:rsid w:val="00E313D4"/>
    <w:rsid w:val="00E32BC5"/>
    <w:rsid w:val="00E330EE"/>
    <w:rsid w:val="00E33A91"/>
    <w:rsid w:val="00E35E81"/>
    <w:rsid w:val="00E365AC"/>
    <w:rsid w:val="00E36997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3AD9"/>
    <w:rsid w:val="00E54E43"/>
    <w:rsid w:val="00E55332"/>
    <w:rsid w:val="00E57654"/>
    <w:rsid w:val="00E60210"/>
    <w:rsid w:val="00E60962"/>
    <w:rsid w:val="00E6113A"/>
    <w:rsid w:val="00E61781"/>
    <w:rsid w:val="00E62531"/>
    <w:rsid w:val="00E625CB"/>
    <w:rsid w:val="00E62F34"/>
    <w:rsid w:val="00E6387D"/>
    <w:rsid w:val="00E64068"/>
    <w:rsid w:val="00E64363"/>
    <w:rsid w:val="00E664CE"/>
    <w:rsid w:val="00E66930"/>
    <w:rsid w:val="00E66DED"/>
    <w:rsid w:val="00E67058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1E9"/>
    <w:rsid w:val="00E8569D"/>
    <w:rsid w:val="00E86318"/>
    <w:rsid w:val="00E86D19"/>
    <w:rsid w:val="00E87E7B"/>
    <w:rsid w:val="00E91787"/>
    <w:rsid w:val="00E91BDC"/>
    <w:rsid w:val="00E93021"/>
    <w:rsid w:val="00E9484C"/>
    <w:rsid w:val="00E95587"/>
    <w:rsid w:val="00E9704E"/>
    <w:rsid w:val="00EA1C96"/>
    <w:rsid w:val="00EA29D7"/>
    <w:rsid w:val="00EA321E"/>
    <w:rsid w:val="00EA3252"/>
    <w:rsid w:val="00EA599C"/>
    <w:rsid w:val="00EB0E8D"/>
    <w:rsid w:val="00EB1904"/>
    <w:rsid w:val="00EB199E"/>
    <w:rsid w:val="00EB1D06"/>
    <w:rsid w:val="00EB2B0F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E02"/>
    <w:rsid w:val="00EB5E47"/>
    <w:rsid w:val="00EB5F2D"/>
    <w:rsid w:val="00EB68D8"/>
    <w:rsid w:val="00EB6DB5"/>
    <w:rsid w:val="00EB6F2B"/>
    <w:rsid w:val="00EC04E7"/>
    <w:rsid w:val="00EC0CD1"/>
    <w:rsid w:val="00EC10D7"/>
    <w:rsid w:val="00EC1833"/>
    <w:rsid w:val="00EC3278"/>
    <w:rsid w:val="00EC53AD"/>
    <w:rsid w:val="00EC64A3"/>
    <w:rsid w:val="00ED128A"/>
    <w:rsid w:val="00ED1306"/>
    <w:rsid w:val="00ED133A"/>
    <w:rsid w:val="00ED1494"/>
    <w:rsid w:val="00ED22E1"/>
    <w:rsid w:val="00ED2573"/>
    <w:rsid w:val="00ED27F4"/>
    <w:rsid w:val="00ED2814"/>
    <w:rsid w:val="00ED3B46"/>
    <w:rsid w:val="00ED3F2C"/>
    <w:rsid w:val="00ED437C"/>
    <w:rsid w:val="00ED6321"/>
    <w:rsid w:val="00ED6533"/>
    <w:rsid w:val="00EE1E00"/>
    <w:rsid w:val="00EE3259"/>
    <w:rsid w:val="00EE34A0"/>
    <w:rsid w:val="00EE4028"/>
    <w:rsid w:val="00EE4204"/>
    <w:rsid w:val="00EE4542"/>
    <w:rsid w:val="00EE494D"/>
    <w:rsid w:val="00EE67DA"/>
    <w:rsid w:val="00EF02EC"/>
    <w:rsid w:val="00EF1E45"/>
    <w:rsid w:val="00EF2678"/>
    <w:rsid w:val="00EF267B"/>
    <w:rsid w:val="00EF5551"/>
    <w:rsid w:val="00EF6340"/>
    <w:rsid w:val="00EF6A98"/>
    <w:rsid w:val="00EF7A6A"/>
    <w:rsid w:val="00F02969"/>
    <w:rsid w:val="00F02D9D"/>
    <w:rsid w:val="00F03036"/>
    <w:rsid w:val="00F0421A"/>
    <w:rsid w:val="00F058DB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28E3"/>
    <w:rsid w:val="00F238CE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3B19"/>
    <w:rsid w:val="00F34071"/>
    <w:rsid w:val="00F34984"/>
    <w:rsid w:val="00F35AB1"/>
    <w:rsid w:val="00F369C0"/>
    <w:rsid w:val="00F373FB"/>
    <w:rsid w:val="00F40741"/>
    <w:rsid w:val="00F408E8"/>
    <w:rsid w:val="00F41A7D"/>
    <w:rsid w:val="00F41EE6"/>
    <w:rsid w:val="00F424A2"/>
    <w:rsid w:val="00F43B74"/>
    <w:rsid w:val="00F43EE5"/>
    <w:rsid w:val="00F44E0B"/>
    <w:rsid w:val="00F4676B"/>
    <w:rsid w:val="00F47C5B"/>
    <w:rsid w:val="00F52396"/>
    <w:rsid w:val="00F56316"/>
    <w:rsid w:val="00F572A6"/>
    <w:rsid w:val="00F57626"/>
    <w:rsid w:val="00F57E80"/>
    <w:rsid w:val="00F57F23"/>
    <w:rsid w:val="00F60CD5"/>
    <w:rsid w:val="00F60E9F"/>
    <w:rsid w:val="00F60F01"/>
    <w:rsid w:val="00F610A5"/>
    <w:rsid w:val="00F6150F"/>
    <w:rsid w:val="00F61924"/>
    <w:rsid w:val="00F62236"/>
    <w:rsid w:val="00F6258A"/>
    <w:rsid w:val="00F62C84"/>
    <w:rsid w:val="00F6309B"/>
    <w:rsid w:val="00F6353A"/>
    <w:rsid w:val="00F641C5"/>
    <w:rsid w:val="00F646BC"/>
    <w:rsid w:val="00F64FC1"/>
    <w:rsid w:val="00F70F67"/>
    <w:rsid w:val="00F7125F"/>
    <w:rsid w:val="00F718C0"/>
    <w:rsid w:val="00F71D29"/>
    <w:rsid w:val="00F738DC"/>
    <w:rsid w:val="00F73D1E"/>
    <w:rsid w:val="00F7444E"/>
    <w:rsid w:val="00F753D8"/>
    <w:rsid w:val="00F75E84"/>
    <w:rsid w:val="00F7632D"/>
    <w:rsid w:val="00F768F0"/>
    <w:rsid w:val="00F76C5B"/>
    <w:rsid w:val="00F76E2E"/>
    <w:rsid w:val="00F77693"/>
    <w:rsid w:val="00F80146"/>
    <w:rsid w:val="00F80ED7"/>
    <w:rsid w:val="00F816F4"/>
    <w:rsid w:val="00F81E21"/>
    <w:rsid w:val="00F82E5F"/>
    <w:rsid w:val="00F83813"/>
    <w:rsid w:val="00F83D49"/>
    <w:rsid w:val="00F86017"/>
    <w:rsid w:val="00F86785"/>
    <w:rsid w:val="00F90246"/>
    <w:rsid w:val="00F906FA"/>
    <w:rsid w:val="00F92006"/>
    <w:rsid w:val="00F9354C"/>
    <w:rsid w:val="00F94499"/>
    <w:rsid w:val="00F94A0D"/>
    <w:rsid w:val="00F957D4"/>
    <w:rsid w:val="00F96A18"/>
    <w:rsid w:val="00FA0930"/>
    <w:rsid w:val="00FA1325"/>
    <w:rsid w:val="00FA1CC3"/>
    <w:rsid w:val="00FA1E75"/>
    <w:rsid w:val="00FA2039"/>
    <w:rsid w:val="00FA227C"/>
    <w:rsid w:val="00FA4525"/>
    <w:rsid w:val="00FA51DA"/>
    <w:rsid w:val="00FA60D4"/>
    <w:rsid w:val="00FA7B04"/>
    <w:rsid w:val="00FB0A06"/>
    <w:rsid w:val="00FB265A"/>
    <w:rsid w:val="00FB32BA"/>
    <w:rsid w:val="00FB330E"/>
    <w:rsid w:val="00FB6508"/>
    <w:rsid w:val="00FB6CDF"/>
    <w:rsid w:val="00FB7496"/>
    <w:rsid w:val="00FC0AC9"/>
    <w:rsid w:val="00FC1720"/>
    <w:rsid w:val="00FC1AAC"/>
    <w:rsid w:val="00FC2757"/>
    <w:rsid w:val="00FC356D"/>
    <w:rsid w:val="00FC5916"/>
    <w:rsid w:val="00FD1BF9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4A4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4EB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  <w:style w:customStyle="true" w:styleId="BezproredaChar" w:type="character">
    <w:name w:val="Bez proreda Char"/>
    <w:basedOn w:val="Zadanifontodlomka"/>
    <w:link w:val="Bezproreda"/>
    <w:uiPriority w:val="1"/>
    <w:locked/>
    <w:rsid w:val="005D6C57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D841F5"/>
  </w:style>
  <w:style w:customStyle="true" w:styleId="OdlomakpopisaChar" w:type="character">
    <w:name w:val="Odlomak popisa Char"/>
    <w:link w:val="Odlomakpopisa"/>
    <w:locked/>
    <w:rsid w:val="00A90907"/>
    <w:rPr>
      <w:sz w:val="24"/>
      <w:szCs w:val="24"/>
    </w:rPr>
  </w:style>
  <w:style w:customStyle="true" w:styleId="NaslovdokumentaChar" w:type="character">
    <w:name w:val="Naslov_dokumenta Char"/>
    <w:link w:val="Naslovdokumenta"/>
    <w:locked/>
    <w:rsid w:val="00A90907"/>
    <w:rPr>
      <w:b/>
      <w:caps/>
      <w:spacing w:val="100"/>
      <w:sz w:val="24"/>
      <w:szCs w:val="24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90907"/>
    <w:pPr>
      <w:keepNext/>
      <w:spacing w:after="480" w:before="480"/>
      <w:jc w:val="center"/>
    </w:pPr>
    <w:rPr>
      <w:b/>
      <w:caps/>
      <w:spacing w:val="100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4EB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  <w:style w:customStyle="1" w:styleId="BezproredaChar" w:type="character">
    <w:name w:val="Bez proreda Char"/>
    <w:basedOn w:val="Zadanifontodlomka"/>
    <w:link w:val="Bezproreda"/>
    <w:uiPriority w:val="1"/>
    <w:locked/>
    <w:rsid w:val="005D6C57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D841F5"/>
  </w:style>
  <w:style w:customStyle="1" w:styleId="OdlomakpopisaChar" w:type="character">
    <w:name w:val="Odlomak popisa Char"/>
    <w:link w:val="Odlomakpopisa"/>
    <w:locked/>
    <w:rsid w:val="00A90907"/>
    <w:rPr>
      <w:sz w:val="24"/>
      <w:szCs w:val="24"/>
    </w:rPr>
  </w:style>
  <w:style w:customStyle="1" w:styleId="NaslovdokumentaChar" w:type="character">
    <w:name w:val="Naslov_dokumenta Char"/>
    <w:link w:val="Naslovdokumenta"/>
    <w:locked/>
    <w:rsid w:val="00A90907"/>
    <w:rPr>
      <w:b/>
      <w:caps/>
      <w:spacing w:val="100"/>
      <w:sz w:val="24"/>
      <w:szCs w:val="24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90907"/>
    <w:pPr>
      <w:keepNext/>
      <w:spacing w:after="480" w:before="480"/>
      <w:jc w:val="center"/>
    </w:pPr>
    <w:rPr>
      <w:b/>
      <w:caps/>
      <w:spacing w:val="1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3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45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75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404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227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153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473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76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9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3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838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532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09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754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26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632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1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343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7703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68293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764277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31192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58869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27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255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8019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01719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225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0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29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70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78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114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5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148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34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15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8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2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1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452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783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653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87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996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7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28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84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10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0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409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305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2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8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33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861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1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699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10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42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242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1015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6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010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445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4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6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902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980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981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2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571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0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787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70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39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098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52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94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740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05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03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31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006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097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92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46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02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546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2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2908</izvorni_sadrzaj>
    <derivirana_varijabla naziv="DomainObject.Predmet.Broj_1">2908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St-2908/2016</izvorni_sadrzaj>
    <derivirana_varijabla naziv="DomainObject.Predmet.OznakaBroj_1">St-2908/2016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subjekt brisan rješenjem
 Tt-17/5263</izvorni_sadrzaj>
    <derivirana_varijabla naziv="DomainObject.Predmet.PrimjedbaSuca_1">subjekt brisan rješenjem
 Tt-17/5263</derivirana_varijabla>
  </DomainObject.Predmet.PrimjedbaSuca>
  <DomainObject.Predmet.ProtustrankaFormated>
    <izvorni_sadrzaj>  Stečajna masa iza POLJOPRIVREDNA ZADRUGA KOZARAC KARANAC</izvorni_sadrzaj>
    <derivirana_varijabla naziv="DomainObject.Predmet.ProtustrankaFormated_1">  Stečajna masa iza POLJOPRIVREDNA ZADRUGA KOZARAC KARANAC</derivirana_varijabla>
  </DomainObject.Predmet.ProtustrankaFormated>
  <DomainObject.Predmet.ProtustrankaFormatedOIB>
    <izvorni_sadrzaj>  Stečajna masa iza POLJOPRIVREDNA ZADRUGA KOZARAC KARANAC, OIB 78130697086</izvorni_sadrzaj>
    <derivirana_varijabla naziv="DomainObject.Predmet.ProtustrankaFormatedOIB_1">  Stečajna masa iza POLJOPRIVREDNA ZADRUGA KOZARAC KARANAC, OIB 78130697086</derivirana_varijabla>
  </DomainObject.Predmet.ProtustrankaFormatedOIB>
  <DomainObject.Predmet.ProtustrankaFormatedWithAdress>
    <izvorni_sadrzaj> Stečajna masa iza POLJOPRIVREDNA ZADRUGA KOZARAC KARANAC, Kolodvorska 4, 32260 Gunja</izvorni_sadrzaj>
    <derivirana_varijabla naziv="DomainObject.Predmet.ProtustrankaFormatedWithAdress_1"> Stečajna masa iza POLJOPRIVREDNA ZADRUGA KOZARAC KARANAC, Kolodvorska 4, 32260 Gunja</derivirana_varijabla>
  </DomainObject.Predmet.ProtustrankaFormatedWithAdress>
  <DomainObject.Predmet.ProtustrankaFormatedWithAdressOIB>
    <izvorni_sadrzaj> Stečajna masa iza POLJOPRIVREDNA ZADRUGA KOZARAC KARANAC, OIB 78130697086, Kolodvorska 4, 32260 Gunja</izvorni_sadrzaj>
    <derivirana_varijabla naziv="DomainObject.Predmet.ProtustrankaFormatedWithAdressOIB_1"> Stečajna masa iza POLJOPRIVREDNA ZADRUGA KOZARAC KARANAC, OIB 78130697086, Kolodvorska 4, 32260 Gunja</derivirana_varijabla>
  </DomainObject.Predmet.ProtustrankaFormatedWithAdressOIB>
  <DomainObject.Predmet.ProtustrankaWithAdress>
    <izvorni_sadrzaj>Stečajna masa iza POLJOPRIVREDNA ZADRUGA KOZARAC KARANAC Kolodvorska 4, 32260 Gunja</izvorni_sadrzaj>
    <derivirana_varijabla naziv="DomainObject.Predmet.ProtustrankaWithAdress_1">Stečajna masa iza POLJOPRIVREDNA ZADRUGA KOZARAC KARANAC Kolodvorska 4, 32260 Gunja</derivirana_varijabla>
  </DomainObject.Predmet.ProtustrankaWithAdress>
  <DomainObject.Predmet.ProtustrankaWithAdressOIB>
    <izvorni_sadrzaj>Stečajna masa iza POLJOPRIVREDNA ZADRUGA KOZARAC KARANAC, OIB 78130697086, Kolodvorska 4, 32260 Gunja</izvorni_sadrzaj>
    <derivirana_varijabla naziv="DomainObject.Predmet.ProtustrankaWithAdressOIB_1">Stečajna masa iza POLJOPRIVREDNA ZADRUGA KOZARAC KARANAC, OIB 78130697086, Kolodvorska 4, 32260 Gunja</derivirana_varijabla>
  </DomainObject.Predmet.ProtustrankaWithAdressOIB>
  <DomainObject.Predmet.ProtustrankaNazivFormated>
    <izvorni_sadrzaj>Stečajna masa iza POLJOPRIVREDNA ZADRUGA KOZARAC KARANAC</izvorni_sadrzaj>
    <derivirana_varijabla naziv="DomainObject.Predmet.ProtustrankaNazivFormated_1">Stečajna masa iza POLJOPRIVREDNA ZADRUGA KOZARAC KARANAC</derivirana_varijabla>
  </DomainObject.Predmet.ProtustrankaNazivFormated>
  <DomainObject.Predmet.ProtustrankaNazivFormatedOIB>
    <izvorni_sadrzaj>Stečajna masa iza POLJOPRIVREDNA ZADRUGA KOZARAC KARANAC, OIB 78130697086</izvorni_sadrzaj>
    <derivirana_varijabla naziv="DomainObject.Predmet.ProtustrankaNazivFormatedOIB_1">Stečajna masa iza POLJOPRIVREDNA ZADRUGA KOZARAC KARANAC, OIB 78130697086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Osijeku GUO</izvorni_sadrzaj>
    <derivirana_varijabla naziv="DomainObject.Predmet.StrankaFormated_1">  REPUBLIKA HRVATSKA zastupanog po punomoćniku Županijsko državno odvjetništvo u Osijeku GUO</derivirana_varijabla>
  </DomainObject.Predmet.StrankaFormated>
  <DomainObject.Predmet.StrankaFormatedOIB>
    <izvorni_sadrzaj>  REPUBLIKA HRVATSKA, OIB 52634238587 zastupanog po punomoćniku Županijsko državno odvjetništvo u Osijeku GUO</izvorni_sadrzaj>
    <derivirana_varijabla naziv="DomainObject.Predmet.StrankaFormatedOIB_1">  REPUBLIKA HRVATSKA, OIB 52634238587 zastupanog po punomoćniku Županijsko državno odvjetništvo u Osijeku GUO</derivirana_varijabla>
  </DomainObject.Predmet.StrankaFormatedOIB>
  <DomainObject.Predmet.StrankaFormatedWithAdress>
    <izvorni_sadrzaj> REPUBLIKA HRVATSKA zastupanog po punomoćniku Županijsko državno odvjetništvo u Osijeku GUO</izvorni_sadrzaj>
    <derivirana_varijabla naziv="DomainObject.Predmet.StrankaFormatedWithAdress_1"> REPUBLIKA HRVATSKA zastupanog po punomoćniku Županijsko državno odvjetništvo u Osijeku GUO</derivirana_varijabla>
  </DomainObject.Predmet.StrankaFormatedWithAdress>
  <DomainObject.Predmet.StrankaFormatedWithAdressOIB>
    <izvorni_sadrzaj> REPUBLIKA HRVATSKA, OIB 52634238587 zastupanog po punomoćniku Županijsko državno odvjetništvo u Osijeku GUO</izvorni_sadrzaj>
    <derivirana_varijabla naziv="DomainObject.Predmet.StrankaFormatedWithAdressOIB_1"> REPUBLIKA HRVATSKA, OIB 52634238587 zastupanog po punomoćniku Županijsko državno odvjetništvo u Osijeku GUO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REPUBLIKA HRVATSKA zastupanog po punomoćniku Županijsko državno odvjetništvo u Osijeku GUO</item>
    </izvorni_sadrzaj>
    <derivirana_varijabla naziv="DomainObject.Predmet.StrankaListFormated_1">
      <item>REPUBLIKA HRVATSKA zastupanog po punomoćniku Županijsko državno odvjetništvo u Osijeku GUO</item>
    </derivirana_varijabla>
  </DomainObject.Predmet.StrankaListFormated>
  <DomainObject.Predmet.StrankaListFormatedOIB>
    <izvorni_sadrzaj>
      <item>REPUBLIKA HRVATSKA, OIB 52634238587 zastupanog po punomoćniku Županijsko državno odvjetništvo u Osijeku GUO</item>
    </izvorni_sadrzaj>
    <derivirana_varijabla naziv="DomainObject.Predmet.StrankaListFormatedOIB_1">
      <item>REPUBLIKA HRVATSKA, OIB 52634238587 zastupanog po punomoćniku Županijsko državno odvjetništvo u Osijeku GUO</item>
    </derivirana_varijabla>
  </DomainObject.Predmet.StrankaListFormatedOIB>
  <DomainObject.Predmet.StrankaListFormatedWithAdress>
    <izvorni_sadrzaj>
      <item>REPUBLIKA HRVATSKA zastupanog po punomoćniku Županijsko državno odvjetništvo u Osijeku GUO</item>
    </izvorni_sadrzaj>
    <derivirana_varijabla naziv="DomainObject.Predmet.StrankaListFormatedWithAdress_1">
      <item>REPUBLIKA HRVATSKA zastupanog po punomoćniku Županijsko državno odvjetništvo u Osijeku GUO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Osijeku GUO</item>
    </izvorni_sadrzaj>
    <derivirana_varijabla naziv="DomainObject.Predmet.StrankaListFormatedWithAdressOIB_1">
      <item>REPUBLIKA HRVATSKA, OIB 52634238587 zastupanog po punomoćniku Županijsko državno odvjetništvo u Osijeku GUO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Stečajna masa iza POLJOPRIVREDNA ZADRUGA KOZARAC KARANAC</item>
    </izvorni_sadrzaj>
    <derivirana_varijabla naziv="DomainObject.Predmet.ProtuStrankaListFormated_1">
      <item>Stečajna masa iza POLJOPRIVREDNA ZADRUGA KOZARAC KARANAC</item>
    </derivirana_varijabla>
  </DomainObject.Predmet.ProtuStrankaListFormated>
  <DomainObject.Predmet.ProtuStrankaListFormatedOIB>
    <izvorni_sadrzaj>
      <item>Stečajna masa iza POLJOPRIVREDNA ZADRUGA KOZARAC KARANAC, OIB 78130697086</item>
    </izvorni_sadrzaj>
    <derivirana_varijabla naziv="DomainObject.Predmet.ProtuStrankaListFormatedOIB_1">
      <item>Stečajna masa iza POLJOPRIVREDNA ZADRUGA KOZARAC KARANAC, OIB 78130697086</item>
    </derivirana_varijabla>
  </DomainObject.Predmet.ProtuStrankaListFormatedOIB>
  <DomainObject.Predmet.ProtuStrankaListFormatedWithAdress>
    <izvorni_sadrzaj>
      <item>Stečajna masa iza POLJOPRIVREDNA ZADRUGA KOZARAC KARANAC, Kolodvorska 4, 32260 Gunja</item>
    </izvorni_sadrzaj>
    <derivirana_varijabla naziv="DomainObject.Predmet.ProtuStrankaListFormatedWithAdress_1">
      <item>Stečajna masa iza POLJOPRIVREDNA ZADRUGA KOZARAC KARANAC, Kolodvorska 4, 32260 Gunja</item>
    </derivirana_varijabla>
  </DomainObject.Predmet.ProtuStrankaListFormatedWithAdress>
  <DomainObject.Predmet.ProtuStrankaListFormatedWithAdressOIB>
    <izvorni_sadrzaj>
      <item>Stečajna masa iza POLJOPRIVREDNA ZADRUGA KOZARAC KARANAC, OIB 78130697086, Kolodvorska 4, 32260 Gunja</item>
    </izvorni_sadrzaj>
    <derivirana_varijabla naziv="DomainObject.Predmet.ProtuStrankaListFormatedWithAdressOIB_1">
      <item>Stečajna masa iza POLJOPRIVREDNA ZADRUGA KOZARAC KARANAC, OIB 78130697086, Kolodvorska 4, 32260 Gunja</item>
    </derivirana_varijabla>
  </DomainObject.Predmet.ProtuStrankaListFormatedWithAdressOIB>
  <DomainObject.Predmet.ProtuStrankaListNazivFormated>
    <izvorni_sadrzaj>
      <item>Stečajna masa iza POLJOPRIVREDNA ZADRUGA KOZARAC KARANAC</item>
    </izvorni_sadrzaj>
    <derivirana_varijabla naziv="DomainObject.Predmet.ProtuStrankaListNazivFormated_1">
      <item>Stečajna masa iza POLJOPRIVREDNA ZADRUGA KOZARAC KARANAC</item>
    </derivirana_varijabla>
  </DomainObject.Predmet.ProtuStrankaListNazivFormated>
  <DomainObject.Predmet.ProtuStrankaListNazivFormatedOIB>
    <izvorni_sadrzaj>
      <item>Stečajna masa iza POLJOPRIVREDNA ZADRUGA KOZARAC KARANAC, OIB 78130697086</item>
    </izvorni_sadrzaj>
    <derivirana_varijabla naziv="DomainObject.Predmet.ProtuStrankaListNazivFormatedOIB_1">
      <item>Stečajna masa iza POLJOPRIVREDNA ZADRUGA KOZARAC KARANAC, OIB 78130697086</item>
    </derivirana_varijabla>
  </DomainObject.Predmet.ProtuStrankaListNazivFormatedOIB>
  <DomainObject.Predmet.OstaliListFormated>
    <izvorni_sadrzaj>
      <item>Županijsko državno odvjetništvo u Osijeku GUO punomoćnik sudionika u postupku REPUBLIKA HRVATSKA</item>
      <item>Zlatko Pinjuh</item>
      <item>Verica Tomić</item>
      <item>BELJE dioničko društvo za privređivanje u poljodjelstvu, prerađivačkoj industriji i prometu roba, Darda</item>
    </izvorni_sadrzaj>
    <derivirana_varijabla naziv="DomainObject.Predmet.OstaliListFormated_1">
      <item>Županijsko državno odvjetništvo u Osijeku GUO punomoćnik sudionika u postupku REPUBLIKA HRVATSKA</item>
      <item>Zlatko Pinjuh</item>
      <item>Verica Tomić</item>
      <item>BELJE dioničko društvo za privređivanje u poljodjelstvu, prerađivačkoj industriji i prometu roba, Darda</item>
    </derivirana_varijabla>
  </DomainObject.Predmet.OstaliListFormated>
  <DomainObject.Predmet.OstaliListFormatedOIB>
    <izvorni_sadrzaj>
      <item>Županijsko državno odvjetništvo u Osijeku GUO punomoćnik sudionika u postupku REPUBLIKA HRVATSKA</item>
      <item>Zlatko Pinjuh</item>
      <item>Verica Tomić</item>
      <item>BELJE dioničko društvo za privređivanje u poljodjelstvu, prerađivačkoj industriji i prometu roba, Darda, OIB 92404445155</item>
    </izvorni_sadrzaj>
    <derivirana_varijabla naziv="DomainObject.Predmet.OstaliListFormatedOIB_1">
      <item>Županijsko državno odvjetništvo u Osijeku GUO punomoćnik sudionika u postupku REPUBLIKA HRVATSKA</item>
      <item>Zlatko Pinjuh</item>
      <item>Verica Tomić</item>
      <item>BELJE dioničko društvo za privređivanje u poljodjelstvu, prerađivačkoj industriji i prometu roba, Darda, OIB 92404445155</item>
    </derivirana_varijabla>
  </DomainObject.Predmet.OstaliListFormatedOIB>
  <DomainObject.Predmet.OstaliListFormatedWithAdress>
    <izvorni_sadrzaj>
      <item>Županijsko državno odvjetništvo u Osijeku GUO, Kapucinska 21, 31000 Osijek punomoćnik sudionika u postupku REPUBLIKA HRVATSKA</item>
      <item>Zlatko Pinjuh</item>
      <item>Verica Tomić</item>
      <item>BELJE dioničko društvo za privređivanje u poljodjelstvu, prerađivačkoj industriji i prometu roba, Darda, Svetog Ivana Krstitelja 1a, 31326 Darda</item>
    </izvorni_sadrzaj>
    <derivirana_varijabla naziv="DomainObject.Predmet.OstaliListFormatedWithAdress_1">
      <item>Županijsko državno odvjetništvo u Osijeku GUO, Kapucinska 21, 31000 Osijek punomoćnik sudionika u postupku REPUBLIKA HRVATSKA</item>
      <item>Zlatko Pinjuh</item>
      <item>Verica Tomić</item>
      <item>BELJE dioničko društvo za privređivanje u poljodjelstvu, prerađivačkoj industriji i prometu roba, Darda, Svetog Ivana Krstitelja 1a, 31326 Darda</item>
    </derivirana_varijabla>
  </DomainObject.Predmet.OstaliListFormatedWithAdress>
  <DomainObject.Predmet.OstaliListFormatedWithAdressOIB>
    <izvorni_sadrzaj>
      <item>Županijsko državno odvjetništvo u Osijeku GUO, Kapucinska 21, 31000 Osijek punomoćnik sudionika u postupku REPUBLIKA HRVATSKA</item>
      <item>Zlatko Pinjuh</item>
      <item>Verica Tomić</item>
      <item>BELJE dioničko društvo za privređivanje u poljodjelstvu, prerađivačkoj industriji i prometu roba, Darda, OIB 92404445155, Svetog Ivana Krstitelja 1a, 31326 Darda</item>
    </izvorni_sadrzaj>
    <derivirana_varijabla naziv="DomainObject.Predmet.OstaliListFormatedWithAdressOIB_1">
      <item>Županijsko državno odvjetništvo u Osijeku GUO, Kapucinska 21, 31000 Osijek punomoćnik sudionika u postupku REPUBLIKA HRVATSKA</item>
      <item>Zlatko Pinjuh</item>
      <item>Verica Tomić</item>
      <item>BELJE dioničko društvo za privređivanje u poljodjelstvu, prerađivačkoj industriji i prometu roba, Darda, OIB 92404445155, Svetog Ivana Krstitelja 1a, 31326 Darda</item>
    </derivirana_varijabla>
  </DomainObject.Predmet.OstaliListFormatedWithAdressOIB>
  <DomainObject.Predmet.OstaliListNazivFormated>
    <izvorni_sadrzaj>
      <item>Županijsko državno odvjetništvo u Osijeku GUO</item>
      <item>Zlatko Pinjuh</item>
      <item>Verica Tomić</item>
      <item>BELJE dioničko društvo za privređivanje u poljodjelstvu, prerađivačkoj industriji i prometu roba, Darda</item>
    </izvorni_sadrzaj>
    <derivirana_varijabla naziv="DomainObject.Predmet.OstaliListNazivFormated_1">
      <item>Županijsko državno odvjetništvo u Osijeku GUO</item>
      <item>Zlatko Pinjuh</item>
      <item>Verica Tomić</item>
      <item>BELJE dioničko društvo za privređivanje u poljodjelstvu, prerađivačkoj industriji i prometu roba, Darda</item>
    </derivirana_varijabla>
  </DomainObject.Predmet.OstaliListNazivFormated>
  <DomainObject.Predmet.OstaliListNazivFormatedOIB>
    <izvorni_sadrzaj>
      <item>Županijsko državno odvjetništvo u Osijeku GUO</item>
      <item>Zlatko Pinjuh</item>
      <item>Verica Tomić</item>
      <item>BELJE dioničko društvo za privređivanje u poljodjelstvu, prerađivačkoj industriji i prometu roba, Darda, OIB 92404445155</item>
    </izvorni_sadrzaj>
    <derivirana_varijabla naziv="DomainObject.Predmet.OstaliListNazivFormatedOIB_1">
      <item>Županijsko državno odvjetništvo u Osijeku GUO</item>
      <item>Zlatko Pinjuh</item>
      <item>Verica Tomić</item>
      <item>BELJE dioničko društvo za privređivanje u poljodjelstvu, prerađivačkoj industriji i prometu roba, Darda, OIB 92404445155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POLJOPRIVREDNA ZADRUGA KOZARAC KARANAC</izvorni_sadrzaj>
    <derivirana_varijabla naziv="DomainObject.Predmet.ProtustrankaIDrugi_1">Stečajna masa iza POLJOPRIVREDNA ZADRUGA KOZARAC KARANAC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Stečajna masa iza POLJOPRIVREDNA ZADRUGA KOZARAC KARANAC, OIB 78130697086, Kolodvorska 4, 32260 Gunja</izvorni_sadrzaj>
    <derivirana_varijabla naziv="DomainObject.Predmet.ProtustrankaIDrugiAdressOIB_1">Stečajna masa iza POLJOPRIVREDNA ZADRUGA KOZARAC KARANAC, OIB 78130697086, Kolodvorska 4,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Županijsko državno odvjetništvo u Osijeku GUO</item>
      <item>Zlatko Pinjuh</item>
      <item>Verica Tomić</item>
      <item>BELJE dioničko društvo za privređivanje u poljodjelstvu, prerađivačkoj industriji i prometu roba, Darda</item>
      <item>Stečajna masa iza POLJOPRIVREDNA ZADRUGA KOZARAC KARANAC</item>
    </izvorni_sadrzaj>
    <derivirana_varijabla naziv="DomainObject.Predmet.SudioniciListNaziv_1">
      <item>REPUBLIKA HRVATSKA</item>
      <item>Županijsko državno odvjetništvo u Osijeku GUO</item>
      <item>Zlatko Pinjuh</item>
      <item>Verica Tomić</item>
      <item>BELJE dioničko društvo za privređivanje u poljodjelstvu, prerađivačkoj industriji i prometu roba, Darda</item>
      <item>Stečajna masa iza POLJOPRIVREDNA ZADRUGA KOZARAC KARANAC</item>
    </derivirana_varijabla>
  </DomainObject.Predmet.SudioniciListNaziv>
  <DomainObject.Predmet.SudioniciListAdressOIB>
    <izvorni_sadrzaj>
      <item>REPUBLIKA HRVATSKA, OIB 52634238587</item>
      <item>Županijsko državno odvjetništvo u Osijeku GUO, Kapucinska 21,31000 Osijek</item>
      <item>Zlatko Pinjuh</item>
      <item>Verica Tomić</item>
      <item>BELJE dioničko društvo za privređivanje u poljodjelstvu, prerađivačkoj industriji i prometu roba, Darda, OIB 92404445155, Svetog Ivana Krstitelja 1a,31326 Darda</item>
      <item>Stečajna masa iza POLJOPRIVREDNA ZADRUGA KOZARAC KARANAC, OIB 78130697086, Kolodvorska 4,32260 Gunja</item>
    </izvorni_sadrzaj>
    <derivirana_varijabla naziv="DomainObject.Predmet.SudioniciListAdressOIB_1">
      <item>REPUBLIKA HRVATSKA, OIB 52634238587</item>
      <item>Županijsko državno odvjetništvo u Osijeku GUO, Kapucinska 21,31000 Osijek</item>
      <item>Zlatko Pinjuh</item>
      <item>Verica Tomić</item>
      <item>BELJE dioničko društvo za privređivanje u poljodjelstvu, prerađivačkoj industriji i prometu roba, Darda, OIB 92404445155, Svetog Ivana Krstitelja 1a,31326 Darda</item>
      <item>Stečajna masa iza POLJOPRIVREDNA ZADRUGA KOZARAC KARANAC, OIB 78130697086, Kolodvorska 4,32260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null</item>
      <item>, OIB null</item>
      <item>, OIB null</item>
      <item>, OIB 92404445155</item>
      <item>, OIB 78130697086</item>
    </izvorni_sadrzaj>
    <derivirana_varijabla naziv="DomainObject.Predmet.SudioniciListNazivOIB_1">
      <item>, OIB 52634238587</item>
      <item>, OIB null</item>
      <item>, OIB null</item>
      <item>, OIB null</item>
      <item>, OIB 92404445155</item>
      <item>, OIB 78130697086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2018.</izvorni_sadrzaj>
    <derivirana_varijabla naziv="DomainObject.Predmet.DatumZadnjeOdrzaneSudskeRadnje_1">15. veljače 2018.</derivirana_varijabla>
  </DomainObject.Predmet.DatumZadnjeOdrzaneSudskeRadnje>
  <DomainObject.PredzadnjaOdlukaIzPredmeta.DatumDonosenjaOdluke>
    <izvorni_sadrzaj>28. veljače 2018.</izvorni_sadrzaj>
    <derivirana_varijabla naziv="DomainObject.PredzadnjaOdlukaIzPredmeta.DatumDonosenjaOdluke_1">28. veljače 2018.</derivirana_varijabla>
  </DomainObject.PredzadnjaOdlukaIzPredmeta.DatumDonosenjaOdluke>
  <DomainObject.PredzadnjaOdlukaIzPredmeta.Oznaka>
    <izvorni_sadrzaj>St-2908/2016-56</izvorni_sadrzaj>
    <derivirana_varijabla naziv="DomainObject.PredzadnjaOdlukaIzPredmeta.Oznaka_1">St-2908/2016-56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333D59-A8B3-4919-9CD9-92AA5C3EC0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1576</properties:Words>
  <properties:Characters>8555</properties:Characters>
  <properties:Lines>204</properties:Lines>
  <properties:Paragraphs>53</properties:Paragraphs>
  <properties:TotalTime>1927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10286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2018-10-24T10:11:00Z</cp:lastPrinted>
  <dcterms:modified xmlns:xsi="http://www.w3.org/2001/XMLSchema-instance" xsi:type="dcterms:W3CDTF">2018-10-24T10:11:00Z</dcterms:modified>
  <cp:revision>790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Odluka - Rješenje - dosuda (2908-16 (-64) PZ KOZARAC KARANAC.docx)</vt:lpwstr>
  </prop:property>
</prop:Properties>
</file>