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2e14" w14:paraId="db02e1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524059">
        <w:t>DOBRO PROPERTY d.o.o.</w:t>
      </w:r>
      <w:r w:rsidR="006444A6">
        <w:t>,</w:t>
      </w:r>
      <w:r w:rsidR="00395D66">
        <w:t xml:space="preserve"> </w:t>
      </w:r>
      <w:r w:rsidR="00F938AE">
        <w:t>Zadar</w:t>
      </w:r>
      <w:r w:rsidR="006444A6">
        <w:t xml:space="preserve">, </w:t>
      </w:r>
      <w:r w:rsidR="00524059">
        <w:t>Slave Raškaj 14A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511821">
        <w:t>67205535103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524059">
        <w:t>8</w:t>
      </w:r>
      <w:r>
        <w:t>.</w:t>
      </w:r>
      <w:r w:rsidR="00B51EA5">
        <w:t xml:space="preserve"> </w:t>
      </w:r>
      <w:r w:rsidR="004642E8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642E8">
        <w:t>17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524059" w:rsidRPr="00524059">
        <w:t xml:space="preserve">DOBRO PROPERTY d.o.o., Zadar, Slave Raškaj 14A, OIB: </w:t>
      </w:r>
      <w:r w:rsidR="00511821" w:rsidRPr="00511821">
        <w:t>67205535103</w:t>
      </w:r>
      <w:r w:rsidR="00990573">
        <w:t xml:space="preserve">, </w:t>
      </w:r>
      <w:r>
        <w:t xml:space="preserve">na temelju neizvršenih osnova za plaćanje iznosi </w:t>
      </w:r>
      <w:r w:rsidR="00524059">
        <w:t>9</w:t>
      </w:r>
      <w:r w:rsidR="00990573">
        <w:t>.</w:t>
      </w:r>
      <w:r w:rsidR="00524059">
        <w:t>180</w:t>
      </w:r>
      <w:r w:rsidR="00990573">
        <w:t>,</w:t>
      </w:r>
      <w:r w:rsidR="00524059">
        <w:t>00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524059">
        <w:t>Andrej Kylián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642E8">
        <w:t>17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9F180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524059">
      <w:t>290</w:t>
    </w:r>
    <w:r w:rsidR="00F938AE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524059">
      <w:t>290</w:t>
    </w:r>
    <w:r w:rsidR="0076513B">
      <w:t>/1</w:t>
    </w:r>
    <w:r w:rsidR="00FF274E">
      <w:t>7</w:t>
    </w:r>
    <w:r w:rsidR="0076513B">
      <w:t>-</w:t>
    </w:r>
    <w:r w:rsidR="00F938AE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660B0"/>
    <w:rsid w:val="0019042D"/>
    <w:rsid w:val="00284EA7"/>
    <w:rsid w:val="002D6E29"/>
    <w:rsid w:val="002F1F17"/>
    <w:rsid w:val="002F6CBF"/>
    <w:rsid w:val="00325DFC"/>
    <w:rsid w:val="00395D66"/>
    <w:rsid w:val="00415D3C"/>
    <w:rsid w:val="00447958"/>
    <w:rsid w:val="004635D5"/>
    <w:rsid w:val="0046367D"/>
    <w:rsid w:val="004642E8"/>
    <w:rsid w:val="00474991"/>
    <w:rsid w:val="004B64F0"/>
    <w:rsid w:val="004C10E5"/>
    <w:rsid w:val="004F3050"/>
    <w:rsid w:val="00500E9C"/>
    <w:rsid w:val="00511821"/>
    <w:rsid w:val="00524059"/>
    <w:rsid w:val="00551BCA"/>
    <w:rsid w:val="00567E17"/>
    <w:rsid w:val="00572756"/>
    <w:rsid w:val="0057331D"/>
    <w:rsid w:val="005A7DE6"/>
    <w:rsid w:val="005B53ED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9F1807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B1099"/>
    <w:rsid w:val="00D32390"/>
    <w:rsid w:val="00D34817"/>
    <w:rsid w:val="00D57BB6"/>
    <w:rsid w:val="00DC740A"/>
    <w:rsid w:val="00DE0F05"/>
    <w:rsid w:val="00E04441"/>
    <w:rsid w:val="00E321A6"/>
    <w:rsid w:val="00E6461B"/>
    <w:rsid w:val="00E73553"/>
    <w:rsid w:val="00EE14DB"/>
    <w:rsid w:val="00F12AED"/>
    <w:rsid w:val="00F508E3"/>
    <w:rsid w:val="00F6628B"/>
    <w:rsid w:val="00F821AF"/>
    <w:rsid w:val="00F86547"/>
    <w:rsid w:val="00F938AE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1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8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8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8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1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8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St-290/2017</izvorni_sadrzaj>
    <derivirana_varijabla naziv="DomainObject.Predmet.OznakaBroj_1">St-290/2017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 PROPERTY d.o.o. za trgovinu i poslovanje nekretninama</izvorni_sadrzaj>
    <derivirana_varijabla naziv="DomainObject.Predmet.ProtustrankaFormated_1">  DOBRO PROPERTY d.o.o. za trgovinu i poslovanje nekretninama</derivirana_varijabla>
  </DomainObject.Predmet.ProtustrankaFormated>
  <DomainObject.Predmet.ProtustrankaFormatedOIB>
    <izvorni_sadrzaj>  DOBRO PROPERTY d.o.o. za trgovinu i poslovanje nekretninama, OIB 67205535103</izvorni_sadrzaj>
    <derivirana_varijabla naziv="DomainObject.Predmet.ProtustrankaFormatedOIB_1">  DOBRO PROPERTY d.o.o. za trgovinu i poslovanje nekretninama, OIB 67205535103</derivirana_varijabla>
  </DomainObject.Predmet.ProtustrankaFormatedOIB>
  <DomainObject.Predmet.ProtustrankaFormatedWithAdress>
    <izvorni_sadrzaj> DOBRO PROPERTY d.o.o. za trgovinu i poslovanje nekretninama, Slave Raškaj 14A, 23000 Zadar</izvorni_sadrzaj>
    <derivirana_varijabla naziv="DomainObject.Predmet.ProtustrankaFormatedWithAdress_1"> DOBRO PROPERTY d.o.o. za trgovinu i poslovanje nekretninama, Slave Raškaj 14A, 23000 Zadar</derivirana_varijabla>
  </DomainObject.Predmet.ProtustrankaFormatedWithAdress>
  <DomainObject.Predmet.ProtustrankaFormatedWithAdressOIB>
    <izvorni_sadrzaj> DOBRO PROPERTY d.o.o. za trgovinu i poslovanje nekretninama, OIB 67205535103, Slave Raškaj 14A, 23000 Zadar</izvorni_sadrzaj>
    <derivirana_varijabla naziv="DomainObject.Predmet.ProtustrankaFormatedWithAdressOIB_1"> DOBRO PROPERTY d.o.o. za trgovinu i poslovanje nekretninama, OIB 67205535103, Slave Raškaj 14A, 23000 Zadar</derivirana_varijabla>
  </DomainObject.Predmet.ProtustrankaFormatedWithAdressOIB>
  <DomainObject.Predmet.ProtustrankaWithAdress>
    <izvorni_sadrzaj>DOBRO PROPERTY d.o.o. za trgovinu i poslovanje nekretninama Slave Raškaj 14A, 23000 Zadar</izvorni_sadrzaj>
    <derivirana_varijabla naziv="DomainObject.Predmet.ProtustrankaWithAdress_1">DOBRO PROPERTY d.o.o. za trgovinu i poslovanje nekretninama Slave Raškaj 14A, 23000 Zadar</derivirana_varijabla>
  </DomainObject.Predmet.ProtustrankaWithAdress>
  <DomainObject.Predmet.ProtustrankaWithAdressOIB>
    <izvorni_sadrzaj>DOBRO PROPERTY d.o.o. za trgovinu i poslovanje nekretninama, OIB 67205535103, Slave Raškaj 14A, 23000 Zadar</izvorni_sadrzaj>
    <derivirana_varijabla naziv="DomainObject.Predmet.ProtustrankaWithAdressOIB_1">DOBRO PROPERTY d.o.o. za trgovinu i poslovanje nekretninama, OIB 67205535103, Slave Raškaj 14A, 23000 Zadar</derivirana_varijabla>
  </DomainObject.Predmet.ProtustrankaWithAdressOIB>
  <DomainObject.Predmet.ProtustrankaNazivFormated>
    <izvorni_sadrzaj>DOBRO PROPERTY d.o.o. za trgovinu i poslovanje nekretninama</izvorni_sadrzaj>
    <derivirana_varijabla naziv="DomainObject.Predmet.ProtustrankaNazivFormated_1">DOBRO PROPERTY d.o.o. za trgovinu i poslovanje nekretninama</derivirana_varijabla>
  </DomainObject.Predmet.ProtustrankaNazivFormated>
  <DomainObject.Predmet.ProtustrankaNazivFormatedOIB>
    <izvorni_sadrzaj>DOBRO PROPERTY d.o.o. za trgovinu i poslovanje nekretninama, OIB 67205535103</izvorni_sadrzaj>
    <derivirana_varijabla naziv="DomainObject.Predmet.ProtustrankaNazivFormatedOIB_1">DOBRO PROPERTY d.o.o. za trgovinu i poslovanje nekretninama, OIB 67205535103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DOBRO PROPERTY d.o.o. za trgovinu i poslovanje nekretninama</item>
    </izvorni_sadrzaj>
    <derivirana_varijabla naziv="DomainObject.Predmet.ProtuStrankaListFormated_1">
      <item>DOBRO PROPERTY d.o.o. za trgovinu i poslovanje nekretninama</item>
    </derivirana_varijabla>
  </DomainObject.Predmet.ProtuStrankaListFormated>
  <DomainObject.Predmet.ProtuStrankaListFormatedOIB>
    <izvorni_sadrzaj>
      <item>DOBRO PROPERTY d.o.o. za trgovinu i poslovanje nekretninama, OIB 67205535103</item>
    </izvorni_sadrzaj>
    <derivirana_varijabla naziv="DomainObject.Predmet.ProtuStrankaListFormatedOIB_1">
      <item>DOBRO PROPERTY d.o.o. za trgovinu i poslovanje nekretninama, OIB 67205535103</item>
    </derivirana_varijabla>
  </DomainObject.Predmet.ProtuStrankaListFormatedOIB>
  <DomainObject.Predmet.ProtuStrankaListFormatedWithAdress>
    <izvorni_sadrzaj>
      <item>DOBRO PROPERTY d.o.o. za trgovinu i poslovanje nekretninama, Slave Raškaj 14A, 23000 Zadar</item>
    </izvorni_sadrzaj>
    <derivirana_varijabla naziv="DomainObject.Predmet.ProtuStrankaListFormatedWithAdress_1">
      <item>DOBRO PROPERTY d.o.o. za trgovinu i poslovanje nekretninama, Slave Raškaj 14A, 23000 Zadar</item>
    </derivirana_varijabla>
  </DomainObject.Predmet.ProtuStrankaListFormatedWithAdress>
  <DomainObject.Predmet.ProtuStrankaListFormatedWithAdressOIB>
    <izvorni_sadrzaj>
      <item>DOBRO PROPERTY d.o.o. za trgovinu i poslovanje nekretninama, OIB 67205535103, Slave Raškaj 14A, 23000 Zadar</item>
    </izvorni_sadrzaj>
    <derivirana_varijabla naziv="DomainObject.Predmet.ProtuStrankaListFormatedWithAdressOIB_1">
      <item>DOBRO PROPERTY d.o.o. za trgovinu i poslovanje nekretninama, OIB 67205535103, Slave Raškaj 14A, 23000 Zadar</item>
    </derivirana_varijabla>
  </DomainObject.Predmet.ProtuStrankaListFormatedWithAdressOIB>
  <DomainObject.Predmet.ProtuStrankaListNazivFormated>
    <izvorni_sadrzaj>
      <item>DOBRO PROPERTY d.o.o. za trgovinu i poslovanje nekretninama</item>
    </izvorni_sadrzaj>
    <derivirana_varijabla naziv="DomainObject.Predmet.ProtuStrankaListNazivFormated_1">
      <item>DOBRO PROPERTY d.o.o. za trgovinu i poslovanje nekretninama</item>
    </derivirana_varijabla>
  </DomainObject.Predmet.ProtuStrankaListNazivFormated>
  <DomainObject.Predmet.ProtuStrankaListNazivFormatedOIB>
    <izvorni_sadrzaj>
      <item>DOBRO PROPERTY d.o.o. za trgovinu i poslovanje nekretninama, OIB 67205535103</item>
    </izvorni_sadrzaj>
    <derivirana_varijabla naziv="DomainObject.Predmet.ProtuStrankaListNazivFormatedOIB_1">
      <item>DOBRO PROPERTY d.o.o. za trgovinu i poslovanje nekretninama, OIB 67205535103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DOBRO PROPERTY d.o.o. za trgovinu i poslovanje nekretninama</izvorni_sadrzaj>
    <derivirana_varijabla naziv="DomainObject.Predmet.ProtustrankaIDrugi_1">DOBRO PROPERTY d.o.o. za trgovinu i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DOBRO PROPERTY d.o.o. za trgovinu i poslovanje nekretninama, OIB 67205535103, Slave Raškaj 14A, 23000 Zadar</izvorni_sadrzaj>
    <derivirana_varijabla naziv="DomainObject.Predmet.ProtustrankaIDrugiAdressOIB_1">DOBRO PROPERTY d.o.o. za trgovinu i poslovanje nekretninama, OIB 67205535103, Slave Raškaj 14A,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DOBRO PROPERTY d.o.o. za trgovinu i poslovanje nekretninama</item>
    </izvorni_sadrzaj>
    <derivirana_varijabla naziv="DomainObject.Predmet.SudioniciListNaziv_1">
      <item>fina</item>
      <item>DOBRO PROPERTY d.o.o. za trgovinu i poslovanje nekretninama</item>
    </derivirana_varijabla>
  </DomainObject.Predmet.SudioniciListNaziv>
  <DomainObject.Predmet.SudioniciListAdressOIB>
    <izvorni_sadrzaj>
      <item>fina, OIB 85821130368</item>
      <item>DOBRO PROPERTY d.o.o. za trgovinu i poslovanje nekretninama, OIB 67205535103, Slave Raškaj 14A,23000 Zadar</item>
    </izvorni_sadrzaj>
    <derivirana_varijabla naziv="DomainObject.Predmet.SudioniciListAdressOIB_1">
      <item>fina, OIB 85821130368</item>
      <item>DOBRO PROPERTY d.o.o. za trgovinu i poslovanje nekretninama, OIB 67205535103, Slave Raškaj 14A,23000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67205535103</item>
    </izvorni_sadrzaj>
    <derivirana_varijabla naziv="DomainObject.Predmet.SudioniciListNazivOIB_1">
      <item>, OIB 85821130368</item>
      <item>, OIB 67205535103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B7083-6553-493B-9A9E-8C7252FEF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1971</properties:Characters>
  <properties:Lines>63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2017-07-17T11:29:00Z</dcterms:created>
  <dc:creator>Tina Grgas</dc:creator>
  <cp:lastModifiedBy>wsadmin</cp:lastModifiedBy>
  <cp:lastPrinted>2017-07-17T11:32:00Z</cp:lastPrinted>
  <dcterms:modified xmlns:xsi="http://www.w3.org/2001/XMLSchema-instance" xsi:type="dcterms:W3CDTF">2017-07-19T06:04:00Z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