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5f547f" w14:paraId="95f547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C0721">
        <w:rPr>
          <w:rFonts w:cs="Times New Roman" w:hAnsi="Times New Roman" w:ascii="Times New Roman"/>
          <w:sz w:val="24"/>
          <w:szCs w:val="24"/>
        </w:rPr>
        <w:t>4033/16</w:t>
      </w:r>
      <w:r w:rsidR="0044068C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2C0721">
        <w:rPr>
          <w:rFonts w:hAnsi="Times New Roman" w:ascii="Times New Roman"/>
          <w:sz w:val="24"/>
        </w:rPr>
        <w:t>MONDO MAKS d.o.o., Zagreb, Tomaševa 12</w:t>
      </w:r>
      <w:r w:rsidR="005B7200">
        <w:rPr>
          <w:rFonts w:hAnsi="Times New Roman" w:ascii="Times New Roman"/>
          <w:sz w:val="24"/>
        </w:rPr>
        <w:t xml:space="preserve">, OIB: </w:t>
      </w:r>
      <w:r w:rsidR="002C0721">
        <w:rPr>
          <w:rFonts w:hAnsi="Times New Roman" w:ascii="Times New Roman"/>
          <w:sz w:val="24"/>
        </w:rPr>
        <w:t>97248</w:t>
      </w:r>
      <w:r w:rsidR="00571788">
        <w:rPr>
          <w:rFonts w:hAnsi="Times New Roman" w:ascii="Times New Roman"/>
          <w:sz w:val="24"/>
        </w:rPr>
        <w:t>711951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44068C">
        <w:rPr>
          <w:rFonts w:cs="Times New Roman" w:hAnsi="Times New Roman" w:ascii="Times New Roman"/>
          <w:sz w:val="24"/>
          <w:szCs w:val="24"/>
        </w:rPr>
        <w:t>29. lipnja 2018.</w:t>
      </w:r>
      <w:r w:rsidR="00BF0F33" w:rsidRPr="0044068C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4406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4170E5" w:rsidRPr="004170E5">
        <w:rPr>
          <w:rFonts w:hAnsi="Times New Roman" w:ascii="Times New Roman"/>
          <w:sz w:val="24"/>
        </w:rPr>
        <w:t>MONDO MAKS d.o.o., Zagreb, Tomaševa 12, OIB: 97248711951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44068C">
        <w:rPr>
          <w:rFonts w:cs="Times New Roman" w:hAnsi="Times New Roman" w:ascii="Times New Roman"/>
          <w:sz w:val="24"/>
          <w:szCs w:val="24"/>
        </w:rPr>
        <w:t>29. lipnja 2018. u 10:30 sati.</w:t>
      </w:r>
      <w:r w:rsidR="009309AC" w:rsidRPr="004406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4170E5" w:rsidR="0044068C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44068C" w:rsidRPr="0044068C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4170E5" w:rsidR="004170E5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170E5" w:rsidRPr="004170E5">
        <w:rPr>
          <w:rFonts w:hAnsi="Times New Roman" w:ascii="Times New Roman"/>
          <w:sz w:val="24"/>
        </w:rPr>
        <w:t>MONDO MAKS d.o.o., Zagreb, Tomaševa 12, OIB: 97248711951</w:t>
      </w:r>
      <w:r w:rsidR="004170E5">
        <w:rPr>
          <w:rFonts w:hAnsi="Times New Roman" w:ascii="Times New Roman"/>
          <w:sz w:val="24"/>
        </w:rPr>
        <w:t>.</w:t>
      </w:r>
    </w:p>
    <w:p w:rsidRDefault="00C85527" w:rsidP="004170E5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02BEB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117C9F">
        <w:rPr>
          <w:rFonts w:cs="Times New Roman" w:hAnsi="Times New Roman" w:ascii="Times New Roman"/>
          <w:sz w:val="24"/>
          <w:szCs w:val="24"/>
        </w:rPr>
        <w:t>, v.r.</w:t>
      </w:r>
      <w:r w:rsidR="006F0516" w:rsidRPr="00117C9F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902BEB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117C9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117C9F">
      <w:pPr>
        <w:jc w:val="both"/>
        <w:rPr>
          <w:rFonts w:cs="Times New Roman" w:hAnsi="Times New Roman" w:ascii="Times New Roman"/>
          <w:sz w:val="24"/>
          <w:szCs w:val="24"/>
        </w:rPr>
      </w:pP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902BEB" w:rsidR="006F0516" w:rsidRPr="00117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Pr="00117C9F">
        <w:rPr>
          <w:rFonts w:cs="Times New Roman" w:hAnsi="Times New Roman" w:ascii="Times New Roman"/>
          <w:sz w:val="24"/>
          <w:szCs w:val="24"/>
        </w:rPr>
        <w:tab/>
      </w:r>
      <w:r w:rsidR="00117C9F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117C9F">
        <w:rPr>
          <w:rFonts w:cs="Times New Roman" w:hAnsi="Times New Roman" w:ascii="Times New Roman"/>
          <w:sz w:val="24"/>
          <w:szCs w:val="24"/>
        </w:rPr>
        <w:tab/>
      </w:r>
      <w:r w:rsidR="006F0516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C66946" w:rsidP="001E4E5F" w:rsidR="001E4E5F" w:rsidRPr="00117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17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17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17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17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17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117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17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17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17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17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17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17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17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17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02BEB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902BE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EFF" w:rsidR="00C25EFF">
      <w:r>
        <w:separator/>
      </w:r>
    </w:p>
  </w:endnote>
  <w:endnote w:id="0" w:type="continuationSeparator">
    <w:p w:rsidRDefault="00C25EFF" w:rsidR="00C25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EFF" w:rsidR="00C25EFF">
      <w:r>
        <w:separator/>
      </w:r>
    </w:p>
  </w:footnote>
  <w:footnote w:id="0" w:type="continuationSeparator">
    <w:p w:rsidRDefault="00C25EFF" w:rsidR="00C25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83A9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C0721">
      <w:rPr>
        <w:rFonts w:hAnsi="Times New Roman" w:ascii="Times New Roman"/>
      </w:rPr>
      <w:t>4033/16</w:t>
    </w:r>
    <w:r w:rsidR="0044068C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17C9F"/>
    <w:rsid w:val="0013581F"/>
    <w:rsid w:val="00147E47"/>
    <w:rsid w:val="00172FFB"/>
    <w:rsid w:val="001758F8"/>
    <w:rsid w:val="0019109D"/>
    <w:rsid w:val="001B3708"/>
    <w:rsid w:val="001E470B"/>
    <w:rsid w:val="001E48E6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C0721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D55E4"/>
    <w:rsid w:val="003E367D"/>
    <w:rsid w:val="003F598B"/>
    <w:rsid w:val="004155FA"/>
    <w:rsid w:val="004170E5"/>
    <w:rsid w:val="00417C1A"/>
    <w:rsid w:val="0042092F"/>
    <w:rsid w:val="0044068C"/>
    <w:rsid w:val="00473DB3"/>
    <w:rsid w:val="00483A97"/>
    <w:rsid w:val="004B074A"/>
    <w:rsid w:val="004C7E1F"/>
    <w:rsid w:val="004E5730"/>
    <w:rsid w:val="00514022"/>
    <w:rsid w:val="00523FE2"/>
    <w:rsid w:val="005272EF"/>
    <w:rsid w:val="0057005D"/>
    <w:rsid w:val="00571788"/>
    <w:rsid w:val="005774B3"/>
    <w:rsid w:val="005B7200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02BEB"/>
    <w:rsid w:val="009309AC"/>
    <w:rsid w:val="0093241D"/>
    <w:rsid w:val="00933697"/>
    <w:rsid w:val="009376BE"/>
    <w:rsid w:val="0094104E"/>
    <w:rsid w:val="00943A47"/>
    <w:rsid w:val="00953DED"/>
    <w:rsid w:val="00960F1F"/>
    <w:rsid w:val="00975CCB"/>
    <w:rsid w:val="00981BDB"/>
    <w:rsid w:val="009A3ECE"/>
    <w:rsid w:val="009C0C60"/>
    <w:rsid w:val="009D00B0"/>
    <w:rsid w:val="009D0ED3"/>
    <w:rsid w:val="009F0284"/>
    <w:rsid w:val="009F314E"/>
    <w:rsid w:val="009F3306"/>
    <w:rsid w:val="00A044A4"/>
    <w:rsid w:val="00A16088"/>
    <w:rsid w:val="00A26151"/>
    <w:rsid w:val="00A26EAF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31DF9"/>
    <w:rsid w:val="00B34CEC"/>
    <w:rsid w:val="00B37E4A"/>
    <w:rsid w:val="00B70980"/>
    <w:rsid w:val="00B87EEE"/>
    <w:rsid w:val="00B90C0B"/>
    <w:rsid w:val="00BA282E"/>
    <w:rsid w:val="00BB733D"/>
    <w:rsid w:val="00BF0F33"/>
    <w:rsid w:val="00C04421"/>
    <w:rsid w:val="00C25EFF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A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A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A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A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A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A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A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A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4033</izvorni_sadrzaj>
    <derivirana_varijabla naziv="DomainObject.Predmet.Broj_1">4033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St-4033/2016</izvorni_sadrzaj>
    <derivirana_varijabla naziv="DomainObject.Predmet.OznakaBroj_1">St-4033/2016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MONDO MAKS d.o.o.</izvorni_sadrzaj>
    <derivirana_varijabla naziv="DomainObject.Predmet.ProtustrankaFormated_1">  MONDO MAKS d.o.o.</derivirana_varijabla>
  </DomainObject.Predmet.ProtustrankaFormated>
  <DomainObject.Predmet.ProtustrankaFormatedOIB>
    <izvorni_sadrzaj>  MONDO MAKS d.o.o., OIB 97248711951</izvorni_sadrzaj>
    <derivirana_varijabla naziv="DomainObject.Predmet.ProtustrankaFormatedOIB_1">  MONDO MAKS d.o.o., OIB 97248711951</derivirana_varijabla>
  </DomainObject.Predmet.ProtustrankaFormatedOIB>
  <DomainObject.Predmet.ProtustrankaFormatedWithAdress>
    <izvorni_sadrzaj> MONDO MAKS d.o.o., Tomaševa 12, 10000 Zagreb</izvorni_sadrzaj>
    <derivirana_varijabla naziv="DomainObject.Predmet.ProtustrankaFormatedWithAdress_1"> MONDO MAKS d.o.o., Tomaševa 12, 10000 Zagreb</derivirana_varijabla>
  </DomainObject.Predmet.ProtustrankaFormatedWithAdress>
  <DomainObject.Predmet.ProtustrankaFormatedWithAdressOIB>
    <izvorni_sadrzaj> MONDO MAKS d.o.o., OIB 97248711951, Tomaševa 12, 10000 Zagreb</izvorni_sadrzaj>
    <derivirana_varijabla naziv="DomainObject.Predmet.ProtustrankaFormatedWithAdressOIB_1"> MONDO MAKS d.o.o., OIB 97248711951, Tomaševa 12, 10000 Zagreb</derivirana_varijabla>
  </DomainObject.Predmet.ProtustrankaFormatedWithAdressOIB>
  <DomainObject.Predmet.ProtustrankaWithAdress>
    <izvorni_sadrzaj>MONDO MAKS d.o.o. Tomaševa 12, 10000 Zagreb</izvorni_sadrzaj>
    <derivirana_varijabla naziv="DomainObject.Predmet.ProtustrankaWithAdress_1">MONDO MAKS d.o.o. Tomaševa 12, 10000 Zagreb</derivirana_varijabla>
  </DomainObject.Predmet.ProtustrankaWithAdress>
  <DomainObject.Predmet.ProtustrankaWithAdressOIB>
    <izvorni_sadrzaj>MONDO MAKS d.o.o., OIB 97248711951, Tomaševa 12, 10000 Zagreb</izvorni_sadrzaj>
    <derivirana_varijabla naziv="DomainObject.Predmet.ProtustrankaWithAdressOIB_1">MONDO MAKS d.o.o., OIB 97248711951, Tomaševa 12, 10000 Zagreb</derivirana_varijabla>
  </DomainObject.Predmet.ProtustrankaWithAdressOIB>
  <DomainObject.Predmet.ProtustrankaNazivFormated>
    <izvorni_sadrzaj>MONDO MAKS d.o.o.</izvorni_sadrzaj>
    <derivirana_varijabla naziv="DomainObject.Predmet.ProtustrankaNazivFormated_1">MONDO MAKS d.o.o.</derivirana_varijabla>
  </DomainObject.Predmet.ProtustrankaNazivFormated>
  <DomainObject.Predmet.ProtustrankaNazivFormatedOIB>
    <izvorni_sadrzaj>MONDO MAKS d.o.o., OIB 97248711951</izvorni_sadrzaj>
    <derivirana_varijabla naziv="DomainObject.Predmet.ProtustrankaNazivFormatedOIB_1">MONDO MAKS d.o.o., OIB 97248711951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MONDO MAKS d.o.o.</item>
    </izvorni_sadrzaj>
    <derivirana_varijabla naziv="DomainObject.Predmet.ProtuStrankaListFormated_1">
      <item>MONDO MAKS d.o.o.</item>
    </derivirana_varijabla>
  </DomainObject.Predmet.ProtuStrankaListFormated>
  <DomainObject.Predmet.ProtuStrankaListFormatedOIB>
    <izvorni_sadrzaj>
      <item>MONDO MAKS d.o.o., OIB 97248711951</item>
    </izvorni_sadrzaj>
    <derivirana_varijabla naziv="DomainObject.Predmet.ProtuStrankaListFormatedOIB_1">
      <item>MONDO MAKS d.o.o., OIB 97248711951</item>
    </derivirana_varijabla>
  </DomainObject.Predmet.ProtuStrankaListFormatedOIB>
  <DomainObject.Predmet.ProtuStrankaListFormatedWithAdress>
    <izvorni_sadrzaj>
      <item>MONDO MAKS d.o.o., Tomaševa 12, 10000 Zagreb</item>
    </izvorni_sadrzaj>
    <derivirana_varijabla naziv="DomainObject.Predmet.ProtuStrankaListFormatedWithAdress_1">
      <item>MONDO MAKS d.o.o., Tomaševa 12, 10000 Zagreb</item>
    </derivirana_varijabla>
  </DomainObject.Predmet.ProtuStrankaListFormatedWithAdress>
  <DomainObject.Predmet.ProtuStrankaListFormatedWithAdressOIB>
    <izvorni_sadrzaj>
      <item>MONDO MAKS d.o.o., OIB 97248711951, Tomaševa 12, 10000 Zagreb</item>
    </izvorni_sadrzaj>
    <derivirana_varijabla naziv="DomainObject.Predmet.ProtuStrankaListFormatedWithAdressOIB_1">
      <item>MONDO MAKS d.o.o., OIB 97248711951, Tomaševa 12, 10000 Zagreb</item>
    </derivirana_varijabla>
  </DomainObject.Predmet.ProtuStrankaListFormatedWithAdressOIB>
  <DomainObject.Predmet.ProtuStrankaListNazivFormated>
    <izvorni_sadrzaj>
      <item>MONDO MAKS d.o.o.</item>
    </izvorni_sadrzaj>
    <derivirana_varijabla naziv="DomainObject.Predmet.ProtuStrankaListNazivFormated_1">
      <item>MONDO MAKS d.o.o.</item>
    </derivirana_varijabla>
  </DomainObject.Predmet.ProtuStrankaListNazivFormated>
  <DomainObject.Predmet.ProtuStrankaListNazivFormatedOIB>
    <izvorni_sadrzaj>
      <item>MONDO MAKS d.o.o., OIB 97248711951</item>
    </izvorni_sadrzaj>
    <derivirana_varijabla naziv="DomainObject.Predmet.ProtuStrankaListNazivFormatedOIB_1">
      <item>MONDO MAKS d.o.o., OIB 97248711951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MONDO MAKS d.o.o.</izvorni_sadrzaj>
    <derivirana_varijabla naziv="DomainObject.Predmet.ProtustrankaIDrugi_1">MONDO MAKS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MONDO MAKS d.o.o., OIB 97248711951, Tomaševa 12, 10000 Zagreb</izvorni_sadrzaj>
    <derivirana_varijabla naziv="DomainObject.Predmet.ProtustrankaIDrugiAdressOIB_1">MONDO MAKS d.o.o., OIB 97248711951, Tomaševa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MONDO MAKS d.o.o.</item>
    </izvorni_sadrzaj>
    <derivirana_varijabla naziv="DomainObject.Predmet.SudioniciListNaziv_1">
      <item>FINA Regionalni centar Zagreb</item>
      <item>MONDO MAKS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MONDO MAKS d.o.o., OIB 97248711951, Tomaševa 12,10000 Zagreb</item>
    </izvorni_sadrzaj>
    <derivirana_varijabla naziv="DomainObject.Predmet.SudioniciListAdressOIB_1">
      <item>FINA Regionalni centar Zagreb, OIB 85821130368, Trg svibanjskih žrtava 1995. 1,10000 Zagreb</item>
      <item>MONDO MAKS d.o.o., OIB 97248711951, Tomaševa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97248711951</item>
    </izvorni_sadrzaj>
    <derivirana_varijabla naziv="DomainObject.Predmet.SudioniciListNazivOIB_1">
      <item>, OIB 85821130368</item>
      <item>, OIB 97248711951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2270</properties:Characters>
  <properties:Lines>79</properties:Lines>
  <properties:Paragraphs>36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2018-06-29T08:26:00Z</cp:lastPrinted>
  <dcterms:modified xmlns:xsi="http://www.w3.org/2001/XMLSchema-instance" xsi:type="dcterms:W3CDTF">2018-06-29T08:30:00Z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(MONDO MAKS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