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a6292" w14:paraId="0aa6292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4E1DE7">
        <w:t>10</w:t>
      </w:r>
      <w:r w:rsidR="00AD2FA6">
        <w:t>7</w:t>
      </w:r>
      <w:r w:rsidR="00F709B0">
        <w:t>4</w:t>
      </w:r>
      <w:r w:rsidR="008511A2">
        <w:t>/</w:t>
      </w:r>
      <w:r>
        <w:t>201</w:t>
      </w:r>
      <w:r w:rsidR="008511A2">
        <w:t>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</w:t>
      </w:r>
      <w:proofErr w:type="spellStart"/>
      <w:r w:rsidR="00AE18F6">
        <w:t>OIB</w:t>
      </w:r>
      <w:proofErr w:type="spellEnd"/>
      <w:r w:rsidR="00AE18F6">
        <w:t xml:space="preserve">: 85821130368, </w:t>
      </w:r>
      <w:r>
        <w:t>za pokretanje skraćenog stečajnog postupka nad dužnikom</w:t>
      </w:r>
      <w:r w:rsidR="00541C63">
        <w:t xml:space="preserve"> </w:t>
      </w:r>
      <w:proofErr w:type="spellStart"/>
      <w:r w:rsidR="00F709B0" w:rsidRPr="00F709B0">
        <w:t>SAVAK</w:t>
      </w:r>
      <w:proofErr w:type="spellEnd"/>
      <w:r w:rsidR="00F709B0" w:rsidRPr="00F709B0">
        <w:t xml:space="preserve"> jednostavno društvo s ogra</w:t>
      </w:r>
      <w:r w:rsidR="00F709B0">
        <w:t>n</w:t>
      </w:r>
      <w:r w:rsidR="00F709B0" w:rsidRPr="00F709B0">
        <w:t>ičenom odgovor</w:t>
      </w:r>
      <w:r w:rsidR="00F709B0">
        <w:t>n</w:t>
      </w:r>
      <w:r w:rsidR="00F709B0" w:rsidRPr="00F709B0">
        <w:t>ošću za trgovinu i usluge</w:t>
      </w:r>
      <w:r w:rsidR="00F709B0">
        <w:t xml:space="preserve"> </w:t>
      </w:r>
      <w:proofErr w:type="spellStart"/>
      <w:r w:rsidR="00F709B0">
        <w:t>Berak</w:t>
      </w:r>
      <w:proofErr w:type="spellEnd"/>
      <w:r w:rsidR="00F709B0">
        <w:t xml:space="preserve">, Stjepana Radića 8, </w:t>
      </w:r>
      <w:proofErr w:type="spellStart"/>
      <w:r w:rsidR="00F709B0">
        <w:t>OIB</w:t>
      </w:r>
      <w:proofErr w:type="spellEnd"/>
      <w:r w:rsidR="00F709B0">
        <w:t xml:space="preserve">: </w:t>
      </w:r>
      <w:r w:rsidR="00F709B0" w:rsidRPr="00F709B0">
        <w:t>01745689419</w:t>
      </w:r>
      <w:r w:rsidR="00F709B0">
        <w:t xml:space="preserve">, </w:t>
      </w:r>
      <w:proofErr w:type="spellStart"/>
      <w:r w:rsidR="00F709B0">
        <w:t>MBS</w:t>
      </w:r>
      <w:proofErr w:type="spellEnd"/>
      <w:r w:rsidR="00F709B0">
        <w:t xml:space="preserve">: </w:t>
      </w:r>
      <w:r w:rsidR="00F709B0" w:rsidRPr="00F709B0">
        <w:t>030155407</w:t>
      </w:r>
      <w:r w:rsidR="00F709B0">
        <w:t xml:space="preserve">, </w:t>
      </w:r>
      <w:r>
        <w:t>temeljem članka 430. Stečajnog zakona (Narodne novine 71/15), dana</w:t>
      </w:r>
      <w:r w:rsidR="00274CCA">
        <w:t xml:space="preserve"> </w:t>
      </w:r>
      <w:r w:rsidR="004E1DE7">
        <w:t>4</w:t>
      </w:r>
      <w:r w:rsidR="00274CCA">
        <w:t>. rujna</w:t>
      </w:r>
      <w:r w:rsidR="0074799A">
        <w:t xml:space="preserve"> </w:t>
      </w:r>
      <w:r w:rsidR="00920CF8">
        <w:t xml:space="preserve"> </w:t>
      </w:r>
      <w:r w:rsidR="008511A2">
        <w:t>2018.</w:t>
      </w:r>
      <w:r>
        <w:t>, objavljuje sljedeći</w:t>
      </w:r>
    </w:p>
    <w:p w:rsidRDefault="003E3F81" w:rsidP="003E3F81" w:rsidR="003E3F81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4777F8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E440F4">
        <w:rPr>
          <w:bCs/>
        </w:rPr>
        <w:t xml:space="preserve"> </w:t>
      </w:r>
      <w:proofErr w:type="spellStart"/>
      <w:r w:rsidR="00F709B0" w:rsidRPr="00F709B0">
        <w:t>SAVAK</w:t>
      </w:r>
      <w:proofErr w:type="spellEnd"/>
      <w:r w:rsidR="00F709B0" w:rsidRPr="00F709B0">
        <w:t xml:space="preserve"> jednostavno društvo s ogra</w:t>
      </w:r>
      <w:r w:rsidR="00F709B0">
        <w:t>n</w:t>
      </w:r>
      <w:r w:rsidR="00F709B0" w:rsidRPr="00F709B0">
        <w:t>ičenom odgovor</w:t>
      </w:r>
      <w:r w:rsidR="00F709B0">
        <w:t>n</w:t>
      </w:r>
      <w:r w:rsidR="00F709B0" w:rsidRPr="00F709B0">
        <w:t>ošću za trgovinu i usluge</w:t>
      </w:r>
      <w:r w:rsidR="00F709B0">
        <w:t xml:space="preserve"> </w:t>
      </w:r>
      <w:proofErr w:type="spellStart"/>
      <w:r w:rsidR="00F709B0">
        <w:t>Berak</w:t>
      </w:r>
      <w:proofErr w:type="spellEnd"/>
      <w:r w:rsidR="00F709B0">
        <w:t xml:space="preserve">, Stjepana Radića 8, </w:t>
      </w:r>
      <w:proofErr w:type="spellStart"/>
      <w:r w:rsidR="00F709B0">
        <w:t>OIB</w:t>
      </w:r>
      <w:proofErr w:type="spellEnd"/>
      <w:r w:rsidR="00F709B0">
        <w:t xml:space="preserve">: </w:t>
      </w:r>
      <w:r w:rsidR="00F709B0" w:rsidRPr="00F709B0">
        <w:t>01745689419</w:t>
      </w:r>
      <w:r w:rsidR="00F709B0">
        <w:t xml:space="preserve">, </w:t>
      </w:r>
      <w:proofErr w:type="spellStart"/>
      <w:r w:rsidR="00F709B0">
        <w:t>MBS</w:t>
      </w:r>
      <w:proofErr w:type="spellEnd"/>
      <w:r w:rsidR="00F709B0">
        <w:t xml:space="preserve">: </w:t>
      </w:r>
      <w:r w:rsidR="00F709B0" w:rsidRPr="00F709B0">
        <w:t>030155407</w:t>
      </w:r>
      <w:r w:rsidR="00F709B0">
        <w:t>, iznosi 9.541,29 kn.</w:t>
      </w:r>
      <w:r w:rsidR="00E440F4">
        <w:t xml:space="preserve"> </w:t>
      </w:r>
      <w:r w:rsidR="004E1DE7">
        <w:rPr>
          <w:bCs/>
        </w:rPr>
        <w:t xml:space="preserve"> </w:t>
      </w:r>
      <w:r w:rsidR="004E1DE7">
        <w:t xml:space="preserve"> </w:t>
      </w:r>
      <w:r w:rsidR="005E3513">
        <w:rPr>
          <w:bCs/>
        </w:rPr>
        <w:t xml:space="preserve"> </w:t>
      </w:r>
      <w:r w:rsidR="001E1227">
        <w:t xml:space="preserve"> </w:t>
      </w:r>
      <w:r w:rsidR="005E3513">
        <w:t xml:space="preserve"> </w:t>
      </w:r>
      <w:r w:rsidR="008411CC">
        <w:rPr>
          <w:bCs/>
        </w:rPr>
        <w:t xml:space="preserve"> </w:t>
      </w:r>
      <w:r w:rsidR="00B209C6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AA1B10">
        <w:t xml:space="preserve"> </w:t>
      </w:r>
      <w:r w:rsidR="00F709B0">
        <w:t xml:space="preserve">Vitomir </w:t>
      </w:r>
      <w:proofErr w:type="spellStart"/>
      <w:r w:rsidR="00F709B0">
        <w:t>Penavić</w:t>
      </w:r>
      <w:proofErr w:type="spellEnd"/>
      <w:r w:rsidR="00F709B0">
        <w:t xml:space="preserve"> iz Zagreba,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4E1DE7">
        <w:t>10</w:t>
      </w:r>
      <w:r w:rsidR="00AD2FA6">
        <w:t>7</w:t>
      </w:r>
      <w:r w:rsidR="00F709B0">
        <w:t>4</w:t>
      </w:r>
      <w:r w:rsidR="008511A2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B1067E" w:rsidP="003E3F81" w:rsidR="00B1067E">
      <w:pPr>
        <w:jc w:val="center"/>
      </w:pPr>
    </w:p>
    <w:p w:rsidRDefault="003E3F81" w:rsidP="003E3F81" w:rsidR="003E3F81">
      <w:pPr>
        <w:jc w:val="center"/>
      </w:pPr>
      <w:r>
        <w:t>U Osijeku</w:t>
      </w:r>
      <w:r w:rsidR="004E1DE7">
        <w:t xml:space="preserve"> 4</w:t>
      </w:r>
      <w:r w:rsidR="00274CCA">
        <w:t>. rujna</w:t>
      </w:r>
      <w:r w:rsidR="0074799A">
        <w:t xml:space="preserve"> </w:t>
      </w:r>
      <w:r w:rsidR="008511A2">
        <w:t>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5761C7" w:rsidR="00D21A2C" w:rsidRPr="00647F89">
      <w:pPr>
        <w:jc w:val="both"/>
        <w:rPr>
          <w:b/>
        </w:rPr>
      </w:pPr>
      <w:r>
        <w:t xml:space="preserve">3. kal. </w:t>
      </w:r>
      <w:r w:rsidR="00D21A2C"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146DC"/>
    <w:rsid w:val="000548B4"/>
    <w:rsid w:val="00061D7F"/>
    <w:rsid w:val="0009428E"/>
    <w:rsid w:val="000E4852"/>
    <w:rsid w:val="000F5F58"/>
    <w:rsid w:val="001163B9"/>
    <w:rsid w:val="001702A3"/>
    <w:rsid w:val="001744F2"/>
    <w:rsid w:val="001B2234"/>
    <w:rsid w:val="001C5A25"/>
    <w:rsid w:val="001C6776"/>
    <w:rsid w:val="001D042F"/>
    <w:rsid w:val="001E1227"/>
    <w:rsid w:val="00241DA6"/>
    <w:rsid w:val="00274CCA"/>
    <w:rsid w:val="00286FEC"/>
    <w:rsid w:val="002D38A2"/>
    <w:rsid w:val="00301544"/>
    <w:rsid w:val="00315FA3"/>
    <w:rsid w:val="00333EEE"/>
    <w:rsid w:val="003513CF"/>
    <w:rsid w:val="003548A8"/>
    <w:rsid w:val="003561EA"/>
    <w:rsid w:val="003703B4"/>
    <w:rsid w:val="003978F4"/>
    <w:rsid w:val="003A303D"/>
    <w:rsid w:val="003B5EDE"/>
    <w:rsid w:val="003C57D4"/>
    <w:rsid w:val="003E3F81"/>
    <w:rsid w:val="004726DA"/>
    <w:rsid w:val="004777F8"/>
    <w:rsid w:val="004D53CB"/>
    <w:rsid w:val="004E1DE7"/>
    <w:rsid w:val="0053343C"/>
    <w:rsid w:val="00541C63"/>
    <w:rsid w:val="005761C7"/>
    <w:rsid w:val="005B153D"/>
    <w:rsid w:val="005B7479"/>
    <w:rsid w:val="005E3513"/>
    <w:rsid w:val="00614853"/>
    <w:rsid w:val="006341D0"/>
    <w:rsid w:val="006437E1"/>
    <w:rsid w:val="00647F89"/>
    <w:rsid w:val="00650C13"/>
    <w:rsid w:val="00655B9E"/>
    <w:rsid w:val="00666AF0"/>
    <w:rsid w:val="00686903"/>
    <w:rsid w:val="00694E1F"/>
    <w:rsid w:val="006A4595"/>
    <w:rsid w:val="006B53E4"/>
    <w:rsid w:val="006C228F"/>
    <w:rsid w:val="0074799A"/>
    <w:rsid w:val="007961D6"/>
    <w:rsid w:val="007B34A0"/>
    <w:rsid w:val="007C288D"/>
    <w:rsid w:val="008411CC"/>
    <w:rsid w:val="00846E43"/>
    <w:rsid w:val="008511A2"/>
    <w:rsid w:val="008B697E"/>
    <w:rsid w:val="008E3CFD"/>
    <w:rsid w:val="00910DD3"/>
    <w:rsid w:val="00912224"/>
    <w:rsid w:val="00920CF8"/>
    <w:rsid w:val="00972793"/>
    <w:rsid w:val="00A1253E"/>
    <w:rsid w:val="00A95271"/>
    <w:rsid w:val="00AA1B10"/>
    <w:rsid w:val="00AD2FA6"/>
    <w:rsid w:val="00AE18F6"/>
    <w:rsid w:val="00B1067E"/>
    <w:rsid w:val="00B209C6"/>
    <w:rsid w:val="00B60967"/>
    <w:rsid w:val="00B82754"/>
    <w:rsid w:val="00BC2944"/>
    <w:rsid w:val="00BD6B1F"/>
    <w:rsid w:val="00BE2BFE"/>
    <w:rsid w:val="00C009E4"/>
    <w:rsid w:val="00C20AC6"/>
    <w:rsid w:val="00C82270"/>
    <w:rsid w:val="00CA4346"/>
    <w:rsid w:val="00CF3EE7"/>
    <w:rsid w:val="00D03AE2"/>
    <w:rsid w:val="00D21A2C"/>
    <w:rsid w:val="00D87DF7"/>
    <w:rsid w:val="00DA30E4"/>
    <w:rsid w:val="00DB40AF"/>
    <w:rsid w:val="00DB5246"/>
    <w:rsid w:val="00DE0702"/>
    <w:rsid w:val="00DE33B1"/>
    <w:rsid w:val="00E00CDF"/>
    <w:rsid w:val="00E21D06"/>
    <w:rsid w:val="00E275FE"/>
    <w:rsid w:val="00E34457"/>
    <w:rsid w:val="00E440F4"/>
    <w:rsid w:val="00E60796"/>
    <w:rsid w:val="00EB4CAC"/>
    <w:rsid w:val="00EB6035"/>
    <w:rsid w:val="00F058BB"/>
    <w:rsid w:val="00F10EAE"/>
    <w:rsid w:val="00F32A7B"/>
    <w:rsid w:val="00F60746"/>
    <w:rsid w:val="00F709B0"/>
    <w:rsid w:val="00FC4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B69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8B697E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B697E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697E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697E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B69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8B697E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B697E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697E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697E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2018.</izvorni_sadrzaj>
    <derivirana_varijabla naziv="DomainObject.DatumDonosenjaOdluke_1">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1074</izvorni_sadrzaj>
    <derivirana_varijabla naziv="DomainObject.Predmet.Broj_1">1074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2018.</izvorni_sadrzaj>
    <derivirana_varijabla naziv="DomainObject.Predmet.DatumOsnivanja_1">17.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St-1074/2018</izvorni_sadrzaj>
    <derivirana_varijabla naziv="DomainObject.Predmet.OznakaBroj_1">St-1074/2018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SAVAK jednostavno društvo s ograičenom odgovorošću za trgovinu i usluge</izvorni_sadrzaj>
    <derivirana_varijabla naziv="DomainObject.Predmet.ProtustrankaFormated_1">  SAVAK jednostavno društvo s ograičenom odgovorošću za trgovinu i usluge</derivirana_varijabla>
  </DomainObject.Predmet.ProtustrankaFormated>
  <DomainObject.Predmet.ProtustrankaFormatedOIB>
    <izvorni_sadrzaj>  SAVAK jednostavno društvo s ograičenom odgovorošću za trgovinu i usluge, OIB 01745689419</izvorni_sadrzaj>
    <derivirana_varijabla naziv="DomainObject.Predmet.ProtustrankaFormatedOIB_1">  SAVAK jednostavno društvo s ograičenom odgovorošću za trgovinu i usluge, OIB 01745689419</derivirana_varijabla>
  </DomainObject.Predmet.ProtustrankaFormatedOIB>
  <DomainObject.Predmet.ProtustrankaFormatedWithAdress>
    <izvorni_sadrzaj> SAVAK jednostavno društvo s ograičenom odgovorošću za trgovinu i usluge, Stjepana Radića 8, 32243 Berak</izvorni_sadrzaj>
    <derivirana_varijabla naziv="DomainObject.Predmet.ProtustrankaFormatedWithAdress_1"> SAVAK jednostavno društvo s ograičenom odgovorošću za trgovinu i usluge, Stjepana Radića 8, 32243 Berak</derivirana_varijabla>
  </DomainObject.Predmet.ProtustrankaFormatedWithAdress>
  <DomainObject.Predmet.ProtustrankaFormatedWithAdressOIB>
    <izvorni_sadrzaj> SAVAK jednostavno društvo s ograičenom odgovorošću za trgovinu i usluge, OIB 01745689419, Stjepana Radića 8, 32243 Berak</izvorni_sadrzaj>
    <derivirana_varijabla naziv="DomainObject.Predmet.ProtustrankaFormatedWithAdressOIB_1"> SAVAK jednostavno društvo s ograičenom odgovorošću za trgovinu i usluge, OIB 01745689419, Stjepana Radića 8, 32243 Berak</derivirana_varijabla>
  </DomainObject.Predmet.ProtustrankaFormatedWithAdressOIB>
  <DomainObject.Predmet.ProtustrankaWithAdress>
    <izvorni_sadrzaj>SAVAK jednostavno društvo s ograičenom odgovorošću za trgovinu i usluge Stjepana Radića 8, 32243 Berak</izvorni_sadrzaj>
    <derivirana_varijabla naziv="DomainObject.Predmet.ProtustrankaWithAdress_1">SAVAK jednostavno društvo s ograičenom odgovorošću za trgovinu i usluge Stjepana Radića 8, 32243 Berak</derivirana_varijabla>
  </DomainObject.Predmet.ProtustrankaWithAdress>
  <DomainObject.Predmet.ProtustrankaWithAdressOIB>
    <izvorni_sadrzaj>SAVAK jednostavno društvo s ograičenom odgovorošću za trgovinu i usluge, OIB 01745689419, Stjepana Radića 8, 32243 Berak</izvorni_sadrzaj>
    <derivirana_varijabla naziv="DomainObject.Predmet.ProtustrankaWithAdressOIB_1">SAVAK jednostavno društvo s ograičenom odgovorošću za trgovinu i usluge, OIB 01745689419, Stjepana Radića 8, 32243 Berak</derivirana_varijabla>
  </DomainObject.Predmet.ProtustrankaWithAdressOIB>
  <DomainObject.Predmet.ProtustrankaNazivFormated>
    <izvorni_sadrzaj>SAVAK jednostavno društvo s ograičenom odgovorošću za trgovinu i usluge</izvorni_sadrzaj>
    <derivirana_varijabla naziv="DomainObject.Predmet.ProtustrankaNazivFormated_1">SAVAK jednostavno društvo s ograičenom odgovorošću za trgovinu i usluge</derivirana_varijabla>
  </DomainObject.Predmet.ProtustrankaNazivFormated>
  <DomainObject.Predmet.ProtustrankaNazivFormatedOIB>
    <izvorni_sadrzaj>SAVAK jednostavno društvo s ograičenom odgovorošću za trgovinu i usluge, OIB 01745689419</izvorni_sadrzaj>
    <derivirana_varijabla naziv="DomainObject.Predmet.ProtustrankaNazivFormatedOIB_1">SAVAK jednostavno društvo s ograičenom odgovorošću za trgovinu i usluge, OIB 01745689419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SAVAK jednostavno društvo s ograičenom odgovorošću za trgovinu i usluge</item>
    </izvorni_sadrzaj>
    <derivirana_varijabla naziv="DomainObject.Predmet.ProtuStrankaListFormated_1">
      <item>SAVAK jednostavno društvo s ograičenom odgovorošću za trgovinu i usluge</item>
    </derivirana_varijabla>
  </DomainObject.Predmet.ProtuStrankaListFormated>
  <DomainObject.Predmet.ProtuStrankaListFormatedOIB>
    <izvorni_sadrzaj>
      <item>SAVAK jednostavno društvo s ograičenom odgovorošću za trgovinu i usluge, OIB 01745689419</item>
    </izvorni_sadrzaj>
    <derivirana_varijabla naziv="DomainObject.Predmet.ProtuStrankaListFormatedOIB_1">
      <item>SAVAK jednostavno društvo s ograičenom odgovorošću za trgovinu i usluge, OIB 01745689419</item>
    </derivirana_varijabla>
  </DomainObject.Predmet.ProtuStrankaListFormatedOIB>
  <DomainObject.Predmet.ProtuStrankaListFormatedWithAdress>
    <izvorni_sadrzaj>
      <item>SAVAK jednostavno društvo s ograičenom odgovorošću za trgovinu i usluge, Stjepana Radića 8, 32243 Berak</item>
    </izvorni_sadrzaj>
    <derivirana_varijabla naziv="DomainObject.Predmet.ProtuStrankaListFormatedWithAdress_1">
      <item>SAVAK jednostavno društvo s ograičenom odgovorošću za trgovinu i usluge, Stjepana Radića 8, 32243 Berak</item>
    </derivirana_varijabla>
  </DomainObject.Predmet.ProtuStrankaListFormatedWithAdress>
  <DomainObject.Predmet.ProtuStrankaListFormatedWithAdressOIB>
    <izvorni_sadrzaj>
      <item>SAVAK jednostavno društvo s ograičenom odgovorošću za trgovinu i usluge, OIB 01745689419, Stjepana Radića 8, 32243 Berak</item>
    </izvorni_sadrzaj>
    <derivirana_varijabla naziv="DomainObject.Predmet.ProtuStrankaListFormatedWithAdressOIB_1">
      <item>SAVAK jednostavno društvo s ograičenom odgovorošću za trgovinu i usluge, OIB 01745689419, Stjepana Radića 8, 32243 Berak</item>
    </derivirana_varijabla>
  </DomainObject.Predmet.ProtuStrankaListFormatedWithAdressOIB>
  <DomainObject.Predmet.ProtuStrankaListNazivFormated>
    <izvorni_sadrzaj>
      <item>SAVAK jednostavno društvo s ograičenom odgovorošću za trgovinu i usluge</item>
    </izvorni_sadrzaj>
    <derivirana_varijabla naziv="DomainObject.Predmet.ProtuStrankaListNazivFormated_1">
      <item>SAVAK jednostavno društvo s ograičenom odgovorošću za trgovinu i usluge</item>
    </derivirana_varijabla>
  </DomainObject.Predmet.ProtuStrankaListNazivFormated>
  <DomainObject.Predmet.ProtuStrankaListNazivFormatedOIB>
    <izvorni_sadrzaj>
      <item>SAVAK jednostavno društvo s ograičenom odgovorošću za trgovinu i usluge, OIB 01745689419</item>
    </izvorni_sadrzaj>
    <derivirana_varijabla naziv="DomainObject.Predmet.ProtuStrankaListNazivFormatedOIB_1">
      <item>SAVAK jednostavno društvo s ograičenom odgovorošću za trgovinu i usluge, OIB 01745689419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SAVAK jednostavno društvo s ograičenom odgovorošću za trgovinu i usluge</izvorni_sadrzaj>
    <derivirana_varijabla naziv="DomainObject.Predmet.ProtustrankaIDrugi_1">SAVAK jednostavno društvo s ograičenom odgovorošću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SAVAK jednostavno društvo s ograičenom odgovorošću za trgovinu i usluge, OIB 01745689419, Stjepana Radića 8, 32243 Berak</izvorni_sadrzaj>
    <derivirana_varijabla naziv="DomainObject.Predmet.ProtustrankaIDrugiAdressOIB_1">SAVAK jednostavno društvo s ograičenom odgovorošću za trgovinu i usluge, OIB 01745689419, Stjepana Radića 8, 32243 Berak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SAVAK jednostavno društvo s ograičenom odgovorošću za trgovinu i usluge</item>
    </izvorni_sadrzaj>
    <derivirana_varijabla naziv="DomainObject.Predmet.SudioniciListNaziv_1">
      <item>FINA RC OSIJEK</item>
      <item>SAVAK jednostavno društvo s ograičenom odgovorošću za trgovinu i usluge</item>
    </derivirana_varijabla>
  </DomainObject.Predmet.SudioniciListNaziv>
  <DomainObject.Predmet.SudioniciListAdressOIB>
    <izvorni_sadrzaj>
      <item>FINA RC OSIJEK, OIB 85821130368</item>
      <item>SAVAK jednostavno društvo s ograičenom odgovorošću za trgovinu i usluge, OIB 01745689419, Stjepana Radića 8,32243 Berak</item>
    </izvorni_sadrzaj>
    <derivirana_varijabla naziv="DomainObject.Predmet.SudioniciListAdressOIB_1">
      <item>FINA RC OSIJEK, OIB 85821130368</item>
      <item>SAVAK jednostavno društvo s ograičenom odgovorošću za trgovinu i usluge, OIB 01745689419, Stjepana Radića 8,32243 Berak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01745689419</item>
    </izvorni_sadrzaj>
    <derivirana_varijabla naziv="DomainObject.Predmet.SudioniciListNazivOIB_1">
      <item>, OIB 85821130368</item>
      <item>, OIB 01745689419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CFC7ED-27C3-449F-9D30-841449409B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367</properties:Words>
  <properties:Characters>1986</properties:Characters>
  <properties:Lines>46</properties:Lines>
  <properties:Paragraphs>15</properties:Paragraphs>
  <properties:TotalTime>143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2018-02-01T07:39:00Z</dcterms:created>
  <dc:creator>korisnik</dc:creator>
  <cp:lastModifiedBy>Ljiljana Floršić</cp:lastModifiedBy>
  <cp:lastPrinted>2018-09-04T07:14:00Z</cp:lastPrinted>
  <dcterms:modified xmlns:xsi="http://www.w3.org/2001/XMLSchema-instance" xsi:type="dcterms:W3CDTF">2018-09-04T07:15:00Z</dcterms:modified>
  <cp:revision>37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OSIJEK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