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d7fa" w14:paraId="475d7fa" w:rsidRDefault="00611B44" w:rsidP="00910611" w:rsidR="00611B4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1B44" w:rsidP="00910611" w:rsidR="00611B44">
      <w:r>
        <w:rPr>
          <w:rFonts w:eastAsia="MS Mincho"/>
        </w:rPr>
        <w:t>REPUBLIKA HRVATSKA</w:t>
      </w:r>
    </w:p>
    <w:p w:rsidRDefault="00611B44" w:rsidP="00910611" w:rsidR="00611B44">
      <w:r>
        <w:rPr>
          <w:rFonts w:eastAsia="MS Mincho"/>
        </w:rPr>
        <w:t>TRGOVAČKI SUD U RIJECI</w:t>
      </w:r>
    </w:p>
    <w:p w:rsidRDefault="00611B44" w:rsidR="00611B4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</w:t>
      </w: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0F39F1" w:rsidP="000F39F1" w:rsidR="000F39F1" w:rsidRPr="00DB080D">
      <w:pPr>
        <w:autoSpaceDE w:val="false"/>
        <w:autoSpaceDN w:val="false"/>
        <w:adjustRightInd w:val="false"/>
        <w:jc w:val="both"/>
      </w:pPr>
      <w:r w:rsidRPr="00DB080D">
        <w:tab/>
      </w:r>
      <w:r w:rsidRPr="00DB080D">
        <w:tab/>
        <w:t xml:space="preserve">Trgovački sud u Rijeci, po sucu Veri Jelenović, odlučujući o prijedlogu </w:t>
      </w:r>
      <w:r>
        <w:t xml:space="preserve">Alessandro Allegrini kao zakonskog zastupnika </w:t>
      </w:r>
      <w:r w:rsidRPr="007B0569">
        <w:rPr>
          <w:rFonts w:eastAsiaTheme="minorHAnsi"/>
          <w:lang w:eastAsia="en-US"/>
        </w:rPr>
        <w:t>ROTOFLEX PAPIR društvo s ograničenom odgovornošću za proizvodnju proizvoda od papira Bakar-dio (Grad Bakar), Primorje 76/a</w:t>
      </w:r>
      <w:r w:rsidRPr="007B0569">
        <w:t xml:space="preserve">, OIB </w:t>
      </w:r>
      <w:r w:rsidRPr="007B0569">
        <w:rPr>
          <w:rFonts w:eastAsiaTheme="minorHAnsi"/>
          <w:lang w:eastAsia="en-US"/>
        </w:rPr>
        <w:t>07939837851, MBS: 040183260</w:t>
      </w:r>
      <w:r w:rsidRPr="00DB080D">
        <w:t xml:space="preserve"> za otvaranje stečajnog postupka nad trgovačkim društvom </w:t>
      </w:r>
      <w:r w:rsidRPr="007B0569">
        <w:rPr>
          <w:rFonts w:eastAsiaTheme="minorHAnsi"/>
          <w:lang w:eastAsia="en-US"/>
        </w:rPr>
        <w:t>ROTOFLEX PAPIR društvo s ograničenom odgovornošću za proizvodnju proizvoda od papira Bakar-dio (Grad Bakar), Primorje 76/a</w:t>
      </w:r>
      <w:r w:rsidRPr="007B0569">
        <w:t xml:space="preserve">, OIB </w:t>
      </w:r>
      <w:r w:rsidRPr="007B0569">
        <w:rPr>
          <w:rFonts w:eastAsiaTheme="minorHAnsi"/>
          <w:lang w:eastAsia="en-US"/>
        </w:rPr>
        <w:t>07939837851, MBS: 040183260</w:t>
      </w:r>
      <w:r w:rsidRPr="00DB080D">
        <w:t xml:space="preserve">, dana </w:t>
      </w:r>
      <w:r>
        <w:t>18. siječnja 2017</w:t>
      </w:r>
      <w:r w:rsidRPr="00DB080D">
        <w:t xml:space="preserve">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0F39F1" w:rsidRPr="007B0569">
        <w:rPr>
          <w:rFonts w:eastAsiaTheme="minorHAnsi"/>
          <w:lang w:eastAsia="en-US"/>
        </w:rPr>
        <w:t>ROTOFLEX PAPIR društvo s ograničenom odgovornošću za proizvodnju proizvoda od papira Bakar-dio (Grad Bakar), Primorje 76/a</w:t>
      </w:r>
      <w:r w:rsidR="000F39F1" w:rsidRPr="007B0569">
        <w:t xml:space="preserve">, OIB </w:t>
      </w:r>
      <w:r w:rsidR="000F39F1" w:rsidRPr="007B0569">
        <w:rPr>
          <w:rFonts w:eastAsiaTheme="minorHAnsi"/>
          <w:lang w:eastAsia="en-US"/>
        </w:rPr>
        <w:t>07939837851, MBS: 040183260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0F39F1">
        <w:t>18. siječnja 2017</w:t>
      </w:r>
      <w:r w:rsidRPr="009F41CE">
        <w:t>. godine u 1</w:t>
      </w:r>
      <w:r w:rsidR="00744D1C" w:rsidRPr="009F41CE">
        <w:t>5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AE251D">
        <w:t>Marko Zagorac, OIB: 82182414496, Ante Starčevića 5, Rijeka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0F39F1" w:rsidRPr="007B0569">
        <w:rPr>
          <w:rFonts w:eastAsiaTheme="minorHAnsi"/>
          <w:lang w:eastAsia="en-US"/>
        </w:rPr>
        <w:t>ROTOFLEX PAPIR društvo s ograničenom odgovornošću za proizvodnju proizvoda od papira Bakar-dio (Grad Bakar), Primorje 76/a</w:t>
      </w:r>
      <w:r w:rsidR="000F39F1" w:rsidRPr="007B0569">
        <w:t xml:space="preserve">, OIB </w:t>
      </w:r>
      <w:r w:rsidR="000F39F1" w:rsidRPr="007B0569">
        <w:rPr>
          <w:rFonts w:eastAsiaTheme="minorHAnsi"/>
          <w:lang w:eastAsia="en-US"/>
        </w:rPr>
        <w:t>07939837851, MBS: 040183260</w:t>
      </w:r>
      <w:r w:rsidR="0081532F" w:rsidRPr="009F41CE">
        <w:t>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AE251D">
        <w:t>10. prosinca 2015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AE251D">
        <w:t xml:space="preserve"> </w:t>
      </w:r>
      <w:r w:rsidR="00AE251D" w:rsidRPr="007B0569">
        <w:rPr>
          <w:rFonts w:eastAsiaTheme="minorHAnsi"/>
          <w:lang w:eastAsia="en-US"/>
        </w:rPr>
        <w:t>ROTOFLEX PAPIR društvo s ograničenom odgovornošću za proizvodnju proizvoda od papira Bakar-dio (Grad Bakar), Primorje 76/a</w:t>
      </w:r>
      <w:r w:rsidR="00AE251D" w:rsidRPr="007B0569">
        <w:t xml:space="preserve">, OIB </w:t>
      </w:r>
      <w:r w:rsidR="00AE251D" w:rsidRPr="007B0569">
        <w:rPr>
          <w:rFonts w:eastAsiaTheme="minorHAnsi"/>
          <w:lang w:eastAsia="en-US"/>
        </w:rPr>
        <w:t>07939837851, MBS: 040183260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2F3701">
        <w:rPr>
          <w:bCs/>
        </w:rPr>
        <w:t>11</w:t>
      </w:r>
      <w:r w:rsidR="00AE251D">
        <w:rPr>
          <w:bCs/>
        </w:rPr>
        <w:t>33</w:t>
      </w:r>
      <w:r w:rsidR="002F3701">
        <w:rPr>
          <w:bCs/>
        </w:rPr>
        <w:t>/201</w:t>
      </w:r>
      <w:r w:rsidR="00B04834">
        <w:rPr>
          <w:bCs/>
        </w:rPr>
        <w:t xml:space="preserve">5 od </w:t>
      </w:r>
      <w:r w:rsidR="00AE251D">
        <w:rPr>
          <w:bCs/>
        </w:rPr>
        <w:t>6.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AE251D" w:rsidRPr="007B0569">
        <w:rPr>
          <w:rFonts w:eastAsiaTheme="minorHAnsi"/>
          <w:lang w:eastAsia="en-US"/>
        </w:rPr>
        <w:t xml:space="preserve">ROTOFLEX PAPIR društvo s ograničenom odgovornošću za proizvodnju </w:t>
      </w:r>
      <w:r w:rsidR="00AE251D" w:rsidRPr="007B0569">
        <w:rPr>
          <w:rFonts w:eastAsiaTheme="minorHAnsi"/>
          <w:lang w:eastAsia="en-US"/>
        </w:rPr>
        <w:lastRenderedPageBreak/>
        <w:t>proizvoda od papira Bakar-dio (Grad Bakar), Primorje 76/a</w:t>
      </w:r>
      <w:r w:rsidR="00AE251D" w:rsidRPr="007B0569">
        <w:t xml:space="preserve">, OIB </w:t>
      </w:r>
      <w:r w:rsidR="00AE251D" w:rsidRPr="007B0569">
        <w:rPr>
          <w:rFonts w:eastAsiaTheme="minorHAnsi"/>
          <w:lang w:eastAsia="en-US"/>
        </w:rPr>
        <w:t>07939837851, MBS: 040183260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podnesak</w:t>
      </w:r>
      <w:r w:rsidR="00B04834">
        <w:t xml:space="preserve"> Financijske agencije od </w:t>
      </w:r>
      <w:r w:rsidR="00AE251D">
        <w:t>8</w:t>
      </w:r>
      <w:r w:rsidR="002F3701">
        <w:t>. studenoga 2016. godine (list 1</w:t>
      </w:r>
      <w:r w:rsidR="00AE251D">
        <w:t>4</w:t>
      </w:r>
      <w:r w:rsidR="00B04834">
        <w:t xml:space="preserve">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 dužnik navodi kako nema nikakve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AE251D">
        <w:rPr>
          <w:bCs/>
        </w:rPr>
        <w:t>30</w:t>
      </w:r>
      <w:r w:rsidR="002F3701">
        <w:rPr>
          <w:bCs/>
        </w:rPr>
        <w:t>. studenoga</w:t>
      </w:r>
      <w:r w:rsidR="00423836">
        <w:rPr>
          <w:bCs/>
        </w:rPr>
        <w:t xml:space="preserve"> 2016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AE251D">
        <w:rPr>
          <w:bCs/>
        </w:rPr>
        <w:t>18</w:t>
      </w:r>
      <w:r w:rsidR="002F3701">
        <w:rPr>
          <w:bCs/>
        </w:rPr>
        <w:t>. siječnja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2C7F34" w:rsidP="00570F32" w:rsidR="002C7F34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744D1C" w:rsidRPr="009F41CE">
      <w:pPr>
        <w:jc w:val="both"/>
      </w:pPr>
      <w:r w:rsidRPr="009F41CE">
        <w:t>- predlagatelj</w:t>
      </w:r>
      <w:r w:rsidR="008B62DD">
        <w:t>u</w:t>
      </w:r>
      <w:r w:rsidR="00AE251D">
        <w:t xml:space="preserve"> –</w:t>
      </w:r>
      <w:r w:rsidR="00A232AA" w:rsidRPr="009F41CE">
        <w:t xml:space="preserve"> </w:t>
      </w:r>
      <w:r w:rsidR="008B62DD">
        <w:t>dužniku</w:t>
      </w:r>
      <w:r w:rsidR="00AE251D">
        <w:t xml:space="preserve"> po odv. Ljiljani Fučkar Semenčić</w:t>
      </w:r>
      <w:r w:rsidR="00744D1C"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AE251D">
        <w:t>18</w:t>
      </w:r>
      <w:r w:rsidR="002F3701">
        <w:t>. siječnja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B9A" w:rsidR="00700B9A">
      <w:r>
        <w:separator/>
      </w:r>
    </w:p>
  </w:endnote>
  <w:endnote w:id="0" w:type="continuationSeparator">
    <w:p w:rsidRDefault="00700B9A" w:rsidR="00700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1B4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B9A" w:rsidR="00700B9A">
      <w:r>
        <w:separator/>
      </w:r>
    </w:p>
  </w:footnote>
  <w:footnote w:id="0" w:type="continuationSeparator">
    <w:p w:rsidRDefault="00700B9A" w:rsidR="00700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2F3701">
      <w:t>11</w:t>
    </w:r>
    <w:r w:rsidR="000F39F1">
      <w:t>33</w:t>
    </w:r>
    <w:r w:rsidR="002F3701">
      <w:t>/201</w:t>
    </w:r>
    <w:r w:rsidR="000F39F1">
      <w:t>5</w:t>
    </w:r>
    <w:r w:rsidR="002F3701">
      <w:t>-</w:t>
    </w:r>
    <w:r w:rsidR="000F39F1">
      <w:t>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9F1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84B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B44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0B9A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322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51D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5A5E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E50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2825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AE25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25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B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B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B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B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B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AE25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25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1B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B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B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B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B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ROTOFLEX PAPIR d.o.o.</izvorni_sadrzaj>
    <derivirana_varijabla naziv="DomainObject.Predmet.ProtustrankaFormated_1">  ROTOFLEX PAPIR d.o.o.</derivirana_varijabla>
  </DomainObject.Predmet.ProtustrankaFormated>
  <DomainObject.Predmet.ProtustrankaFormatedOIB>
    <izvorni_sadrzaj>  ROTOFLEX PAPIR d.o.o., OIB 07939837851</izvorni_sadrzaj>
    <derivirana_varijabla naziv="DomainObject.Predmet.ProtustrankaFormatedOIB_1">  ROTOFLEX PAPIR d.o.o., OIB 07939837851</derivirana_varijabla>
  </DomainObject.Predmet.ProtustrankaFormatedOIB>
  <DomainObject.Predmet.ProtustrankaFormatedWithAdress>
    <izvorni_sadrzaj> ROTOFLEX PAPIR d.o.o., Primorje 76a, 51222 Bakar</izvorni_sadrzaj>
    <derivirana_varijabla naziv="DomainObject.Predmet.ProtustrankaFormatedWithAdress_1"> ROTOFLEX PAPIR d.o.o., Primorje 76a, 51222 Bakar</derivirana_varijabla>
  </DomainObject.Predmet.ProtustrankaFormatedWithAdress>
  <DomainObject.Predmet.ProtustrankaFormatedWithAdressOIB>
    <izvorni_sadrzaj> ROTOFLEX PAPIR d.o.o., OIB 07939837851, Primorje 76a, 51222 Bakar</izvorni_sadrzaj>
    <derivirana_varijabla naziv="DomainObject.Predmet.ProtustrankaFormatedWithAdressOIB_1"> ROTOFLEX PAPIR d.o.o., OIB 07939837851, Primorje 76a, 51222 Bakar</derivirana_varijabla>
  </DomainObject.Predmet.ProtustrankaFormatedWithAdressOIB>
  <DomainObject.Predmet.ProtustrankaWithAdress>
    <izvorni_sadrzaj>ROTOFLEX PAPIR d.o.o. Primorje 76a, 51222 Bakar</izvorni_sadrzaj>
    <derivirana_varijabla naziv="DomainObject.Predmet.ProtustrankaWithAdress_1">ROTOFLEX PAPIR d.o.o. Primorje 76a, 51222 Bakar</derivirana_varijabla>
  </DomainObject.Predmet.ProtustrankaWithAdress>
  <DomainObject.Predmet.ProtustrankaWithAdressOIB>
    <izvorni_sadrzaj>ROTOFLEX PAPIR d.o.o., OIB 07939837851, Primorje 76a, 51222 Bakar</izvorni_sadrzaj>
    <derivirana_varijabla naziv="DomainObject.Predmet.ProtustrankaWithAdressOIB_1">ROTOFLEX PAPIR d.o.o., OIB 07939837851, Primorje 76a, 51222 Bakar</derivirana_varijabla>
  </DomainObject.Predmet.ProtustrankaWithAdressOIB>
  <DomainObject.Predmet.ProtustrankaNazivFormated>
    <izvorni_sadrzaj>ROTOFLEX PAPIR d.o.o.</izvorni_sadrzaj>
    <derivirana_varijabla naziv="DomainObject.Predmet.ProtustrankaNazivFormated_1">ROTOFLEX PAPIR d.o.o.</derivirana_varijabla>
  </DomainObject.Predmet.ProtustrankaNazivFormated>
  <DomainObject.Predmet.ProtustrankaNazivFormatedOIB>
    <izvorni_sadrzaj>ROTOFLEX PAPIR d.o.o., OIB 07939837851</izvorni_sadrzaj>
    <derivirana_varijabla naziv="DomainObject.Predmet.ProtustrankaNazivFormatedOIB_1">ROTOFLEX PAPIR d.o.o., OIB 07939837851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ALESSANDRO ALLEGRINI</izvorni_sadrzaj>
    <derivirana_varijabla naziv="DomainObject.Predmet.StrankaFormated_1">  ALESSANDRO ALLEGRINI</derivirana_varijabla>
  </DomainObject.Predmet.StrankaFormated>
  <DomainObject.Predmet.StrankaFormatedOIB>
    <izvorni_sadrzaj>  ALESSANDRO ALLEGRINI</izvorni_sadrzaj>
    <derivirana_varijabla naziv="DomainObject.Predmet.StrankaFormatedOIB_1">  ALESSANDRO ALLEGRINI</derivirana_varijabla>
  </DomainObject.Predmet.StrankaFormatedOIB>
  <DomainObject.Predmet.StrankaFormatedWithAdress>
    <izvorni_sadrzaj> ALESSANDRO ALLEGRINI, Piazza Guglielmo Marconi 11, 40100 Bologna</izvorni_sadrzaj>
    <derivirana_varijabla naziv="DomainObject.Predmet.StrankaFormatedWithAdress_1"> ALESSANDRO ALLEGRINI, Piazza Guglielmo Marconi 11, 40100 Bologna</derivirana_varijabla>
  </DomainObject.Predmet.StrankaFormatedWithAdress>
  <DomainObject.Predmet.StrankaFormatedWithAdressOIB>
    <izvorni_sadrzaj> ALESSANDRO ALLEGRINI, Piazza Guglielmo Marconi 11, 40100 Bologna</izvorni_sadrzaj>
    <derivirana_varijabla naziv="DomainObject.Predmet.StrankaFormatedWithAdressOIB_1"> ALESSANDRO ALLEGRINI, Piazza Guglielmo Marconi 11, 40100 Bologna</derivirana_varijabla>
  </DomainObject.Predmet.StrankaFormatedWithAdressOIB>
  <DomainObject.Predmet.StrankaWithAdress>
    <izvorni_sadrzaj>ALESSANDRO ALLEGRINI Piazza Guglielmo Marconi 11,40100 Bologna</izvorni_sadrzaj>
    <derivirana_varijabla naziv="DomainObject.Predmet.StrankaWithAdress_1">ALESSANDRO ALLEGRINI Piazza Guglielmo Marconi 11,40100 Bologna</derivirana_varijabla>
  </DomainObject.Predmet.StrankaWithAdress>
  <DomainObject.Predmet.StrankaWithAdressOIB>
    <izvorni_sadrzaj>ALESSANDRO ALLEGRINI, Piazza Guglielmo Marconi 11,40100 Bologna</izvorni_sadrzaj>
    <derivirana_varijabla naziv="DomainObject.Predmet.StrankaWithAdressOIB_1">ALESSANDRO ALLEGRINI, Piazza Guglielmo Marconi 11,40100 Bologna</derivirana_varijabla>
  </DomainObject.Predmet.StrankaWithAdressOIB>
  <DomainObject.Predmet.StrankaNazivFormated>
    <izvorni_sadrzaj>ALESSANDRO ALLEGRINI</izvorni_sadrzaj>
    <derivirana_varijabla naziv="DomainObject.Predmet.StrankaNazivFormated_1">ALESSANDRO ALLEGRINI</derivirana_varijabla>
  </DomainObject.Predmet.StrankaNazivFormated>
  <DomainObject.Predmet.StrankaNazivFormatedOIB>
    <izvorni_sadrzaj>ALESSANDRO ALLEGRINI</izvorni_sadrzaj>
    <derivirana_varijabla naziv="DomainObject.Predmet.StrankaNazivFormatedOIB_1">ALESSANDRO ALLEGRINI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ALESSANDRO ALLEGRINI</item>
    </izvorni_sadrzaj>
    <derivirana_varijabla naziv="DomainObject.Predmet.StrankaListFormated_1">
      <item>ALESSANDRO ALLEGRINI</item>
    </derivirana_varijabla>
  </DomainObject.Predmet.StrankaListFormated>
  <DomainObject.Predmet.StrankaListFormatedOIB>
    <izvorni_sadrzaj>
      <item>ALESSANDRO ALLEGRINI</item>
    </izvorni_sadrzaj>
    <derivirana_varijabla naziv="DomainObject.Predmet.StrankaListFormatedOIB_1">
      <item>ALESSANDRO ALLEGRINI</item>
    </derivirana_varijabla>
  </DomainObject.Predmet.StrankaListFormatedOIB>
  <DomainObject.Predmet.StrankaListFormatedWithAdress>
    <izvorni_sadrzaj>
      <item>ALESSANDRO ALLEGRINI, Piazza Guglielmo Marconi 11, 40100 Bologna</item>
    </izvorni_sadrzaj>
    <derivirana_varijabla naziv="DomainObject.Predmet.StrankaListFormatedWithAdress_1">
      <item>ALESSANDRO ALLEGRINI, Piazza Guglielmo Marconi 11, 40100 Bologna</item>
    </derivirana_varijabla>
  </DomainObject.Predmet.StrankaListFormatedWithAdress>
  <DomainObject.Predmet.StrankaListFormatedWithAdressOIB>
    <izvorni_sadrzaj>
      <item>ALESSANDRO ALLEGRINI, Piazza Guglielmo Marconi 11, 40100 Bologna</item>
    </izvorni_sadrzaj>
    <derivirana_varijabla naziv="DomainObject.Predmet.StrankaListFormatedWithAdressOIB_1">
      <item>ALESSANDRO ALLEGRINI, Piazza Guglielmo Marconi 11, 40100 Bologna</item>
    </derivirana_varijabla>
  </DomainObject.Predmet.StrankaListFormatedWithAdressOIB>
  <DomainObject.Predmet.StrankaListNazivFormated>
    <izvorni_sadrzaj>
      <item>ALESSANDRO ALLEGRINI</item>
    </izvorni_sadrzaj>
    <derivirana_varijabla naziv="DomainObject.Predmet.StrankaListNazivFormated_1">
      <item>ALESSANDRO ALLEGRINI</item>
    </derivirana_varijabla>
  </DomainObject.Predmet.StrankaListNazivFormated>
  <DomainObject.Predmet.StrankaListNazivFormatedOIB>
    <izvorni_sadrzaj>
      <item>ALESSANDRO ALLEGRINI</item>
    </izvorni_sadrzaj>
    <derivirana_varijabla naziv="DomainObject.Predmet.StrankaListNazivFormatedOIB_1">
      <item>ALESSANDRO ALLEGRINI</item>
    </derivirana_varijabla>
  </DomainObject.Predmet.StrankaListNazivFormatedOIB>
  <DomainObject.Predmet.ProtuStrankaListFormated>
    <izvorni_sadrzaj>
      <item>ROTOFLEX PAPIR d.o.o.</item>
    </izvorni_sadrzaj>
    <derivirana_varijabla naziv="DomainObject.Predmet.ProtuStrankaListFormated_1">
      <item>ROTOFLEX PAPIR d.o.o.</item>
    </derivirana_varijabla>
  </DomainObject.Predmet.ProtuStrankaListFormated>
  <DomainObject.Predmet.ProtuStrankaListFormatedOIB>
    <izvorni_sadrzaj>
      <item>ROTOFLEX PAPIR d.o.o., OIB 07939837851</item>
    </izvorni_sadrzaj>
    <derivirana_varijabla naziv="DomainObject.Predmet.ProtuStrankaListFormatedOIB_1">
      <item>ROTOFLEX PAPIR d.o.o., OIB 07939837851</item>
    </derivirana_varijabla>
  </DomainObject.Predmet.ProtuStrankaListFormatedOIB>
  <DomainObject.Predmet.ProtuStrankaListFormatedWithAdress>
    <izvorni_sadrzaj>
      <item>ROTOFLEX PAPIR d.o.o., Primorje 76a, 51222 Bakar</item>
    </izvorni_sadrzaj>
    <derivirana_varijabla naziv="DomainObject.Predmet.ProtuStrankaListFormatedWithAdress_1">
      <item>ROTOFLEX PAPIR d.o.o., Primorje 76a, 51222 Bakar</item>
    </derivirana_varijabla>
  </DomainObject.Predmet.ProtuStrankaListFormatedWithAdress>
  <DomainObject.Predmet.ProtuStrankaListFormatedWithAdressOIB>
    <izvorni_sadrzaj>
      <item>ROTOFLEX PAPIR d.o.o., OIB 07939837851, Primorje 76a, 51222 Bakar</item>
    </izvorni_sadrzaj>
    <derivirana_varijabla naziv="DomainObject.Predmet.ProtuStrankaListFormatedWithAdressOIB_1">
      <item>ROTOFLEX PAPIR d.o.o., OIB 07939837851, Primorje 76a, 51222 Bakar</item>
    </derivirana_varijabla>
  </DomainObject.Predmet.ProtuStrankaListFormatedWithAdressOIB>
  <DomainObject.Predmet.ProtuStrankaListNazivFormated>
    <izvorni_sadrzaj>
      <item>ROTOFLEX PAPIR d.o.o.</item>
    </izvorni_sadrzaj>
    <derivirana_varijabla naziv="DomainObject.Predmet.ProtuStrankaListNazivFormated_1">
      <item>ROTOFLEX PAPIR d.o.o.</item>
    </derivirana_varijabla>
  </DomainObject.Predmet.ProtuStrankaListNazivFormated>
  <DomainObject.Predmet.ProtuStrankaListNazivFormatedOIB>
    <izvorni_sadrzaj>
      <item>ROTOFLEX PAPIR d.o.o., OIB 07939837851</item>
    </izvorni_sadrzaj>
    <derivirana_varijabla naziv="DomainObject.Predmet.ProtuStrankaListNazivFormatedOIB_1">
      <item>ROTOFLEX PAPIR d.o.o., OIB 07939837851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ALESSANDRO ALLEGRINI</izvorni_sadrzaj>
    <derivirana_varijabla naziv="DomainObject.Predmet.StrankaIDrugi_1">ALESSANDRO ALLEGRINI</derivirana_varijabla>
  </DomainObject.Predmet.StrankaIDrugi>
  <DomainObject.Predmet.ProtustrankaIDrugi>
    <izvorni_sadrzaj>ROTOFLEX PAPIR d.o.o.</izvorni_sadrzaj>
    <derivirana_varijabla naziv="DomainObject.Predmet.ProtustrankaIDrugi_1">ROTOFLEX PAPIR d.o.o.</derivirana_varijabla>
  </DomainObject.Predmet.ProtustrankaIDrugi>
  <DomainObject.Predmet.StrankaIDrugiAdressOIB>
    <izvorni_sadrzaj>ALESSANDRO ALLEGRINI, Piazza Guglielmo Marconi 11, 40100 Bologna</izvorni_sadrzaj>
    <derivirana_varijabla naziv="DomainObject.Predmet.StrankaIDrugiAdressOIB_1">ALESSANDRO ALLEGRINI, Piazza Guglielmo Marconi 11, 40100 Bologna</derivirana_varijabla>
  </DomainObject.Predmet.StrankaIDrugiAdressOIB>
  <DomainObject.Predmet.ProtustrankaIDrugiAdressOIB>
    <izvorni_sadrzaj>ROTOFLEX PAPIR d.o.o., OIB 07939837851, Primorje 76a, 51222 Bakar</izvorni_sadrzaj>
    <derivirana_varijabla naziv="DomainObject.Predmet.ProtustrankaIDrugiAdressOIB_1">ROTOFLEX PAPIR d.o.o., OIB 07939837851, Primorje 76a,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ALESSANDRO ALLEGRINI</item>
      <item>ROTOFLEX PAPIR d.o.o.</item>
    </izvorni_sadrzaj>
    <derivirana_varijabla naziv="DomainObject.Predmet.SudioniciListNaziv_1">
      <item>ALESSANDRO ALLEGRINI</item>
      <item>ROTOFLEX PAPIR d.o.o.</item>
    </derivirana_varijabla>
  </DomainObject.Predmet.SudioniciListNaziv>
  <DomainObject.Predmet.SudioniciListAdressOIB>
    <izvorni_sadrzaj>
      <item>ALESSANDRO ALLEGRINI, Piazza Guglielmo Marconi 11,40100 Bologna</item>
      <item>ROTOFLEX PAPIR d.o.o., OIB 07939837851, Primorje 76a,51222 Bakar</item>
    </izvorni_sadrzaj>
    <derivirana_varijabla naziv="DomainObject.Predmet.SudioniciListAdressOIB_1">
      <item>ALESSANDRO ALLEGRINI, Piazza Guglielmo Marconi 11,40100 Bologna</item>
      <item>ROTOFLEX PAPIR d.o.o., OIB 07939837851, Primorje 76a,51222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07939837851</item>
    </izvorni_sadrzaj>
    <derivirana_varijabla naziv="DomainObject.Predmet.SudioniciListNazivOIB_1">
      <item>, OIB null</item>
      <item>, OIB 07939837851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817</properties:Words>
  <properties:Characters>4503</properties:Characters>
  <properties:Lines>123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2017-01-18T13:33:00Z</dcterms:created>
  <dc:creator>korlevicd</dc:creator>
  <cp:lastModifiedBy>Danijela Fumić</cp:lastModifiedBy>
  <cp:lastPrinted>2017-01-18T13:33:00Z</cp:lastPrinted>
  <dcterms:modified xmlns:xsi="http://www.w3.org/2001/XMLSchema-instance" xsi:type="dcterms:W3CDTF">2017-01-18T13:34:00Z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