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8165" w14:paraId="2a08165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3A4CE9">
        <w:t>999</w:t>
      </w:r>
      <w:r w:rsidR="00165FBA">
        <w:t>/18-3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D01C57">
        <w:t xml:space="preserve">FINA RC Osijek za otvaranje stečajnog postupka nad dužnikom: </w:t>
      </w:r>
      <w:r w:rsidR="003A4CE9">
        <w:rPr>
          <w:b/>
        </w:rPr>
        <w:t xml:space="preserve">SUBITUS j.d.o.o. </w:t>
      </w:r>
      <w:proofErr w:type="spellStart"/>
      <w:r w:rsidR="003A4CE9">
        <w:rPr>
          <w:b/>
        </w:rPr>
        <w:t>Ivanovac</w:t>
      </w:r>
      <w:proofErr w:type="spellEnd"/>
      <w:r w:rsidR="003A4CE9">
        <w:rPr>
          <w:b/>
        </w:rPr>
        <w:t>, Duga 22, OIB: 50337857348, MBS: 030136764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65FBA">
        <w:t>21.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3A4CE9">
        <w:rPr>
          <w:b/>
        </w:rPr>
        <w:t xml:space="preserve">SUBITUS j.d.o.o. </w:t>
      </w:r>
      <w:proofErr w:type="spellStart"/>
      <w:r w:rsidR="003A4CE9">
        <w:rPr>
          <w:b/>
        </w:rPr>
        <w:t>Ivanovac</w:t>
      </w:r>
      <w:proofErr w:type="spellEnd"/>
      <w:r w:rsidR="003A4CE9">
        <w:rPr>
          <w:b/>
        </w:rPr>
        <w:t>, Duga 22, OIB: 50337857348, MBS: 030136764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65FBA">
        <w:rPr>
          <w:b/>
        </w:rPr>
        <w:t>14. studenog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3A4CE9">
        <w:rPr>
          <w:b/>
        </w:rPr>
        <w:t>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165FBA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65FBA">
        <w:t xml:space="preserve"> </w:t>
      </w:r>
      <w:r w:rsidR="00165FBA" w:rsidRPr="00165FBA">
        <w:rPr>
          <w:b/>
        </w:rPr>
        <w:t xml:space="preserve">Zoran </w:t>
      </w:r>
      <w:proofErr w:type="spellStart"/>
      <w:r w:rsidR="00165FBA" w:rsidRPr="00165FBA">
        <w:rPr>
          <w:b/>
        </w:rPr>
        <w:t>Ostović</w:t>
      </w:r>
      <w:proofErr w:type="spellEnd"/>
      <w:r w:rsidR="00165FBA" w:rsidRPr="00165FBA">
        <w:rPr>
          <w:b/>
        </w:rPr>
        <w:t>, Velika Gorica, Šibenska 19, OIB: 14973076805</w:t>
      </w:r>
      <w:r w:rsidR="00165FBA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3A4CE9">
        <w:t>17</w:t>
      </w:r>
      <w:r w:rsidR="00165FBA">
        <w:t>. srpnja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D01C57">
        <w:t xml:space="preserve"> </w:t>
      </w:r>
      <w:r w:rsidR="003A4CE9">
        <w:rPr>
          <w:b/>
        </w:rPr>
        <w:t xml:space="preserve">SUBITUS j.d.o.o. </w:t>
      </w:r>
      <w:proofErr w:type="spellStart"/>
      <w:r w:rsidR="003A4CE9">
        <w:rPr>
          <w:b/>
        </w:rPr>
        <w:t>Ivanovac</w:t>
      </w:r>
      <w:proofErr w:type="spellEnd"/>
      <w:r w:rsidR="003A4CE9">
        <w:rPr>
          <w:b/>
        </w:rPr>
        <w:t>, Duga 22, OIB: 50337857348, MBS: 030136764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3A4CE9" w:rsidP="005173F9" w:rsidR="003A4CE9">
      <w:pPr>
        <w:pStyle w:val="Tijeloteksta"/>
      </w:pPr>
    </w:p>
    <w:p w:rsidRDefault="003A4CE9" w:rsidP="005173F9" w:rsidR="003A4CE9">
      <w:pPr>
        <w:pStyle w:val="Tijeloteksta"/>
      </w:pPr>
    </w:p>
    <w:p w:rsidRDefault="003A4CE9" w:rsidP="003A4CE9" w:rsidR="003A4CE9">
      <w:pPr>
        <w:jc w:val="right"/>
      </w:pPr>
      <w:r>
        <w:lastRenderedPageBreak/>
        <w:t>6 Broj: St-999/18-3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3A4CE9">
        <w:t>13</w:t>
      </w:r>
      <w:r w:rsidR="00165FBA">
        <w:t>. srpanj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3A4CE9">
        <w:t>178</w:t>
      </w:r>
      <w:r>
        <w:t xml:space="preserve"> dana u ukupnom iznosu od </w:t>
      </w:r>
      <w:r w:rsidR="003A4CE9">
        <w:t>207.164,20</w:t>
      </w:r>
      <w:r>
        <w:t xml:space="preserve"> kn u koji iznos je uračunata kamata i naknada FINE za provedbu ovrhe na novčanim sredstvima te da dužnik ima </w:t>
      </w:r>
      <w:r w:rsidR="003A4CE9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165FBA">
        <w:rPr>
          <w:b/>
        </w:rPr>
        <w:t xml:space="preserve">Zoran </w:t>
      </w:r>
      <w:proofErr w:type="spellStart"/>
      <w:r w:rsidR="00165FBA">
        <w:rPr>
          <w:b/>
        </w:rPr>
        <w:t>Ostović</w:t>
      </w:r>
      <w:proofErr w:type="spellEnd"/>
      <w:r w:rsidR="00165FBA">
        <w:rPr>
          <w:b/>
        </w:rPr>
        <w:t xml:space="preserve"> iz Velike Gorice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65FBA">
        <w:t>21.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165FBA" w:rsidR="00AE7DAB" w:rsidRPr="00165FBA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165FBA" w:rsidRPr="00165FBA">
        <w:t xml:space="preserve">Zoran </w:t>
      </w:r>
      <w:proofErr w:type="spellStart"/>
      <w:r w:rsidR="00165FBA" w:rsidRPr="00165FBA">
        <w:t>Ostović</w:t>
      </w:r>
      <w:proofErr w:type="spellEnd"/>
      <w:r w:rsidR="00165FBA" w:rsidRPr="00165FBA">
        <w:t>, Velika Gorica, Šibenska 19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165FBA" w:rsidP="00AE7DAB" w:rsidR="00165FBA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65FBA">
        <w:t>14.11.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6C1" w:rsidR="00B506C1">
      <w:r>
        <w:separator/>
      </w:r>
    </w:p>
  </w:endnote>
  <w:endnote w:id="0" w:type="continuationSeparator">
    <w:p w:rsidRDefault="00B506C1" w:rsidR="00B50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6C1" w:rsidR="00B506C1">
      <w:r>
        <w:separator/>
      </w:r>
    </w:p>
  </w:footnote>
  <w:footnote w:id="0" w:type="continuationSeparator">
    <w:p w:rsidRDefault="00B506C1" w:rsidR="00B506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3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4306"/>
    <w:rsid w:val="00070D0F"/>
    <w:rsid w:val="00082FDC"/>
    <w:rsid w:val="00094230"/>
    <w:rsid w:val="000C20F1"/>
    <w:rsid w:val="000E414B"/>
    <w:rsid w:val="000E45E7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65FBA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A4CE9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06C1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4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4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99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22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St-999/2018</izvorni_sadrzaj>
    <derivirana_varijabla naziv="DomainObject.Predmet.OznakaBroj_1">St-999/2018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SUBITUS jednostavno društvo s ograničenom odgovornošću za računovodstvene usluge i proizvodnju glazbenih instrumenata</izvorni_sadrzaj>
    <derivirana_varijabla naziv="DomainObject.Predmet.ProtustrankaFormated_1">  SUBITUS jednostavno društvo s ograničenom odgovornošću za računovodstvene usluge i proizvodnju glazbenih instrumenata</derivirana_varijabla>
  </DomainObject.Predmet.ProtustrankaFormated>
  <DomainObject.Predmet.ProtustrankaFormatedOIB>
    <izvorni_sadrzaj>  SUBITUS jednostavno društvo s ograničenom odgovornošću za računovodstvene usluge i proizvodnju glazbenih instrumenata, OIB 50337857348</izvorni_sadrzaj>
    <derivirana_varijabla naziv="DomainObject.Predmet.ProtustrankaFormatedOIB_1">  SUBITUS jednostavno društvo s ograničenom odgovornošću za računovodstvene usluge i proizvodnju glazbenih instrumenata, OIB 50337857348</derivirana_varijabla>
  </DomainObject.Predmet.ProtustrankaFormatedOIB>
  <DomainObject.Predmet.ProtustrankaFormatedWithAdress>
    <izvorni_sadrzaj> SUBITUS jednostavno društvo s ograničenom odgovornošću za računovodstvene usluge i proizvodnju glazbenih instrumenata, Duga 22, 31216 Ivanovac</izvorni_sadrzaj>
    <derivirana_varijabla naziv="DomainObject.Predmet.ProtustrankaFormatedWithAdress_1"> SUBITUS jednostavno društvo s ograničenom odgovornošću za računovodstvene usluge i proizvodnju glazbenih instrumenata, Duga 22, 31216 Ivanovac</derivirana_varijabla>
  </DomainObject.Predmet.ProtustrankaFormatedWithAdress>
  <DomainObject.Predmet.ProtustrankaFormatedWithAdressOIB>
    <izvorni_sadrzaj> SUBITUS jednostavno društvo s ograničenom odgovornošću za računovodstvene usluge i proizvodnju glazbenih instrumenata, OIB 50337857348, Duga 22, 31216 Ivanovac</izvorni_sadrzaj>
    <derivirana_varijabla naziv="DomainObject.Predmet.ProtustrankaFormatedWithAdressOIB_1"> SUBITUS jednostavno društvo s ograničenom odgovornošću za računovodstvene usluge i proizvodnju glazbenih instrumenata, OIB 50337857348, Duga 22, 31216 Ivanovac</derivirana_varijabla>
  </DomainObject.Predmet.ProtustrankaFormatedWithAdressOIB>
  <DomainObject.Predmet.ProtustrankaWithAdress>
    <izvorni_sadrzaj>SUBITUS jednostavno društvo s ograničenom odgovornošću za računovodstvene usluge i proizvodnju glazbenih instrumenata Duga 22, 31216 Ivanovac</izvorni_sadrzaj>
    <derivirana_varijabla naziv="DomainObject.Predmet.ProtustrankaWithAdress_1">SUBITUS jednostavno društvo s ograničenom odgovornošću za računovodstvene usluge i proizvodnju glazbenih instrumenata Duga 22, 31216 Ivanovac</derivirana_varijabla>
  </DomainObject.Predmet.ProtustrankaWithAdress>
  <DomainObject.Predmet.ProtustrankaWithAdressOIB>
    <izvorni_sadrzaj>SUBITUS jednostavno društvo s ograničenom odgovornošću za računovodstvene usluge i proizvodnju glazbenih instrumenata, OIB 50337857348, Duga 22, 31216 Ivanovac</izvorni_sadrzaj>
    <derivirana_varijabla naziv="DomainObject.Predmet.ProtustrankaWithAdressOIB_1">SUBITUS jednostavno društvo s ograničenom odgovornošću za računovodstvene usluge i proizvodnju glazbenih instrumenata, OIB 50337857348, Duga 22, 31216 Ivanovac</derivirana_varijabla>
  </DomainObject.Predmet.ProtustrankaWithAdressOIB>
  <DomainObject.Predmet.ProtustrankaNazivFormated>
    <izvorni_sadrzaj>SUBITUS jednostavno društvo s ograničenom odgovornošću za računovodstvene usluge i proizvodnju glazbenih instrumenata</izvorni_sadrzaj>
    <derivirana_varijabla naziv="DomainObject.Predmet.ProtustrankaNazivFormated_1">SUBITUS jednostavno društvo s ograničenom odgovornošću za računovodstvene usluge i proizvodnju glazbenih instrumenata</derivirana_varijabla>
  </DomainObject.Predmet.ProtustrankaNazivFormated>
  <DomainObject.Predmet.ProtustrankaNazivFormatedOIB>
    <izvorni_sadrzaj>SUBITUS jednostavno društvo s ograničenom odgovornošću za računovodstvene usluge i proizvodnju glazbenih instrumenata, OIB 50337857348</izvorni_sadrzaj>
    <derivirana_varijabla naziv="DomainObject.Predmet.ProtustrankaNazivFormatedOIB_1">SUBITUS jednostavno društvo s ograničenom odgovornošću za računovodstvene usluge i proizvodnju glazbenih instrumenata, OIB 50337857348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SUBITUS jednostavno društvo s ograničenom odgovornošću za računovodstvene usluge i proizvodnju glazbenih instrumenata</item>
    </izvorni_sadrzaj>
    <derivirana_varijabla naziv="DomainObject.Predmet.ProtuStrankaListFormated_1">
      <item>SUBITUS jednostavno društvo s ograničenom odgovornošću za računovodstvene usluge i proizvodnju glazbenih instrumenata</item>
    </derivirana_varijabla>
  </DomainObject.Predmet.ProtuStrankaListFormated>
  <DomainObject.Predmet.ProtuStrankaListFormatedOIB>
    <izvorni_sadrzaj>
      <item>SUBITUS jednostavno društvo s ograničenom odgovornošću za računovodstvene usluge i proizvodnju glazbenih instrumenata, OIB 50337857348</item>
    </izvorni_sadrzaj>
    <derivirana_varijabla naziv="DomainObject.Predmet.ProtuStrankaListFormatedOIB_1">
      <item>SUBITUS jednostavno društvo s ograničenom odgovornošću za računovodstvene usluge i proizvodnju glazbenih instrumenata, OIB 50337857348</item>
    </derivirana_varijabla>
  </DomainObject.Predmet.ProtuStrankaListFormatedOIB>
  <DomainObject.Predmet.ProtuStrankaListFormatedWithAdress>
    <izvorni_sadrzaj>
      <item>SUBITUS jednostavno društvo s ograničenom odgovornošću za računovodstvene usluge i proizvodnju glazbenih instrumenata, Duga 22, 31216 Ivanovac</item>
    </izvorni_sadrzaj>
    <derivirana_varijabla naziv="DomainObject.Predmet.ProtuStrankaListFormatedWithAdress_1">
      <item>SUBITUS jednostavno društvo s ograničenom odgovornošću za računovodstvene usluge i proizvodnju glazbenih instrumenata, Duga 22, 31216 Ivanovac</item>
    </derivirana_varijabla>
  </DomainObject.Predmet.ProtuStrankaListFormatedWithAdress>
  <DomainObject.Predmet.ProtuStrankaListFormatedWithAdressOIB>
    <izvorni_sadrzaj>
      <item>SUBITUS jednostavno društvo s ograničenom odgovornošću za računovodstvene usluge i proizvodnju glazbenih instrumenata, OIB 50337857348, Duga 22, 31216 Ivanovac</item>
    </izvorni_sadrzaj>
    <derivirana_varijabla naziv="DomainObject.Predmet.ProtuStrankaListFormatedWithAdressOIB_1">
      <item>SUBITUS jednostavno društvo s ograničenom odgovornošću za računovodstvene usluge i proizvodnju glazbenih instrumenata, OIB 50337857348, Duga 22, 31216 Ivanovac</item>
    </derivirana_varijabla>
  </DomainObject.Predmet.ProtuStrankaListFormatedWithAdressOIB>
  <DomainObject.Predmet.ProtuStrankaListNazivFormated>
    <izvorni_sadrzaj>
      <item>SUBITUS jednostavno društvo s ograničenom odgovornošću za računovodstvene usluge i proizvodnju glazbenih instrumenata</item>
    </izvorni_sadrzaj>
    <derivirana_varijabla naziv="DomainObject.Predmet.ProtuStrankaListNazivFormated_1">
      <item>SUBITUS jednostavno društvo s ograničenom odgovornošću za računovodstvene usluge i proizvodnju glazbenih instrumenata</item>
    </derivirana_varijabla>
  </DomainObject.Predmet.ProtuStrankaListNazivFormated>
  <DomainObject.Predmet.ProtuStrankaListNazivFormatedOIB>
    <izvorni_sadrzaj>
      <item>SUBITUS jednostavno društvo s ograničenom odgovornošću za računovodstvene usluge i proizvodnju glazbenih instrumenata, OIB 50337857348</item>
    </izvorni_sadrzaj>
    <derivirana_varijabla naziv="DomainObject.Predmet.ProtuStrankaListNazivFormatedOIB_1">
      <item>SUBITUS jednostavno društvo s ograničenom odgovornošću za računovodstvene usluge i proizvodnju glazbenih instrumenata, OIB 50337857348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SUBITUS jednostavno društvo s ograničenom odgovornošću za računovodstvene usluge i proizvodnju glazbenih instrumenata</izvorni_sadrzaj>
    <derivirana_varijabla naziv="DomainObject.Predmet.ProtustrankaIDrugi_1">SUBITUS jednostavno društvo s ograničenom odgovornošću za računovodstvene usluge i proizvodnju glazbenih instrumenata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SUBITUS jednostavno društvo s ograničenom odgovornošću za računovodstvene usluge i proizvodnju glazbenih instrumenata, OIB 50337857348, Duga 22, 31216 Ivanovac</izvorni_sadrzaj>
    <derivirana_varijabla naziv="DomainObject.Predmet.ProtustrankaIDrugiAdressOIB_1">SUBITUS jednostavno društvo s ograničenom odgovornošću za računovodstvene usluge i proizvodnju glazbenih instrumenata, OIB 50337857348, Duga 22,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SUBITUS jednostavno društvo s ograničenom odgovornošću za računovodstvene usluge i proizvodnju glazbenih instrumenata</item>
    </izvorni_sadrzaj>
    <derivirana_varijabla naziv="DomainObject.Predmet.SudioniciListNaziv_1">
      <item>FINA RC OSIJEK</item>
      <item>SUBITUS jednostavno društvo s ograničenom odgovornošću za računovodstvene usluge i proizvodnju glazbenih instrumenata</item>
    </derivirana_varijabla>
  </DomainObject.Predmet.SudioniciListNaziv>
  <DomainObject.Predmet.SudioniciListAdressOIB>
    <izvorni_sadrzaj>
      <item>FINA RC OSIJEK, OIB 85821130368</item>
      <item>SUBITUS jednostavno društvo s ograničenom odgovornošću za računovodstvene usluge i proizvodnju glazbenih instrumenata, OIB 50337857348, Duga 22,31216 Ivanovac</item>
    </izvorni_sadrzaj>
    <derivirana_varijabla naziv="DomainObject.Predmet.SudioniciListAdressOIB_1">
      <item>FINA RC OSIJEK, OIB 85821130368</item>
      <item>SUBITUS jednostavno društvo s ograničenom odgovornošću za računovodstvene usluge i proizvodnju glazbenih instrumenata, OIB 50337857348, Duga 22,31216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50337857348</item>
    </izvorni_sadrzaj>
    <derivirana_varijabla naziv="DomainObject.Predmet.SudioniciListNazivOIB_1">
      <item>, OIB 85821130368</item>
      <item>, OIB 50337857348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757FB-4CDF-4F8E-8AEC-3F04504BBC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450</properties:Words>
  <properties:Characters>2461</properties:Characters>
  <properties:Lines>102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2018-09-21T06:24:00Z</dcterms:created>
  <dc:creator>hermanj</dc:creator>
  <cp:lastModifiedBy>Danijela Sekulić</cp:lastModifiedBy>
  <cp:lastPrinted>2018-09-21T06:39:00Z</cp:lastPrinted>
  <dcterms:modified xmlns:xsi="http://www.w3.org/2001/XMLSchema-instance" xsi:type="dcterms:W3CDTF">2018-09-21T06:40:00Z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(OSTOVIĆ 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