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85be" w14:paraId="10a85b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BA6803">
        <w:rPr>
          <w:rFonts w:hAnsi="Times New Roman" w:ascii="Times New Roman"/>
        </w:rPr>
        <w:t>4347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BA6803" w:rsidRPr="00BA6803">
        <w:rPr>
          <w:rFonts w:hAnsi="Times New Roman" w:ascii="Times New Roman"/>
        </w:rPr>
        <w:t>ZGRIM GRADNJA d.o.o., Klinča Sela, Braće Radić 29, OIB: 23769355847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BA680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A6803" w:rsidRPr="00BA6803">
        <w:rPr>
          <w:rFonts w:hAnsi="Times New Roman" w:ascii="Times New Roman"/>
        </w:rPr>
        <w:t>ZGRIM GRADNJA d.o.o., Klinča Sela, Braće Radić 29, OIB: 23769355847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C51E6A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BA6803">
        <w:rPr>
          <w:rFonts w:hAnsi="Times New Roman" w:ascii="Times New Roman"/>
        </w:rPr>
        <w:t>4347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D10660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BA6803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16242">
        <w:rPr>
          <w:rFonts w:hAnsi="Times New Roman" w:ascii="Times New Roman"/>
        </w:rPr>
        <w:t>, v.r.</w:t>
      </w:r>
    </w:p>
    <w:p w:rsidRDefault="00A16242" w:rsidP="00B87AEB" w:rsidR="00A16242">
      <w:pPr>
        <w:jc w:val="right"/>
        <w:rPr>
          <w:rFonts w:hAnsi="Times New Roman" w:ascii="Times New Roman"/>
        </w:rPr>
      </w:pPr>
    </w:p>
    <w:p w:rsidRDefault="00A16242" w:rsidP="00B87AEB" w:rsidR="00A1624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16242" w:rsidP="00B87AEB" w:rsidR="00A1624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16242" w:rsidP="00B87AEB" w:rsidR="00A1624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A16242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242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BA6803">
      <w:rPr>
        <w:rFonts w:hAnsi="Times New Roman" w:ascii="Times New Roman"/>
      </w:rPr>
      <w:t>4347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7993"/>
    <w:rsid w:val="002E4C78"/>
    <w:rsid w:val="002F75B0"/>
    <w:rsid w:val="00354C62"/>
    <w:rsid w:val="00363216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91840"/>
    <w:rsid w:val="00797202"/>
    <w:rsid w:val="007A1F44"/>
    <w:rsid w:val="007B5EFC"/>
    <w:rsid w:val="007D1A24"/>
    <w:rsid w:val="007D7FC7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D18B2"/>
    <w:rsid w:val="00924507"/>
    <w:rsid w:val="009802E0"/>
    <w:rsid w:val="009A3118"/>
    <w:rsid w:val="009A3B23"/>
    <w:rsid w:val="009B4877"/>
    <w:rsid w:val="009B58C3"/>
    <w:rsid w:val="009B7407"/>
    <w:rsid w:val="009C29A4"/>
    <w:rsid w:val="009C3172"/>
    <w:rsid w:val="009E2A4D"/>
    <w:rsid w:val="00A16242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87AEB"/>
    <w:rsid w:val="00B969B8"/>
    <w:rsid w:val="00BA6803"/>
    <w:rsid w:val="00BB2D39"/>
    <w:rsid w:val="00BC41A7"/>
    <w:rsid w:val="00BC580B"/>
    <w:rsid w:val="00BE08D9"/>
    <w:rsid w:val="00C3624C"/>
    <w:rsid w:val="00C51E6A"/>
    <w:rsid w:val="00CA4F2A"/>
    <w:rsid w:val="00CF7AB9"/>
    <w:rsid w:val="00D10660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2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2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4347</izvorni_sadrzaj>
    <derivirana_varijabla naziv="DomainObject.Predmet.Broj_1">4347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St-4347/2016</izvorni_sadrzaj>
    <derivirana_varijabla naziv="DomainObject.Predmet.OznakaBroj_1">St-4347/2016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ZGRIM GRADNJA d.o.o. zastupanog po punomoćniku Mara Marčinković</izvorni_sadrzaj>
    <derivirana_varijabla naziv="DomainObject.Predmet.ProtustrankaFormated_1">  ZGRIM GRADNJA d.o.o. zastupanog po punomoćniku Mara Marčinković</derivirana_varijabla>
  </DomainObject.Predmet.ProtustrankaFormated>
  <DomainObject.Predmet.ProtustrankaFormatedOIB>
    <izvorni_sadrzaj>  ZGRIM GRADNJA d.o.o., OIB 23769355847 zastupanog po punomoćniku Mara Marčinković</izvorni_sadrzaj>
    <derivirana_varijabla naziv="DomainObject.Predmet.ProtustrankaFormatedOIB_1">  ZGRIM GRADNJA d.o.o., OIB 23769355847 zastupanog po punomoćniku Mara Marčinković</derivirana_varijabla>
  </DomainObject.Predmet.ProtustrankaFormatedOIB>
  <DomainObject.Predmet.ProtustrankaFormatedWithAdress>
    <izvorni_sadrzaj> ZGRIM GRADNJA d.o.o., Braće Radić 29, 10450 Klinča Sela zastupanog po punomoćniku Mara Marčinković</izvorni_sadrzaj>
    <derivirana_varijabla naziv="DomainObject.Predmet.ProtustrankaFormatedWithAdress_1"> ZGRIM GRADNJA d.o.o., Braće Radić 29, 10450 Klinča Sela zastupanog po punomoćniku Mara Marčinković</derivirana_varijabla>
  </DomainObject.Predmet.ProtustrankaFormatedWithAdress>
  <DomainObject.Predmet.ProtustrankaFormatedWithAdressOIB>
    <izvorni_sadrzaj> ZGRIM GRADNJA d.o.o., OIB 23769355847, Braće Radić 29, 10450 Klinča Sela zastupanog po punomoćniku Mara Marčinković</izvorni_sadrzaj>
    <derivirana_varijabla naziv="DomainObject.Predmet.ProtustrankaFormatedWithAdressOIB_1"> ZGRIM GRADNJA d.o.o., OIB 23769355847, Braće Radić 29, 10450 Klinča Sela zastupanog po punomoćniku Mara Marčinković</derivirana_varijabla>
  </DomainObject.Predmet.ProtustrankaFormatedWithAdressOIB>
  <DomainObject.Predmet.ProtustrankaWithAdress>
    <izvorni_sadrzaj>ZGRIM GRADNJA d.o.o. Braće Radić 29, 10450 Klinča Sela</izvorni_sadrzaj>
    <derivirana_varijabla naziv="DomainObject.Predmet.ProtustrankaWithAdress_1">ZGRIM GRADNJA d.o.o. Braće Radić 29, 10450 Klinča Sela</derivirana_varijabla>
  </DomainObject.Predmet.ProtustrankaWithAdress>
  <DomainObject.Predmet.ProtustrankaWithAdressOIB>
    <izvorni_sadrzaj>ZGRIM GRADNJA d.o.o., OIB 23769355847, Braće Radić 29, 10450 Klinča Sela</izvorni_sadrzaj>
    <derivirana_varijabla naziv="DomainObject.Predmet.ProtustrankaWithAdressOIB_1">ZGRIM GRADNJA d.o.o., OIB 23769355847, Braće Radić 29, 10450 Klinča Sela</derivirana_varijabla>
  </DomainObject.Predmet.ProtustrankaWithAdressOIB>
  <DomainObject.Predmet.ProtustrankaNazivFormated>
    <izvorni_sadrzaj>ZGRIM GRADNJA d.o.o.</izvorni_sadrzaj>
    <derivirana_varijabla naziv="DomainObject.Predmet.ProtustrankaNazivFormated_1">ZGRIM GRADNJA d.o.o.</derivirana_varijabla>
  </DomainObject.Predmet.ProtustrankaNazivFormated>
  <DomainObject.Predmet.ProtustrankaNazivFormatedOIB>
    <izvorni_sadrzaj>ZGRIM GRADNJA d.o.o., OIB 23769355847</izvorni_sadrzaj>
    <derivirana_varijabla naziv="DomainObject.Predmet.ProtustrankaNazivFormatedOIB_1">ZGRIM GRADNJA d.o.o., OIB 23769355847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ZGRIM GRADNJA d.o.o. zastupanog po punomoćniku Mara Marčinković</item>
    </izvorni_sadrzaj>
    <derivirana_varijabla naziv="DomainObject.Predmet.ProtuStrankaListFormated_1">
      <item>ZGRIM GRADNJA d.o.o. zastupanog po punomoćniku Mara Marčinković</item>
    </derivirana_varijabla>
  </DomainObject.Predmet.ProtuStrankaListFormated>
  <DomainObject.Predmet.ProtuStrankaListFormatedOIB>
    <izvorni_sadrzaj>
      <item>ZGRIM GRADNJA d.o.o., OIB 23769355847 zastupanog po punomoćniku Mara Marčinković</item>
    </izvorni_sadrzaj>
    <derivirana_varijabla naziv="DomainObject.Predmet.ProtuStrankaListFormatedOIB_1">
      <item>ZGRIM GRADNJA d.o.o., OIB 23769355847 zastupanog po punomoćniku Mara Marčinković</item>
    </derivirana_varijabla>
  </DomainObject.Predmet.ProtuStrankaListFormatedOIB>
  <DomainObject.Predmet.ProtuStrankaListFormatedWithAdress>
    <izvorni_sadrzaj>
      <item>ZGRIM GRADNJA d.o.o., Braće Radić 29, 10450 Klinča Sela zastupanog po punomoćniku Mara Marčinković</item>
    </izvorni_sadrzaj>
    <derivirana_varijabla naziv="DomainObject.Predmet.ProtuStrankaListFormatedWithAdress_1">
      <item>ZGRIM GRADNJA d.o.o., Braće Radić 29, 10450 Klinča Sela zastupanog po punomoćniku Mara Marčinković</item>
    </derivirana_varijabla>
  </DomainObject.Predmet.ProtuStrankaListFormatedWithAdress>
  <DomainObject.Predmet.ProtuStrankaListFormatedWithAdressOIB>
    <izvorni_sadrzaj>
      <item>ZGRIM GRADNJA d.o.o., OIB 23769355847, Braće Radić 29, 10450 Klinča Sela zastupanog po punomoćniku Mara Marčinković</item>
    </izvorni_sadrzaj>
    <derivirana_varijabla naziv="DomainObject.Predmet.ProtuStrankaListFormatedWithAdressOIB_1">
      <item>ZGRIM GRADNJA d.o.o., OIB 23769355847, Braće Radić 29, 10450 Klinča Sela zastupanog po punomoćniku Mara Marčinković</item>
    </derivirana_varijabla>
  </DomainObject.Predmet.ProtuStrankaListFormatedWithAdressOIB>
  <DomainObject.Predmet.ProtuStrankaListNazivFormated>
    <izvorni_sadrzaj>
      <item>ZGRIM GRADNJA d.o.o.</item>
    </izvorni_sadrzaj>
    <derivirana_varijabla naziv="DomainObject.Predmet.ProtuStrankaListNazivFormated_1">
      <item>ZGRIM GRADNJA d.o.o.</item>
    </derivirana_varijabla>
  </DomainObject.Predmet.ProtuStrankaListNazivFormated>
  <DomainObject.Predmet.ProtuStrankaListNazivFormatedOIB>
    <izvorni_sadrzaj>
      <item>ZGRIM GRADNJA d.o.o., OIB 23769355847</item>
    </izvorni_sadrzaj>
    <derivirana_varijabla naziv="DomainObject.Predmet.ProtuStrankaListNazivFormatedOIB_1">
      <item>ZGRIM GRADNJA d.o.o., OIB 23769355847</item>
    </derivirana_varijabla>
  </DomainObject.Predmet.ProtuStrankaListNazivFormatedOIB>
  <DomainObject.Predmet.OstaliListFormated>
    <izvorni_sadrzaj>
      <item>Mara Marčinković punomoćnik sudionika u postupku ZGRIM GRADNJA d.o.o.</item>
    </izvorni_sadrzaj>
    <derivirana_varijabla naziv="DomainObject.Predmet.OstaliListFormated_1">
      <item>Mara Marčinković punomoćnik sudionika u postupku ZGRIM GRADNJA d.o.o.</item>
    </derivirana_varijabla>
  </DomainObject.Predmet.OstaliListFormated>
  <DomainObject.Predmet.OstaliListFormatedOIB>
    <izvorni_sadrzaj>
      <item>Mara Marčinković, OIB 90980472010 punomoćnik sudionika u postupku ZGRIM GRADNJA d.o.o.</item>
    </izvorni_sadrzaj>
    <derivirana_varijabla naziv="DomainObject.Predmet.OstaliListFormatedOIB_1">
      <item>Mara Marčinković, OIB 90980472010 punomoćnik sudionika u postupku ZGRIM GRADNJA d.o.o.</item>
    </derivirana_varijabla>
  </DomainObject.Predmet.OstaliListFormatedOIB>
  <DomainObject.Predmet.OstaliListFormatedWithAdress>
    <izvorni_sadrzaj>
      <item>Mara Marčinković, Braće Radić 29, 10450 Klinča Sela punomoćnik sudionika u postupku ZGRIM GRADNJA d.o.o.</item>
    </izvorni_sadrzaj>
    <derivirana_varijabla naziv="DomainObject.Predmet.OstaliListFormatedWithAdress_1">
      <item>Mara Marčinković, Braće Radić 29, 10450 Klinča Sela punomoćnik sudionika u postupku ZGRIM GRADNJA d.o.o.</item>
    </derivirana_varijabla>
  </DomainObject.Predmet.OstaliListFormatedWithAdress>
  <DomainObject.Predmet.OstaliListFormatedWithAdressOIB>
    <izvorni_sadrzaj>
      <item>Mara Marčinković, OIB 90980472010, Braće Radić 29, 10450 Klinča Sela punomoćnik sudionika u postupku ZGRIM GRADNJA d.o.o.</item>
    </izvorni_sadrzaj>
    <derivirana_varijabla naziv="DomainObject.Predmet.OstaliListFormatedWithAdressOIB_1">
      <item>Mara Marčinković, OIB 90980472010, Braće Radić 29, 10450 Klinča Sela punomoćnik sudionika u postupku ZGRIM GRADNJA d.o.o.</item>
    </derivirana_varijabla>
  </DomainObject.Predmet.OstaliListFormatedWithAdressOIB>
  <DomainObject.Predmet.OstaliListNazivFormated>
    <izvorni_sadrzaj>
      <item>Mara Marčinković</item>
    </izvorni_sadrzaj>
    <derivirana_varijabla naziv="DomainObject.Predmet.OstaliListNazivFormated_1">
      <item>Mara Marčinković</item>
    </derivirana_varijabla>
  </DomainObject.Predmet.OstaliListNazivFormated>
  <DomainObject.Predmet.OstaliListNazivFormatedOIB>
    <izvorni_sadrzaj>
      <item>Mara Marčinković, OIB 90980472010</item>
    </izvorni_sadrzaj>
    <derivirana_varijabla naziv="DomainObject.Predmet.OstaliListNazivFormatedOIB_1">
      <item>Mara Marčinković, OIB 90980472010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ZGRIM GRADNJA d.o.o.</izvorni_sadrzaj>
    <derivirana_varijabla naziv="DomainObject.Predmet.ProtustrankaIDrugi_1">ZGRIM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ZGRIM GRADNJA d.o.o., OIB 23769355847, Braće Radić 29, 10450 Klinča Sela</izvorni_sadrzaj>
    <derivirana_varijabla naziv="DomainObject.Predmet.ProtustrankaIDrugiAdressOIB_1">ZGRIM GRADNJA d.o.o., OIB 23769355847, Braće Radić 29,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ZGRIM GRADNJA d.o.o.</item>
      <item>Mara Marčinković</item>
    </izvorni_sadrzaj>
    <derivirana_varijabla naziv="DomainObject.Predmet.SudioniciListNaziv_1">
      <item>FINA Regionalni centar Zagreb</item>
      <item>ZGRIM GRADNJA d.o.o.</item>
      <item>Mara Marčinković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ZGRIM GRADNJA d.o.o., OIB 23769355847, Braće Radić 29,10450 Klinča Sela</item>
      <item>Mara Marčinković, OIB 90980472010, Braće Radić 29,10450 Klinča Sela</item>
    </izvorni_sadrzaj>
    <derivirana_varijabla naziv="DomainObject.Predmet.SudioniciListAdressOIB_1">
      <item>FINA Regionalni centar Zagreb, OIB 85821130368, Trg svibanjskih žrtava 1995. br. 1,10000 Zagreb</item>
      <item>ZGRIM GRADNJA d.o.o., OIB 23769355847, Braće Radić 29,10450 Klinča Sela</item>
      <item>Mara Marčinković, OIB 90980472010, Braće Radić 29,10450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23769355847</item>
      <item>, OIB 90980472010</item>
    </izvorni_sadrzaj>
    <derivirana_varijabla naziv="DomainObject.Predmet.SudioniciListNazivOIB_1">
      <item>, OIB 85821130368</item>
      <item>, OIB 23769355847</item>
      <item>, OIB 90980472010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18081-E3BC-43B3-8C7F-128D9F797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1771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2017-02-28T09:13:00Z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2017-02-28T09:15:00Z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