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dc37" w14:paraId="ff7dc37" w:rsidRDefault="00C102F7" w:rsidP="00910611" w:rsidR="00C102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2F7" w:rsidP="00910611" w:rsidR="00C102F7">
      <w:r>
        <w:rPr>
          <w:rFonts w:eastAsia="MS Mincho"/>
        </w:rPr>
        <w:t>REPUBLIKA HRVATSKA</w:t>
      </w:r>
    </w:p>
    <w:p w:rsidRDefault="00C102F7" w:rsidP="00910611" w:rsidR="00C102F7">
      <w:r>
        <w:rPr>
          <w:rFonts w:eastAsia="MS Mincho"/>
        </w:rPr>
        <w:t>TRGOVAČKI SUD U RIJECI</w:t>
      </w:r>
    </w:p>
    <w:p w:rsidRDefault="00C102F7" w:rsidR="00C102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1751DC" w:rsidR="0005272A" w:rsidRPr="000100A3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1751DC">
        <w:t>EMONT društvo s ograničenom odgovornošću za izvođenje radova u brodogradnji i industriji Delnice (Grad Delnice), Amerikanska 12</w:t>
      </w:r>
      <w:r w:rsidR="009D582A" w:rsidRPr="009D4985">
        <w:t xml:space="preserve">, OIB: </w:t>
      </w:r>
      <w:r w:rsidR="001751DC" w:rsidRPr="001751DC">
        <w:t>38357510831</w:t>
      </w:r>
      <w:r w:rsidRPr="000100A3">
        <w:t xml:space="preserve">, dana </w:t>
      </w:r>
      <w:r w:rsidR="001751DC">
        <w:t>3.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C102F7" w:rsidR="0005272A" w:rsidRPr="000100A3">
      <w:pPr>
        <w:ind w:firstLine="709"/>
        <w:jc w:val="both"/>
      </w:pPr>
      <w:r w:rsidRPr="000100A3">
        <w:t xml:space="preserve">Pokreće se prethodni postupak radi utvrđivanja pretpostavki za otvaranje stečajnog postupka nad dužnikom </w:t>
      </w:r>
      <w:r w:rsidR="001751DC">
        <w:t>EMONT društvo s ograničenom odgovornošću za izvođenje radova u brodogradnji i industriji Delnice (Grad Delnice), Amerikanska 12</w:t>
      </w:r>
      <w:r w:rsidR="001751DC" w:rsidRPr="009D4985">
        <w:t xml:space="preserve">, OIB: </w:t>
      </w:r>
      <w:r w:rsidR="001751DC" w:rsidRPr="001751DC">
        <w:t>38357510831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1751DC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1751DC">
        <w:t>Aljo Bečirović, OIB: 82021718587</w:t>
      </w:r>
      <w:r w:rsidR="001751DC" w:rsidRPr="001751DC">
        <w:t xml:space="preserve"> </w:t>
      </w:r>
      <w:r w:rsidR="001751DC">
        <w:t xml:space="preserve">Varaždin, Augusta Harambašića 36 da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751DC" w:rsidP="0005272A" w:rsidR="0005272A" w:rsidRPr="000100A3">
      <w:pPr>
        <w:jc w:val="center"/>
        <w:rPr>
          <w:bCs/>
        </w:rPr>
      </w:pPr>
      <w:r>
        <w:rPr>
          <w:bCs/>
        </w:rPr>
        <w:t>5</w:t>
      </w:r>
      <w:r w:rsidR="000100A3" w:rsidRPr="000100A3">
        <w:rPr>
          <w:bCs/>
        </w:rPr>
        <w:t>. rujna 201</w:t>
      </w:r>
      <w:r>
        <w:rPr>
          <w:bCs/>
        </w:rPr>
        <w:t>8</w:t>
      </w:r>
      <w:r w:rsidR="000100A3" w:rsidRPr="000100A3">
        <w:rPr>
          <w:bCs/>
        </w:rPr>
        <w:t xml:space="preserve">. u </w:t>
      </w:r>
      <w:r>
        <w:rPr>
          <w:bCs/>
        </w:rPr>
        <w:t>10</w:t>
      </w:r>
      <w:r w:rsidR="000100A3" w:rsidRPr="000100A3">
        <w:rPr>
          <w:bCs/>
        </w:rPr>
        <w:t>:</w:t>
      </w:r>
      <w:r>
        <w:rPr>
          <w:bCs/>
        </w:rPr>
        <w:t>3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lastRenderedPageBreak/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751DC">
        <w:t>26. lipnja 2018.</w:t>
      </w:r>
      <w:r>
        <w:t xml:space="preserve"> podnijela ovome sudu prijedlog za otvaranje stečajnog postupka nad dužnikom </w:t>
      </w:r>
      <w:r w:rsidR="001751DC" w:rsidRPr="001751DC">
        <w:t>EMONT društvo s ograničenom odgovornošću za izvođenje radova u brodogradnji i industriji Delnice (Grad Delnice), Amerikanska 12, OIB: 38357510831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751DC">
        <w:t>18. lipnja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751DC">
        <w:t>193.276,67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751DC">
        <w:t>3.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C102F7" w:rsidP="0005272A" w:rsidR="00C102F7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BE7" w:rsidP="0005272A" w:rsidR="00D51BE7">
      <w:r>
        <w:separator/>
      </w:r>
    </w:p>
  </w:endnote>
  <w:endnote w:id="0" w:type="continuationSeparator">
    <w:p w:rsidRDefault="00D51BE7" w:rsidP="0005272A" w:rsidR="00D51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CC1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BE7" w:rsidP="0005272A" w:rsidR="00D51BE7">
      <w:r>
        <w:separator/>
      </w:r>
    </w:p>
  </w:footnote>
  <w:footnote w:id="0" w:type="continuationSeparator">
    <w:p w:rsidRDefault="00D51BE7" w:rsidP="0005272A" w:rsidR="00D51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C102F7">
      <w:t>380</w:t>
    </w:r>
    <w:r w:rsidR="009D582A">
      <w:t>/201</w:t>
    </w:r>
    <w:r w:rsidR="00C102F7">
      <w:t>8</w:t>
    </w:r>
    <w:r>
      <w:t>-</w:t>
    </w:r>
    <w:r w:rsidR="00C102F7">
      <w:t>2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52CC1"/>
    <w:rsid w:val="00084C43"/>
    <w:rsid w:val="001751DC"/>
    <w:rsid w:val="00267BBB"/>
    <w:rsid w:val="002E69F9"/>
    <w:rsid w:val="003541B1"/>
    <w:rsid w:val="00435308"/>
    <w:rsid w:val="00495380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942A0F"/>
    <w:rsid w:val="009D4985"/>
    <w:rsid w:val="009D582A"/>
    <w:rsid w:val="00AA43BC"/>
    <w:rsid w:val="00AF0A5D"/>
    <w:rsid w:val="00B93FF3"/>
    <w:rsid w:val="00BA3EB5"/>
    <w:rsid w:val="00C102F7"/>
    <w:rsid w:val="00C17835"/>
    <w:rsid w:val="00C3192E"/>
    <w:rsid w:val="00C81897"/>
    <w:rsid w:val="00CC09E1"/>
    <w:rsid w:val="00CC147A"/>
    <w:rsid w:val="00D104E2"/>
    <w:rsid w:val="00D51BE7"/>
    <w:rsid w:val="00D634BB"/>
    <w:rsid w:val="00D67E91"/>
    <w:rsid w:val="00DB2BAB"/>
    <w:rsid w:val="00DF6A84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EMONT društvo s ograničenom odgovornošću za izvođenje radova u brodogradnji i industriji</izvorni_sadrzaj>
    <derivirana_varijabla naziv="DomainObject.Predmet.ProtustrankaFormated_1">  EMONT društvo s ograničenom odgovornošću za izvođenje radova u brodogradnji i industriji</derivirana_varijabla>
  </DomainObject.Predmet.ProtustrankaFormated>
  <DomainObject.Predmet.ProtustrankaFormatedOIB>
    <izvorni_sadrzaj>  EMONT društvo s ograničenom odgovornošću za izvođenje radova u brodogradnji i industriji, OIB 38357510831</izvorni_sadrzaj>
    <derivirana_varijabla naziv="DomainObject.Predmet.ProtustrankaFormatedOIB_1">  EMONT društvo s ograničenom odgovornošću za izvođenje radova u brodogradnji i industriji, OIB 38357510831</derivirana_varijabla>
  </DomainObject.Predmet.ProtustrankaFormatedOIB>
  <DomainObject.Predmet.ProtustrankaFormatedWithAdress>
    <izvorni_sadrzaj> EMONT društvo s ograničenom odgovornošću za izvođenje radova u brodogradnji i industriji, Amerikanska 12, 51300 Delnice</izvorni_sadrzaj>
    <derivirana_varijabla naziv="DomainObject.Predmet.ProtustrankaFormatedWithAdress_1"> EMONT društvo s ograničenom odgovornošću za izvođenje radova u brodogradnji i industriji, Amerikanska 12, 51300 Delnice</derivirana_varijabla>
  </DomainObject.Predmet.ProtustrankaFormatedWithAdress>
  <DomainObject.Predmet.ProtustrankaFormatedWithAdressOIB>
    <izvorni_sadrzaj> EMONT društvo s ograničenom odgovornošću za izvođenje radova u brodogradnji i industriji, OIB 38357510831, Amerikanska 12, 51300 Delnice</izvorni_sadrzaj>
    <derivirana_varijabla naziv="DomainObject.Predmet.ProtustrankaFormatedWithAdressOIB_1"> EMONT društvo s ograničenom odgovornošću za izvođenje radova u brodogradnji i industriji, OIB 38357510831, Amerikanska 12, 51300 Delnice</derivirana_varijabla>
  </DomainObject.Predmet.ProtustrankaFormatedWithAdressOIB>
  <DomainObject.Predmet.ProtustrankaWithAdress>
    <izvorni_sadrzaj>EMONT društvo s ograničenom odgovornošću za izvođenje radova u brodogradnji i industriji Amerikanska 12, 51300 Delnice</izvorni_sadrzaj>
    <derivirana_varijabla naziv="DomainObject.Predmet.ProtustrankaWithAdress_1">EMONT društvo s ograničenom odgovornošću za izvođenje radova u brodogradnji i industriji Amerikanska 12, 51300 Delnice</derivirana_varijabla>
  </DomainObject.Predmet.ProtustrankaWithAdress>
  <DomainObject.Predmet.ProtustrankaWithAdressOIB>
    <izvorni_sadrzaj>EMONT društvo s ograničenom odgovornošću za izvođenje radova u brodogradnji i industriji, OIB 38357510831, Amerikanska 12, 51300 Delnice</izvorni_sadrzaj>
    <derivirana_varijabla naziv="DomainObject.Predmet.ProtustrankaWithAdressOIB_1">EMONT društvo s ograničenom odgovornošću za izvođenje radova u brodogradnji i industriji, OIB 38357510831, Amerikanska 12, 51300 Delnice</derivirana_varijabla>
  </DomainObject.Predmet.ProtustrankaWithAdressOIB>
  <DomainObject.Predmet.ProtustrankaNazivFormated>
    <izvorni_sadrzaj>EMONT društvo s ograničenom odgovornošću za izvođenje radova u brodogradnji i industriji</izvorni_sadrzaj>
    <derivirana_varijabla naziv="DomainObject.Predmet.ProtustrankaNazivFormated_1">EMONT društvo s ograničenom odgovornošću za izvođenje radova u brodogradnji i industriji</derivirana_varijabla>
  </DomainObject.Predmet.ProtustrankaNazivFormated>
  <DomainObject.Predmet.ProtustrankaNazivFormatedOIB>
    <izvorni_sadrzaj>EMONT društvo s ograničenom odgovornošću za izvođenje radova u brodogradnji i industriji, OIB 38357510831</izvorni_sadrzaj>
    <derivirana_varijabla naziv="DomainObject.Predmet.ProtustrankaNazivFormatedOIB_1">EMONT društvo s ograničenom odgovornošću za izvođenje radova u brodogradnji i industriji, OIB 38357510831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EMONT društvo s ograničenom odgovornošću za izvođenje radova u brodogradnji i industriji</item>
    </izvorni_sadrzaj>
    <derivirana_varijabla naziv="DomainObject.Predmet.ProtuStrankaListFormated_1">
      <item>EMONT društvo s ograničenom odgovornošću za izvođenje radova u brodogradnji i industriji</item>
    </derivirana_varijabla>
  </DomainObject.Predmet.ProtuStrankaListFormated>
  <DomainObject.Predmet.ProtuStrankaListFormatedOIB>
    <izvorni_sadrzaj>
      <item>EMONT društvo s ograničenom odgovornošću za izvođenje radova u brodogradnji i industriji, OIB 38357510831</item>
    </izvorni_sadrzaj>
    <derivirana_varijabla naziv="DomainObject.Predmet.ProtuStrankaListFormatedOIB_1">
      <item>EMONT društvo s ograničenom odgovornošću za izvođenje radova u brodogradnji i industriji, OIB 38357510831</item>
    </derivirana_varijabla>
  </DomainObject.Predmet.ProtuStrankaListFormatedOIB>
  <DomainObject.Predmet.ProtuStrankaListFormatedWithAdress>
    <izvorni_sadrzaj>
      <item>EMONT društvo s ograničenom odgovornošću za izvođenje radova u brodogradnji i industriji, Amerikanska 12, 51300 Delnice</item>
    </izvorni_sadrzaj>
    <derivirana_varijabla naziv="DomainObject.Predmet.ProtuStrankaListFormatedWithAdress_1">
      <item>EMONT društvo s ograničenom odgovornošću za izvođenje radova u brodogradnji i industriji, Amerikanska 12, 51300 Delnice</item>
    </derivirana_varijabla>
  </DomainObject.Predmet.ProtuStrankaListFormatedWithAdress>
  <DomainObject.Predmet.ProtuStrankaListFormatedWithAdressOIB>
    <izvorni_sadrzaj>
      <item>EMONT društvo s ograničenom odgovornošću za izvođenje radova u brodogradnji i industriji, OIB 38357510831, Amerikanska 12, 51300 Delnice</item>
    </izvorni_sadrzaj>
    <derivirana_varijabla naziv="DomainObject.Predmet.ProtuStrankaListFormatedWithAdressOIB_1">
      <item>EMONT društvo s ograničenom odgovornošću za izvođenje radova u brodogradnji i industriji, OIB 38357510831, Amerikanska 12, 51300 Delnice</item>
    </derivirana_varijabla>
  </DomainObject.Predmet.ProtuStrankaListFormatedWithAdressOIB>
  <DomainObject.Predmet.ProtuStrankaListNazivFormated>
    <izvorni_sadrzaj>
      <item>EMONT društvo s ograničenom odgovornošću za izvođenje radova u brodogradnji i industriji</item>
    </izvorni_sadrzaj>
    <derivirana_varijabla naziv="DomainObject.Predmet.ProtuStrankaListNazivFormated_1">
      <item>EMONT društvo s ograničenom odgovornošću za izvođenje radova u brodogradnji i industriji</item>
    </derivirana_varijabla>
  </DomainObject.Predmet.ProtuStrankaListNazivFormated>
  <DomainObject.Predmet.ProtuStrankaListNazivFormatedOIB>
    <izvorni_sadrzaj>
      <item>EMONT društvo s ograničenom odgovornošću za izvođenje radova u brodogradnji i industriji, OIB 38357510831</item>
    </izvorni_sadrzaj>
    <derivirana_varijabla naziv="DomainObject.Predmet.ProtuStrankaListNazivFormatedOIB_1">
      <item>EMONT društvo s ograničenom odgovornošću za izvođenje radova u brodogradnji i industriji, OIB 38357510831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EMONT društvo s ograničenom odgovornošću za izvođenje radova u brodogradnji i industriji</izvorni_sadrzaj>
    <derivirana_varijabla naziv="DomainObject.Predmet.ProtustrankaIDrugi_1">EMONT društvo s ograničenom odgovornošću za izvođenje radova u brodogradnji i industriji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EMONT društvo s ograničenom odgovornošću za izvođenje radova u brodogradnji i industriji, OIB 38357510831, Amerikanska 12, 51300 Delnice</izvorni_sadrzaj>
    <derivirana_varijabla naziv="DomainObject.Predmet.ProtustrankaIDrugiAdressOIB_1">EMONT društvo s ograničenom odgovornošću za izvođenje radova u brodogradnji i industriji, OIB 38357510831, Amerikanska 12,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EMONT društvo s ograničenom odgovornošću za izvođenje radova u brodogradnji i industriji</item>
    </izvorni_sadrzaj>
    <derivirana_varijabla naziv="DomainObject.Predmet.SudioniciListNaziv_1">
      <item>FINA Rijeka</item>
      <item>EMONT društvo s ograničenom odgovornošću za izvođenje radova u brodogradnji i industriji</item>
    </derivirana_varijabla>
  </DomainObject.Predmet.SudioniciListNaziv>
  <DomainObject.Predmet.SudioniciListAdressOIB>
    <izvorni_sadrzaj>
      <item>FINA Rijeka, OIB 85821130368, Frana Kurelca 8,51000 Rijeka</item>
      <item>EMONT društvo s ograničenom odgovornošću za izvođenje radova u brodogradnji i industriji, OIB 38357510831, Amerikanska 12,51300 Delnice</item>
    </izvorni_sadrzaj>
    <derivirana_varijabla naziv="DomainObject.Predmet.SudioniciListAdressOIB_1">
      <item>FINA Rijeka, OIB 85821130368, Frana Kurelca 8,51000 Rijeka</item>
      <item>EMONT društvo s ograničenom odgovornošću za izvođenje radova u brodogradnji i industriji, OIB 38357510831, Amerikanska 12,51300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38357510831</item>
    </izvorni_sadrzaj>
    <derivirana_varijabla naziv="DomainObject.Predmet.SudioniciListNazivOIB_1">
      <item>, OIB 85821130368</item>
      <item>, OIB 38357510831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C505D-8EE3-4446-BE50-DF550D414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3997</properties:Characters>
  <properties:Lines>96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2018-07-03T08:58:00Z</dcterms:created>
  <dc:creator>Vera Jelenović</dc:creator>
  <cp:lastModifiedBy>Danijela Fumić</cp:lastModifiedBy>
  <dcterms:modified xmlns:xsi="http://www.w3.org/2001/XMLSchema-instance" xsi:type="dcterms:W3CDTF">2018-07-03T09:00:00Z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(380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