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1E0E9A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2F0455">
                    <w:t>1913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c9d3ae" w14:paraId="bc9d3ae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2F0455">
        <w:t xml:space="preserve"> SNAGA LJUBAVI j.d.o.o. za ugostiteljstvo i usluge, Petrinja, Vatrogasna 50, MBS: 080931430, OIB: 26829982579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AC638E">
        <w:t>21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2F0455">
        <w:t>SNAGA LJUBAVI j.d.o.o. za ugostiteljstvo i usluge, Petrinja, Vatrogasna 50, MBS: 080931430, OIB: 26829982579</w:t>
      </w:r>
      <w:r>
        <w:t xml:space="preserve">, na temelju neizvršenih osnova za plaćanje iznosi </w:t>
      </w:r>
      <w:r w:rsidR="002F0455">
        <w:t>35.013,07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74135">
        <w:t xml:space="preserve"> </w:t>
      </w:r>
      <w:r w:rsidR="002F0455">
        <w:t>Josipa Kušan, Novo Pračno, Novo Pračno 34, OIB: 51437204102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2F0455">
        <w:t>1913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AC638E">
        <w:t>21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C638E">
        <w:t>20</w:t>
      </w:r>
      <w:r w:rsidR="001C5274">
        <w:t>.02.</w:t>
      </w:r>
    </w:p>
    <w:p w:rsidRDefault="00FF2540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  <w:rsid w:val="00FF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2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5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5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5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5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2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5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5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5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5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1913</izvorni_sadrzaj>
    <derivirana_varijabla naziv="DomainObject.Predmet.Broj_1">1913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St-1913/2018</izvorni_sadrzaj>
    <derivirana_varijabla naziv="DomainObject.Predmet.OznakaBroj_1">St-1913/2018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po. čl. ll Zakona o sudovima</izvorni_sadrzaj>
    <derivirana_varijabla naziv="DomainObject.Predmet.PrimjedbaSuca_1">ustup po. čl. ll Zakona o sudovima</derivirana_varijabla>
  </DomainObject.Predmet.PrimjedbaSuca>
  <DomainObject.Predmet.ProtustrankaFormated>
    <izvorni_sadrzaj>  SNAGA LJUBAVI  j.d.o.o. za ugostiteljstvo i usluge</izvorni_sadrzaj>
    <derivirana_varijabla naziv="DomainObject.Predmet.ProtustrankaFormated_1">  SNAGA LJUBAVI  j.d.o.o. za ugostiteljstvo i usluge</derivirana_varijabla>
  </DomainObject.Predmet.ProtustrankaFormated>
  <DomainObject.Predmet.ProtustrankaFormatedOIB>
    <izvorni_sadrzaj>  SNAGA LJUBAVI  j.d.o.o. za ugostiteljstvo i usluge, OIB 26829982579</izvorni_sadrzaj>
    <derivirana_varijabla naziv="DomainObject.Predmet.ProtustrankaFormatedOIB_1">  SNAGA LJUBAVI  j.d.o.o. za ugostiteljstvo i usluge, OIB 26829982579</derivirana_varijabla>
  </DomainObject.Predmet.ProtustrankaFormatedOIB>
  <DomainObject.Predmet.ProtustrankaFormatedWithAdress>
    <izvorni_sadrzaj> SNAGA LJUBAVI  j.d.o.o. za ugostiteljstvo i usluge, Vatrogasna 50, 44250 Petrinja</izvorni_sadrzaj>
    <derivirana_varijabla naziv="DomainObject.Predmet.ProtustrankaFormatedWithAdress_1"> SNAGA LJUBAVI  j.d.o.o. za ugostiteljstvo i usluge, Vatrogasna 50, 44250 Petrinja</derivirana_varijabla>
  </DomainObject.Predmet.ProtustrankaFormatedWithAdress>
  <DomainObject.Predmet.ProtustrankaFormatedWithAdressOIB>
    <izvorni_sadrzaj> SNAGA LJUBAVI  j.d.o.o. za ugostiteljstvo i usluge, OIB 26829982579, Vatrogasna 50, 44250 Petrinja</izvorni_sadrzaj>
    <derivirana_varijabla naziv="DomainObject.Predmet.ProtustrankaFormatedWithAdressOIB_1"> SNAGA LJUBAVI  j.d.o.o. za ugostiteljstvo i usluge, OIB 26829982579, Vatrogasna 50, 44250 Petrinja</derivirana_varijabla>
  </DomainObject.Predmet.ProtustrankaFormatedWithAdressOIB>
  <DomainObject.Predmet.ProtustrankaWithAdress>
    <izvorni_sadrzaj>SNAGA LJUBAVI  j.d.o.o. za ugostiteljstvo i usluge Vatrogasna 50, 44250 Petrinja</izvorni_sadrzaj>
    <derivirana_varijabla naziv="DomainObject.Predmet.ProtustrankaWithAdress_1">SNAGA LJUBAVI  j.d.o.o. za ugostiteljstvo i usluge Vatrogasna 50, 44250 Petrinja</derivirana_varijabla>
  </DomainObject.Predmet.ProtustrankaWithAdress>
  <DomainObject.Predmet.ProtustrankaWithAdressOIB>
    <izvorni_sadrzaj>SNAGA LJUBAVI  j.d.o.o. za ugostiteljstvo i usluge, OIB 26829982579, Vatrogasna 50, 44250 Petrinja</izvorni_sadrzaj>
    <derivirana_varijabla naziv="DomainObject.Predmet.ProtustrankaWithAdressOIB_1">SNAGA LJUBAVI  j.d.o.o. za ugostiteljstvo i usluge, OIB 26829982579, Vatrogasna 50, 44250 Petrinja</derivirana_varijabla>
  </DomainObject.Predmet.ProtustrankaWithAdressOIB>
  <DomainObject.Predmet.ProtustrankaNazivFormated>
    <izvorni_sadrzaj>SNAGA LJUBAVI  j.d.o.o. za ugostiteljstvo i usluge</izvorni_sadrzaj>
    <derivirana_varijabla naziv="DomainObject.Predmet.ProtustrankaNazivFormated_1">SNAGA LJUBAVI  j.d.o.o. za ugostiteljstvo i usluge</derivirana_varijabla>
  </DomainObject.Predmet.ProtustrankaNazivFormated>
  <DomainObject.Predmet.ProtustrankaNazivFormatedOIB>
    <izvorni_sadrzaj>SNAGA LJUBAVI  j.d.o.o. za ugostiteljstvo i usluge, OIB 26829982579</izvorni_sadrzaj>
    <derivirana_varijabla naziv="DomainObject.Predmet.ProtustrankaNazivFormatedOIB_1">SNAGA LJUBAVI  j.d.o.o. za ugostiteljstvo i usluge, OIB 26829982579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SNAGA LJUBAVI  j.d.o.o. za ugostiteljstvo i usluge</item>
    </izvorni_sadrzaj>
    <derivirana_varijabla naziv="DomainObject.Predmet.ProtuStrankaListFormated_1">
      <item>SNAGA LJUBAVI  j.d.o.o. za ugostiteljstvo i usluge</item>
    </derivirana_varijabla>
  </DomainObject.Predmet.ProtuStrankaListFormated>
  <DomainObject.Predmet.ProtuStrankaListFormatedOIB>
    <izvorni_sadrzaj>
      <item>SNAGA LJUBAVI  j.d.o.o. za ugostiteljstvo i usluge, OIB 26829982579</item>
    </izvorni_sadrzaj>
    <derivirana_varijabla naziv="DomainObject.Predmet.ProtuStrankaListFormatedOIB_1">
      <item>SNAGA LJUBAVI  j.d.o.o. za ugostiteljstvo i usluge, OIB 26829982579</item>
    </derivirana_varijabla>
  </DomainObject.Predmet.ProtuStrankaListFormatedOIB>
  <DomainObject.Predmet.ProtuStrankaListFormatedWithAdress>
    <izvorni_sadrzaj>
      <item>SNAGA LJUBAVI  j.d.o.o. za ugostiteljstvo i usluge, Vatrogasna 50, 44250 Petrinja</item>
    </izvorni_sadrzaj>
    <derivirana_varijabla naziv="DomainObject.Predmet.ProtuStrankaListFormatedWithAdress_1">
      <item>SNAGA LJUBAVI  j.d.o.o. za ugostiteljstvo i usluge, Vatrogasna 50, 44250 Petrinja</item>
    </derivirana_varijabla>
  </DomainObject.Predmet.ProtuStrankaListFormatedWithAdress>
  <DomainObject.Predmet.ProtuStrankaListFormatedWithAdressOIB>
    <izvorni_sadrzaj>
      <item>SNAGA LJUBAVI  j.d.o.o. za ugostiteljstvo i usluge, OIB 26829982579, Vatrogasna 50, 44250 Petrinja</item>
    </izvorni_sadrzaj>
    <derivirana_varijabla naziv="DomainObject.Predmet.ProtuStrankaListFormatedWithAdressOIB_1">
      <item>SNAGA LJUBAVI  j.d.o.o. za ugostiteljstvo i usluge, OIB 26829982579, Vatrogasna 50, 44250 Petrinja</item>
    </derivirana_varijabla>
  </DomainObject.Predmet.ProtuStrankaListFormatedWithAdressOIB>
  <DomainObject.Predmet.ProtuStrankaListNazivFormated>
    <izvorni_sadrzaj>
      <item>SNAGA LJUBAVI  j.d.o.o. za ugostiteljstvo i usluge</item>
    </izvorni_sadrzaj>
    <derivirana_varijabla naziv="DomainObject.Predmet.ProtuStrankaListNazivFormated_1">
      <item>SNAGA LJUBAVI  j.d.o.o. za ugostiteljstvo i usluge</item>
    </derivirana_varijabla>
  </DomainObject.Predmet.ProtuStrankaListNazivFormated>
  <DomainObject.Predmet.ProtuStrankaListNazivFormatedOIB>
    <izvorni_sadrzaj>
      <item>SNAGA LJUBAVI  j.d.o.o. za ugostiteljstvo i usluge, OIB 26829982579</item>
    </izvorni_sadrzaj>
    <derivirana_varijabla naziv="DomainObject.Predmet.ProtuStrankaListNazivFormatedOIB_1">
      <item>SNAGA LJUBAVI  j.d.o.o. za ugostiteljstvo i usluge, OIB 26829982579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SNAGA LJUBAVI  j.d.o.o. za ugostiteljstvo i usluge</izvorni_sadrzaj>
    <derivirana_varijabla naziv="DomainObject.Predmet.ProtustrankaIDrugi_1">SNAGA LJUBAVI  j.d.o.o.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SNAGA LJUBAVI  j.d.o.o. za ugostiteljstvo i usluge, OIB 26829982579, Vatrogasna 50, 44250 Petrinja</izvorni_sadrzaj>
    <derivirana_varijabla naziv="DomainObject.Predmet.ProtustrankaIDrugiAdressOIB_1">SNAGA LJUBAVI  j.d.o.o. za ugostiteljstvo i usluge, OIB 26829982579, Vatrogasna 50,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LJUBAVI  j.d.o.o. za ugostiteljstvo i usluge</item>
      <item>FINA Regionalni centar Zagreb</item>
    </izvorni_sadrzaj>
    <derivirana_varijabla naziv="DomainObject.Predmet.SudioniciListNaziv_1">
      <item>SNAGA LJUBAVI  j.d.o.o. za ugostiteljstvo i usluge</item>
      <item>FINA Regionalni centar Zagreb</item>
    </derivirana_varijabla>
  </DomainObject.Predmet.SudioniciListNaziv>
  <DomainObject.Predmet.SudioniciListAdressOIB>
    <izvorni_sadrzaj>
      <item>SNAGA LJUBAVI  j.d.o.o. za ugostiteljstvo i usluge, OIB 26829982579, Vatrogasna 50,44250 Petrinja</item>
      <item>FINA Regionalni centar Zagreb, OIB 85821130368, Trg svibanjskih žrtava 1995. 1,10000 Zagreb</item>
    </izvorni_sadrzaj>
    <derivirana_varijabla naziv="DomainObject.Predmet.SudioniciListAdressOIB_1">
      <item>SNAGA LJUBAVI  j.d.o.o. za ugostiteljstvo i usluge, OIB 26829982579, Vatrogasna 50,44250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26829982579</item>
      <item>, OIB 85821130368</item>
    </izvorni_sadrzaj>
    <derivirana_varijabla naziv="DomainObject.Predmet.SudioniciListNazivOIB_1">
      <item>, OIB 26829982579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2167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2018-12-21T08:48:00Z</dcterms:created>
  <dc:creator>Snježana Andrijanić</dc:creator>
  <cp:lastModifiedBy>Sanda Gučić</cp:lastModifiedBy>
  <cp:lastPrinted>2018-12-21T08:45:00Z</cp:lastPrinted>
  <dcterms:modified xmlns:xsi="http://www.w3.org/2001/XMLSchema-instance" xsi:type="dcterms:W3CDTF">2018-12-21T08:49:00Z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(St-1913-18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