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dc8d" w14:paraId="e97dc8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AE4F27">
        <w:rPr>
          <w:rFonts w:cs="Times New Roman" w:eastAsia="Times New Roman"/>
          <w:noProof/>
          <w:szCs w:val="20"/>
          <w:lang w:eastAsia="hr-HR"/>
        </w:rPr>
        <w:t xml:space="preserve">          5 St-991/2016-21</w:t>
      </w: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E4F27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stečajnom postupku </w:t>
      </w:r>
      <w:r w:rsidRPr="00AE4F27">
        <w:rPr>
          <w:rFonts w:cs="Times New Roman" w:eastAsia="Times New Roman"/>
          <w:szCs w:val="20"/>
          <w:lang w:eastAsia="hr-HR"/>
        </w:rPr>
        <w:t xml:space="preserve">nad dužnikom ROAD 69 jednostavno društvo s ograničenom odgovornošću za ugostiteljstvo, usluge i trgovinu, Garešnički Brestovac, Radnička 9, MBS: 010086906, OIB: 39898625342, 15. studenog </w:t>
      </w:r>
      <w:r w:rsidRPr="00AE4F27">
        <w:rPr>
          <w:rFonts w:cs="Times New Roman" w:eastAsia="Times New Roman"/>
          <w:noProof/>
          <w:szCs w:val="20"/>
          <w:lang w:eastAsia="hr-HR"/>
        </w:rPr>
        <w:t>2017. donio je</w:t>
      </w: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E4F27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4F27">
        <w:rPr>
          <w:rFonts w:cs="Times New Roman" w:eastAsia="Times New Roman"/>
          <w:szCs w:val="20"/>
          <w:lang w:eastAsia="hr-HR"/>
        </w:rPr>
        <w:t xml:space="preserve">Nalaže se Financijskoj agenciji da naloži Erste &amp; </w:t>
      </w:r>
      <w:proofErr w:type="spellStart"/>
      <w:r w:rsidRPr="00AE4F27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AE4F2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E4F27">
        <w:rPr>
          <w:rFonts w:cs="Times New Roman" w:eastAsia="Times New Roman"/>
          <w:szCs w:val="20"/>
          <w:lang w:eastAsia="hr-HR"/>
        </w:rPr>
        <w:t>bank</w:t>
      </w:r>
      <w:proofErr w:type="spellEnd"/>
      <w:r w:rsidRPr="00AE4F27">
        <w:rPr>
          <w:rFonts w:cs="Times New Roman" w:eastAsia="Times New Roman"/>
          <w:szCs w:val="20"/>
          <w:lang w:eastAsia="hr-HR"/>
        </w:rPr>
        <w:t xml:space="preserve"> d.d. prijenos zaplijenjenih novčanih sredstava na ime predujma za namirenje troškova stečajnog postupka u iznosu od 1.225,00 kn, na račun Trgovačkog suda u Bjelovaru </w:t>
      </w:r>
      <w:r w:rsidRPr="00AE4F27">
        <w:rPr>
          <w:rFonts w:cs="Times New Roman" w:eastAsia="Times New Roman"/>
          <w:noProof/>
          <w:lang w:eastAsia="hr-HR"/>
        </w:rPr>
        <w:t>IBAN: HR6123900011300000630 model HR05 540-</w:t>
      </w:r>
      <w:r w:rsidRPr="00AE4F27">
        <w:rPr>
          <w:rFonts w:cs="Times New Roman" w:eastAsia="Times New Roman"/>
          <w:szCs w:val="20"/>
          <w:lang w:eastAsia="hr-HR"/>
        </w:rPr>
        <w:t xml:space="preserve">991-16.    </w:t>
      </w: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E4F27">
        <w:rPr>
          <w:rFonts w:cs="Times New Roman" w:eastAsia="Times New Roman"/>
          <w:szCs w:val="20"/>
          <w:lang w:eastAsia="hr-HR"/>
        </w:rPr>
        <w:t>Obrazloženje</w:t>
      </w: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4F27">
        <w:rPr>
          <w:rFonts w:cs="Times New Roman" w:eastAsia="Times New Roman"/>
          <w:szCs w:val="20"/>
          <w:lang w:eastAsia="hr-HR"/>
        </w:rPr>
        <w:t xml:space="preserve">Iz prijedloga za otvaranje stečajnog postupka proizlazi da dužnik na dan 10. svibnja 2016. na temelju čl.112. st.5. Stečajnog zakona </w:t>
      </w:r>
      <w:r w:rsidRPr="00AE4F27">
        <w:rPr>
          <w:rFonts w:cs="Times New Roman" w:eastAsia="Times New Roman"/>
          <w:noProof/>
          <w:szCs w:val="20"/>
          <w:lang w:eastAsia="hr-HR"/>
        </w:rPr>
        <w:t xml:space="preserve">("Narodne novine" broj 71/15 i 104/17, dalje: SZ) na ime predujma za namirenje troškova stečajnog postupka </w:t>
      </w:r>
      <w:r w:rsidRPr="00AE4F27">
        <w:rPr>
          <w:rFonts w:cs="Times New Roman" w:eastAsia="Times New Roman"/>
          <w:szCs w:val="20"/>
          <w:lang w:eastAsia="hr-HR"/>
        </w:rPr>
        <w:t>ima zaplijenjena sredstva u iznosu od 1.225,00 kn.</w:t>
      </w: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4F27">
        <w:rPr>
          <w:rFonts w:cs="Times New Roman" w:eastAsia="Times New Roman"/>
          <w:szCs w:val="20"/>
          <w:lang w:eastAsia="hr-HR"/>
        </w:rPr>
        <w:t xml:space="preserve">Pravomoćnim rješenjem od 10. travnja 2017. sud je otvorio i istovremeno zaključio stečajni postupak nad dužnikom, a tijekom prethodnog postupka nastali su troškovi nagrade i putovanja privremenog stečajnog upravitelja. </w:t>
      </w: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E4F27">
        <w:rPr>
          <w:rFonts w:cs="Times New Roman" w:eastAsia="Times New Roman"/>
          <w:szCs w:val="20"/>
          <w:lang w:eastAsia="hr-HR"/>
        </w:rPr>
        <w:t xml:space="preserve">Stoga je sud, temeljem odredbe čl.112. st.6. SZ-a, naložio FINI da naloži Erste &amp; </w:t>
      </w:r>
      <w:proofErr w:type="spellStart"/>
      <w:r w:rsidRPr="00AE4F27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AE4F2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E4F27">
        <w:rPr>
          <w:rFonts w:cs="Times New Roman" w:eastAsia="Times New Roman"/>
          <w:szCs w:val="20"/>
          <w:lang w:eastAsia="hr-HR"/>
        </w:rPr>
        <w:t>bank</w:t>
      </w:r>
      <w:proofErr w:type="spellEnd"/>
      <w:r w:rsidRPr="00AE4F27">
        <w:rPr>
          <w:rFonts w:cs="Times New Roman" w:eastAsia="Times New Roman"/>
          <w:szCs w:val="20"/>
          <w:lang w:eastAsia="hr-HR"/>
        </w:rPr>
        <w:t xml:space="preserve"> d.d. prijenos zaplijenjenih novčanih sredstava na ime predujma za namirenje troškova stečajnog postupka na račun suda. </w:t>
      </w: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E4F27">
        <w:rPr>
          <w:rFonts w:cs="Times New Roman" w:eastAsia="Times New Roman"/>
          <w:lang w:eastAsia="hr-HR"/>
        </w:rPr>
        <w:t>U Bjelovaru, 15. studenog 2017.</w:t>
      </w: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AE4F27">
        <w:rPr>
          <w:rFonts w:cs="Times New Roman" w:eastAsia="Times New Roman"/>
          <w:lang w:eastAsia="hr-HR"/>
        </w:rPr>
        <w:t xml:space="preserve">                                                                                        STEČAJNI SUDAC</w:t>
      </w: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AE4F27">
        <w:rPr>
          <w:rFonts w:cs="Times New Roman" w:eastAsia="Times New Roman"/>
          <w:lang w:eastAsia="hr-HR"/>
        </w:rPr>
        <w:t xml:space="preserve">                                                                                 MARIJA PETRINA KUBICA v.r.</w:t>
      </w:r>
    </w:p>
    <w:p w:rsidRDefault="00AE4F27" w:rsidP="00AE4F27" w:rsidR="00AE4F27" w:rsidRPr="00AE4F2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E4F27" w:rsidP="00AE4F27" w:rsidR="00AE4F27" w:rsidRPr="00AE4F2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AE4F2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E4F27" w:rsidP="00AE4F27" w:rsidR="00AE4F27" w:rsidRPr="00AE4F2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AE4F2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E4F27" w:rsidP="00AE4F27" w:rsidR="00AE4F27" w:rsidRPr="00AE4F2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AE4F2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4F27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72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St-991/2016-21</izvorni_sadrzaj>
    <derivirana_varijabla naziv="DomainObject.Oznaka_1">St-991/2016-21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18. svibnja 2017.</izvorni_sadrzaj>
    <derivirana_varijabla naziv="DomainObject.Predmet.DatumArhiviranja_1">18. svibnja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2017.</izvorni_sadrzaj>
    <derivirana_varijabla naziv="DomainObject.Predmet.DatumRjesavanja_1">11. travnja 2017.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18. svibnja 2017.</izvorni_sadrzaj>
    <derivirana_varijabla naziv="DomainObject.Predmet.DatumZatvaranja_1">18.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hr.ibm.icms.common.model.sluzbeneosobe.Referada@12381238[id=5723, dbStatus=null, naziv=Referada 5, oznaka=null, sudac=null] &lt;-hr.ibm.icms.common.model.sluzbeneosobe.Referada@12381238[status dodjele: =false]</izvorni_sadrzaj>
    <derivirana_varijabla naziv="DomainObject.Predmet.MjestoCuvanja_1">hr.ibm.icms.common.model.sluzbeneosobe.Referada@12381238[id=5723, dbStatus=null, naziv=Referada 5, oznaka=null, sudac=null] &lt;-hr.ibm.icms.common.model.sluzbeneosobe.Referada@12381238[status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St-991/2016</izvorni_sadrzaj>
    <derivirana_varijabla naziv="DomainObject.Predmet.OznakaBroj_1">St-991/2016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ROAD 69 jednostavno društvo s ograničenom odgovornošću za ugostiteljstvo, usluge i trgovinu zastupanog po punomoćniku Marijana Čop</izvorni_sadrzaj>
    <derivirana_varijabla naziv="DomainObject.Predmet.ProtustrankaFormated_1">  ROAD 69 jednostavno društvo s ograničenom odgovornošću za ugostiteljstvo, usluge i trgovinu zastupanog po punomoćniku Marijana Čop</derivirana_varijabla>
  </DomainObject.Predmet.ProtustrankaFormated>
  <DomainObject.Predmet.ProtustrankaFormatedOIB>
    <izvorni_sadrzaj>  ROAD 69 jednostavno društvo s ograničenom odgovornošću za ugostiteljstvo, usluge i trgovinu, OIB 39898625342 zastupanog po punomoćniku Marijana Čop</izvorni_sadrzaj>
    <derivirana_varijabla naziv="DomainObject.Predmet.ProtustrankaFormatedOIB_1">  ROAD 69 jednostavno društvo s ograničenom odgovornošću za ugostiteljstvo, usluge i trgovinu, OIB 39898625342 zastupanog po punomoćniku Marijana Čop</derivirana_varijabla>
  </DomainObject.Predmet.ProtustrankaFormatedOIB>
  <DomainObject.Predmet.ProtustrankaFormatedWithAdress>
    <izvorni_sadrzaj> ROAD 69 jednostavno društvo s ograničenom odgovornošću za ugostiteljstvo, usluge i trgovinu, Radnička 9, 43280 Garešnički Brestovac zastupanog po punomoćniku Marijana Čop</izvorni_sadrzaj>
    <derivirana_varijabla naziv="DomainObject.Predmet.ProtustrankaFormatedWithAdress_1"> ROAD 69 jednostavno društvo s ograničenom odgovornošću za ugostiteljstvo, usluge i trgovinu, Radnička 9, 43280 Garešnički Brestovac zastupanog po punomoćniku Marijana Čop</derivirana_varijabla>
  </DomainObject.Predmet.ProtustrankaFormatedWithAdress>
  <DomainObject.Predmet.ProtustrankaFormatedWithAdressOIB>
    <izvorni_sadrzaj> ROAD 69 jednostavno društvo s ograničenom odgovornošću za ugostiteljstvo, usluge i trgovinu, OIB 39898625342, Radnička 9, 43280 Garešnički Brestovac zastupanog po punomoćniku Marijana Čop</izvorni_sadrzaj>
    <derivirana_varijabla naziv="DomainObject.Predmet.ProtustrankaFormatedWithAdressOIB_1"> ROAD 69 jednostavno društvo s ograničenom odgovornošću za ugostiteljstvo, usluge i trgovinu, OIB 39898625342, Radnička 9, 43280 Garešnički Brestovac zastupanog po punomoćniku Marijana Čop</derivirana_varijabla>
  </DomainObject.Predmet.ProtustrankaFormatedWithAdressOIB>
  <DomainObject.Predmet.ProtustrankaWithAdress>
    <izvorni_sadrzaj>ROAD 69 jednostavno društvo s ograničenom odgovornošću za ugostiteljstvo, usluge i trgovinu Radnička 9, 43280 Garešnički Brestovac</izvorni_sadrzaj>
    <derivirana_varijabla naziv="DomainObject.Predmet.ProtustrankaWithAdress_1">ROAD 69 jednostavno društvo s ograničenom odgovornošću za ugostiteljstvo, usluge i trgovinu Radnička 9, 43280 Garešnički Brestovac</derivirana_varijabla>
  </DomainObject.Predmet.ProtustrankaWithAdress>
  <DomainObject.Predmet.ProtustrankaWithAdressOIB>
    <izvorni_sadrzaj>ROAD 69 jednostavno društvo s ograničenom odgovornošću za ugostiteljstvo, usluge i trgovinu, OIB 39898625342, Radnička 9, 43280 Garešnički Brestovac</izvorni_sadrzaj>
    <derivirana_varijabla naziv="DomainObject.Predmet.ProtustrankaWithAdressOIB_1">ROAD 69 jednostavno društvo s ograničenom odgovornošću za ugostiteljstvo, usluge i trgovinu, OIB 39898625342, Radnička 9, 43280 Garešnički Brestovac</derivirana_varijabla>
  </DomainObject.Predmet.ProtustrankaWithAdressOIB>
  <DomainObject.Predmet.ProtustrankaNazivFormated>
    <izvorni_sadrzaj>ROAD 69 jednostavno društvo s ograničenom odgovornošću za ugostiteljstvo, usluge i trgovinu</izvorni_sadrzaj>
    <derivirana_varijabla naziv="DomainObject.Predmet.ProtustrankaNazivFormated_1">ROAD 69 jednostavno društvo s ograničenom odgovornošću za ugostiteljstvo, usluge i trgovinu</derivirana_varijabla>
  </DomainObject.Predmet.ProtustrankaNazivFormated>
  <DomainObject.Predmet.ProtustrankaNazivFormatedOIB>
    <izvorni_sadrzaj>ROAD 69 jednostavno društvo s ograničenom odgovornošću za ugostiteljstvo, usluge i trgovinu, OIB 39898625342</izvorni_sadrzaj>
    <derivirana_varijabla naziv="DomainObject.Predmet.ProtustrankaNazivFormatedOIB_1">ROAD 69 jednostavno društvo s ograničenom odgovornošću za ugostiteljstvo, usluge i trgovinu, OIB 39898625342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ROAD 69 jednostavno društvo s ograničenom odgovornošću za ugostiteljstvo, usluge i trgovinu zastupanog po punomoćniku Marijana Čop</item>
    </izvorni_sadrzaj>
    <derivirana_varijabla naziv="DomainObject.Predmet.ProtuStrankaListFormated_1">
      <item>ROAD 69 jednostavno društvo s ograničenom odgovornošću za ugostiteljstvo, usluge i trgovinu zastupanog po punomoćniku Marijana Čop</item>
    </derivirana_varijabla>
  </DomainObject.Predmet.ProtuStrankaListFormated>
  <DomainObject.Predmet.ProtuStrankaListFormatedOIB>
    <izvorni_sadrzaj>
      <item>ROAD 69 jednostavno društvo s ograničenom odgovornošću za ugostiteljstvo, usluge i trgovinu, OIB 39898625342 zastupanog po punomoćniku Marijana Čop</item>
    </izvorni_sadrzaj>
    <derivirana_varijabla naziv="DomainObject.Predmet.ProtuStrankaListFormatedOIB_1">
      <item>ROAD 69 jednostavno društvo s ograničenom odgovornošću za ugostiteljstvo, usluge i trgovinu, OIB 39898625342 zastupanog po punomoćniku Marijana Čop</item>
    </derivirana_varijabla>
  </DomainObject.Predmet.ProtuStrankaListFormatedOIB>
  <DomainObject.Predmet.ProtuStrankaListFormatedWithAdress>
    <izvorni_sadrzaj>
      <item>ROAD 69 jednostavno društvo s ograničenom odgovornošću za ugostiteljstvo, usluge i trgovinu, Radnička 9, 43280 Garešnički Brestovac zastupanog po punomoćniku Marijana Čop</item>
    </izvorni_sadrzaj>
    <derivirana_varijabla naziv="DomainObject.Predmet.ProtuStrankaListFormatedWithAdress_1">
      <item>ROAD 69 jednostavno društvo s ograničenom odgovornošću za ugostiteljstvo, usluge i trgovinu, Radnička 9, 43280 Garešnički Brestovac zastupanog po punomoćniku Marijana Čop</item>
    </derivirana_varijabla>
  </DomainObject.Predmet.ProtuStrankaListFormatedWithAdress>
  <DomainObject.Predmet.ProtuStrankaListFormatedWithAdressOIB>
    <izvorni_sadrzaj>
      <item>ROAD 69 jednostavno društvo s ograničenom odgovornošću za ugostiteljstvo, usluge i trgovinu, OIB 39898625342, Radnička 9, 43280 Garešnički Brestovac zastupanog po punomoćniku Marijana Čop</item>
    </izvorni_sadrzaj>
    <derivirana_varijabla naziv="DomainObject.Predmet.ProtuStrankaListFormatedWithAdressOIB_1">
      <item>ROAD 69 jednostavno društvo s ograničenom odgovornošću za ugostiteljstvo, usluge i trgovinu, OIB 39898625342, Radnička 9, 43280 Garešnički Brestovac zastupanog po punomoćniku Marijana Čop</item>
    </derivirana_varijabla>
  </DomainObject.Predmet.ProtuStrankaListFormatedWithAdressOIB>
  <DomainObject.Predmet.ProtuStrankaListNazivFormated>
    <izvorni_sadrzaj>
      <item>ROAD 69 jednostavno društvo s ograničenom odgovornošću za ugostiteljstvo, usluge i trgovinu</item>
    </izvorni_sadrzaj>
    <derivirana_varijabla naziv="DomainObject.Predmet.ProtuStrankaListNazivFormated_1">
      <item>ROAD 69 jednostavno društvo s ograničenom odgovornošću za ugostiteljstvo, usluge i trgovinu</item>
    </derivirana_varijabla>
  </DomainObject.Predmet.ProtuStrankaListNazivFormated>
  <DomainObject.Predmet.ProtuStrankaListNazivFormatedOIB>
    <izvorni_sadrzaj>
      <item>ROAD 69 jednostavno društvo s ograničenom odgovornošću za ugostiteljstvo, usluge i trgovinu, OIB 39898625342</item>
    </izvorni_sadrzaj>
    <derivirana_varijabla naziv="DomainObject.Predmet.ProtuStrankaListNazivFormatedOIB_1">
      <item>ROAD 69 jednostavno društvo s ograničenom odgovornošću za ugostiteljstvo, usluge i trgovinu, OIB 39898625342</item>
    </derivirana_varijabla>
  </DomainObject.Predmet.ProtuStrankaListNazivFormatedOIB>
  <DomainObject.Predmet.OstaliListFormated>
    <izvorni_sadrzaj>
      <item>Marijana Čop punomoćnik sudionika u postupku ROAD 69 jednostavno društvo s ograničenom odgovornošću za ugostiteljstvo, usluge i trgovinu</item>
      <item>Tomislav Strniščak</item>
    </izvorni_sadrzaj>
    <derivirana_varijabla naziv="DomainObject.Predmet.OstaliListFormated_1">
      <item>Marijana Čop punomoćnik sudionika u postupku ROAD 69 jednostavno društvo s ograničenom odgovornošću za ugostiteljstvo, usluge i trgovinu</item>
      <item>Tomislav Strniščak</item>
    </derivirana_varijabla>
  </DomainObject.Predmet.OstaliListFormated>
  <DomainObject.Predmet.OstaliListFormatedOIB>
    <izvorni_sadrzaj>
      <item>Marijana Čop, OIB 11858150930 punomoćnik sudionika u postupku ROAD 69 jednostavno društvo s ograničenom odgovornošću za ugostiteljstvo, usluge i trgovinu</item>
      <item>Tomislav Strniščak, OIB 26341315268</item>
    </izvorni_sadrzaj>
    <derivirana_varijabla naziv="DomainObject.Predmet.OstaliListFormatedOIB_1">
      <item>Marijana Čop, OIB 11858150930 punomoćnik sudionika u postupku ROAD 69 jednostavno društvo s ograničenom odgovornošću za ugostiteljstvo, usluge i trgovinu</item>
      <item>Tomislav Strniščak, OIB 26341315268</item>
    </derivirana_varijabla>
  </DomainObject.Predmet.OstaliListFormatedOIB>
  <DomainObject.Predmet.OstaliListFormatedWithAdress>
    <izvorni_sadrzaj>
      <item>Marijana Čop, Radnička 9, 43280 Garešnički Brestovac punomoćnik sudionika u postupku ROAD 69 jednostavno društvo s ograničenom odgovornošću za ugostiteljstvo, usluge i trgovinu</item>
      <item>Tomislav Strniščak, Gorčica 10, 40000 Šenkovec</item>
    </izvorni_sadrzaj>
    <derivirana_varijabla naziv="DomainObject.Predmet.OstaliListFormatedWithAdress_1">
      <item>Marijana Čop, Radnička 9, 43280 Garešnički Brestovac punomoćnik sudionika u postupku ROAD 69 jednostavno društvo s ograničenom odgovornošću za ugostiteljstvo, usluge i trgovinu</item>
      <item>Tomislav Strniščak, Gorčica 10, 40000 Šenkovec</item>
    </derivirana_varijabla>
  </DomainObject.Predmet.OstaliListFormatedWithAdress>
  <DomainObject.Predmet.OstaliListFormatedWithAdressOIB>
    <izvorni_sadrzaj>
      <item>Marijana Čop, OIB 11858150930, Radnička 9, 43280 Garešnički Brestovac punomoćnik sudionika u postupku ROAD 69 jednostavno društvo s ograničenom odgovornošću za ugostiteljstvo, usluge i trgovinu</item>
      <item>Tomislav Strniščak, OIB 26341315268, Gorčica 10, 40000 Šenkovec</item>
    </izvorni_sadrzaj>
    <derivirana_varijabla naziv="DomainObject.Predmet.OstaliListFormatedWithAdressOIB_1">
      <item>Marijana Čop, OIB 11858150930, Radnička 9, 43280 Garešnički Brestovac punomoćnik sudionika u postupku ROAD 69 jednostavno društvo s ograničenom odgovornošću za ugostiteljstvo, usluge i trgovinu</item>
      <item>Tomislav Strniščak, OIB 26341315268, Gorčica 10, 40000 Šenkovec</item>
    </derivirana_varijabla>
  </DomainObject.Predmet.OstaliListFormatedWithAdressOIB>
  <DomainObject.Predmet.OstaliListNazivFormated>
    <izvorni_sadrzaj>
      <item>Marijana Čop</item>
      <item>Tomislav Strniščak</item>
    </izvorni_sadrzaj>
    <derivirana_varijabla naziv="DomainObject.Predmet.OstaliListNazivFormated_1">
      <item>Marijana Čop</item>
      <item>Tomislav Strniščak</item>
    </derivirana_varijabla>
  </DomainObject.Predmet.OstaliListNazivFormated>
  <DomainObject.Predmet.OstaliListNazivFormatedOIB>
    <izvorni_sadrzaj>
      <item>Marijana Čop, OIB 11858150930</item>
      <item>Tomislav Strniščak, OIB 26341315268</item>
    </izvorni_sadrzaj>
    <derivirana_varijabla naziv="DomainObject.Predmet.OstaliListNazivFormatedOIB_1">
      <item>Marijana Čop, OIB 11858150930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St-991/2016-21</izvorni_sadrzaj>
    <derivirana_varijabla naziv="DomainObject.PoslovniBrojDokumenta_1">St-991/2016-21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ROAD 69 jednostavno društvo s ograničenom odgovornošću za ugostiteljstvo, usluge i trgovinu</izvorni_sadrzaj>
    <derivirana_varijabla naziv="DomainObject.Predmet.ProtustrankaIDrugi_1">ROAD 69 jednostavno društvo s ograničenom odgovornošću za ugostiteljstvo,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ROAD 69 jednostavno društvo s ograničenom odgovornošću za ugostiteljstvo, usluge i trgovinu, OIB 39898625342, Radnička 9, 43280 Garešnički Brestovac</izvorni_sadrzaj>
    <derivirana_varijabla naziv="DomainObject.Predmet.ProtustrankaIDrugiAdressOIB_1">ROAD 69 jednostavno društvo s ograničenom odgovornošću za ugostiteljstvo, usluge i trgovinu, OIB 39898625342, Radnička 9, 43280 Garešnički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travnja 2017.</izvorni_sadrzaj>
    <derivirana_varijabla naziv="DomainObject.Predmet.OdlukaRjesenje.DatumDonosenjaOdluke_1">10. travnja 2017.</derivirana_varijabla>
  </DomainObject.Predmet.OdlukaRjesenje.DatumDonosenjaOdluke>
  <DomainObject.Predmet.OdlukaRjesenje.DatumPravomocnosti>
    <izvorni_sadrzaj>27. travnja 2017.</izvorni_sadrzaj>
    <derivirana_varijabla naziv="DomainObject.Predmet.OdlukaRjesenje.DatumPravomocnosti_1">27. travnja 2017.</derivirana_varijabla>
  </DomainObject.Predmet.OdlukaRjesenje.DatumPravomocnosti>
  <DomainObject.Predmet.OdlukaRjesenje.Oznaka>
    <izvorni_sadrzaj>St-991/2016-14</izvorni_sadrzaj>
    <derivirana_varijabla naziv="DomainObject.Predmet.OdlukaRjesenje.Oznaka_1">St-991/2016-14</derivirana_varijabla>
  </DomainObject.Predmet.OdlukaRjesenje.Oznaka>
  <DomainObject.Predmet.SudioniciListNaziv>
    <izvorni_sadrzaj>
      <item>FINA, RC ZAGREB, Podružnica Bjelovar</item>
      <item>ROAD 69 jednostavno društvo s ograničenom odgovornošću za ugostiteljstvo, usluge i trgovinu</item>
      <item>Marijana Čop</item>
      <item>Tomislav Strniščak</item>
    </izvorni_sadrzaj>
    <derivirana_varijabla naziv="DomainObject.Predmet.SudioniciListNaziv_1">
      <item>FINA, RC ZAGREB, Podružnica Bjelovar</item>
      <item>ROAD 69 jednostavno društvo s ograničenom odgovornošću za ugostiteljstvo, usluge i trgovinu</item>
      <item>Marijana Čop</item>
      <item>Tomislav Strniščak</item>
    </derivirana_varijabla>
  </DomainObject.Predmet.SudioniciListNaziv>
  <DomainObject.Predmet.SudioniciListAdressOIB>
    <izvorni_sadrzaj>
      <item>FINA, RC ZAGREB, Podružnica Bjelovar, OIB 85821130368, F. Supila 4,43000 Bjelovar</item>
      <item>ROAD 69 jednostavno društvo s ograničenom odgovornošću za ugostiteljstvo, usluge i trgovinu, OIB 39898625342, Radnička 9,43280 Garešnički Brestovac</item>
      <item>Marijana Čop, OIB 11858150930, Radnička 9,43280 Garešnički Brestovac</item>
      <item>Tomislav Strniščak, OIB 26341315268, Gorčica 10,40000 Šenkovec</item>
    </izvorni_sadrzaj>
    <derivirana_varijabla naziv="DomainObject.Predmet.SudioniciListAdressOIB_1">
      <item>FINA, RC ZAGREB, Podružnica Bjelovar, OIB 85821130368, F. Supila 4,43000 Bjelovar</item>
      <item>ROAD 69 jednostavno društvo s ograničenom odgovornošću za ugostiteljstvo, usluge i trgovinu, OIB 39898625342, Radnička 9,43280 Garešnički Brestovac</item>
      <item>Marijana Čop, OIB 11858150930, Radnička 9,43280 Garešnički Brestovac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C5E44F-CC31-454A-AAC7-1E141AA03C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1273</properties:Characters>
  <properties:Lines>43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2017-11-16T12:00:00Z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St-991/2016-21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