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a000d" w14:paraId="07a000d" w:rsidRDefault="00527947" w:rsidP="00527947" w:rsidR="00527947" w:rsidRPr="004813CE">
      <w:pPr>
        <w15:collapsed w:val="false"/>
      </w:pPr>
      <w:bookmarkStart w:name="_GoBack" w:id="0"/>
      <w:bookmarkEnd w:id="0"/>
      <w:r w:rsidRPr="004813CE">
        <w:t xml:space="preserve">                  </w:t>
      </w:r>
      <w:r w:rsidRPr="004813C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13CE">
        <w:t xml:space="preserve">                                                            </w:t>
      </w:r>
    </w:p>
    <w:p w:rsidRDefault="00527947" w:rsidP="00527947" w:rsidR="00527947" w:rsidRPr="004813CE">
      <w:r w:rsidRPr="004813CE">
        <w:t xml:space="preserve">    REPUBLIKA HRVATSKA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</w:r>
    </w:p>
    <w:p w:rsidRDefault="00527947" w:rsidP="00527947" w:rsidR="00527947" w:rsidRPr="004813CE">
      <w:r w:rsidRPr="004813CE">
        <w:t xml:space="preserve"> TRGOVAČKI SUD U PAZINU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</w:t>
      </w:r>
    </w:p>
    <w:p w:rsidRDefault="00527947" w:rsidP="00527947" w:rsidR="00E278F8">
      <w:r w:rsidRPr="004813CE">
        <w:t xml:space="preserve">     52000 PAZIN, Dršćevka 1 </w:t>
      </w:r>
      <w:r w:rsidRPr="004813CE">
        <w:tab/>
      </w: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  </w:t>
      </w:r>
      <w:r w:rsidRPr="004813CE">
        <w:tab/>
      </w:r>
    </w:p>
    <w:p w:rsidRDefault="00527947" w:rsidP="00527947" w:rsidR="00527947" w:rsidRPr="004813CE">
      <w:r w:rsidRPr="004813CE">
        <w:t xml:space="preserve">     </w:t>
      </w:r>
      <w:r w:rsidRPr="004813CE">
        <w:tab/>
        <w:t xml:space="preserve">           </w:t>
      </w:r>
    </w:p>
    <w:p w:rsidRDefault="00527947" w:rsidP="00527947" w:rsidR="00527947" w:rsidRPr="004813CE">
      <w:pPr>
        <w:jc w:val="both"/>
      </w:pPr>
      <w:r w:rsidRPr="004813CE">
        <w:tab/>
      </w:r>
    </w:p>
    <w:p w:rsidRDefault="00527947" w:rsidP="00527947" w:rsidR="00527947" w:rsidRPr="004813CE">
      <w:pPr>
        <w:jc w:val="center"/>
      </w:pPr>
      <w:r w:rsidRPr="004813CE">
        <w:t>R E P U B L I K A  H R V A T S K A</w:t>
      </w:r>
    </w:p>
    <w:p w:rsidRDefault="00527947" w:rsidP="00527947" w:rsidR="00527947" w:rsidRPr="004813CE"/>
    <w:p w:rsidRDefault="00527947" w:rsidP="00527947" w:rsidR="00527947" w:rsidRPr="004813CE">
      <w:pPr>
        <w:jc w:val="center"/>
      </w:pPr>
      <w:r w:rsidRPr="004813CE">
        <w:t>R J E Š E NJ E</w:t>
      </w:r>
    </w:p>
    <w:p w:rsidRDefault="00527947" w:rsidP="00527947" w:rsidR="00527947" w:rsidRPr="004813CE"/>
    <w:p w:rsidRDefault="00527947" w:rsidP="00527947" w:rsidR="00527947" w:rsidRPr="00E278F8">
      <w:pPr>
        <w:jc w:val="both"/>
      </w:pPr>
      <w:r w:rsidRPr="004813CE">
        <w:tab/>
        <w:t xml:space="preserve">Trgovački sud u Pazinu, po sucu </w:t>
      </w:r>
      <w:r w:rsidR="00B93BC5" w:rsidRPr="004813CE">
        <w:t>Damiru Rabaru</w:t>
      </w:r>
      <w:r w:rsidRPr="004813CE">
        <w:t xml:space="preserve">, po prijedlogu predlagatelja  </w:t>
      </w:r>
      <w:r w:rsidR="007427DB">
        <w:t>RAIFFEISENLANDESBANK KӒRNTEN - RECHENZENTRUM UND REVISIONSVERBAND, reg.Gen.m.b.H., Raiffeisenplatz 1, 9020 Klagenfurt, Austrija</w:t>
      </w:r>
      <w:r w:rsidR="00BD2424" w:rsidRPr="00EB0A39">
        <w:t xml:space="preserve">, OIB: </w:t>
      </w:r>
      <w:r w:rsidR="007427DB">
        <w:t>46870001221, zastupano</w:t>
      </w:r>
      <w:r w:rsidR="00BD2424" w:rsidRPr="00EB0A39">
        <w:t xml:space="preserve"> po </w:t>
      </w:r>
      <w:r w:rsidR="007427DB">
        <w:t>Odvjetničkom društvu Buterin &amp; Posavec iz Zagreba</w:t>
      </w:r>
      <w:r w:rsidR="00333ADD">
        <w:t xml:space="preserve">, </w:t>
      </w:r>
      <w:r w:rsidRPr="004813CE">
        <w:t xml:space="preserve">radi otvaranja stečajnog postupka nad dužnikom </w:t>
      </w:r>
      <w:r w:rsidR="007427DB">
        <w:t>ADRIATICA DEVELOPMENTS d. o. o. Umag, Stella Maris 18, OIB 44682397796, MBS 060205431</w:t>
      </w:r>
      <w:r w:rsidR="00B93BC5" w:rsidRPr="00E278F8">
        <w:t xml:space="preserve">, dana </w:t>
      </w:r>
      <w:r w:rsidR="00333ADD">
        <w:t>13</w:t>
      </w:r>
      <w:r w:rsidRPr="00E278F8">
        <w:t xml:space="preserve">. srpnja 2016. </w:t>
      </w:r>
    </w:p>
    <w:p w:rsidRDefault="00527947" w:rsidP="00527947" w:rsidR="00527947" w:rsidRPr="00E278F8">
      <w:pPr>
        <w:jc w:val="both"/>
      </w:pPr>
    </w:p>
    <w:p w:rsidRDefault="00527947" w:rsidP="00527947" w:rsidR="00527947" w:rsidRPr="004813CE">
      <w:pPr>
        <w:ind w:firstLine="708"/>
      </w:pPr>
      <w:r w:rsidRPr="004813CE">
        <w:tab/>
      </w:r>
      <w:r w:rsidRPr="004813CE">
        <w:tab/>
      </w:r>
      <w:r w:rsidRPr="004813CE">
        <w:tab/>
      </w:r>
      <w:r w:rsidRPr="004813CE">
        <w:tab/>
        <w:t xml:space="preserve">     r i j e š i o   j e</w:t>
      </w:r>
    </w:p>
    <w:p w:rsidRDefault="00527947" w:rsidP="00527947" w:rsidR="00527947" w:rsidRPr="004813CE">
      <w:pPr>
        <w:jc w:val="both"/>
      </w:pPr>
    </w:p>
    <w:p w:rsidRDefault="00527947" w:rsidP="00527947" w:rsidR="00527947" w:rsidRPr="004813CE">
      <w:pPr>
        <w:jc w:val="both"/>
        <w:rPr>
          <w:lang w:val="pl-PL"/>
        </w:rPr>
      </w:pPr>
      <w:r w:rsidRPr="004813CE">
        <w:rPr>
          <w:lang w:val="pl-PL"/>
        </w:rPr>
        <w:tab/>
        <w:t>I.</w:t>
      </w:r>
      <w:r w:rsidRPr="004813CE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7427DB">
        <w:t>ADRIATICA DEVELOPMENTS d. o. o. Umag, Stella Maris 18, OIB 44682397796, MBS 060205431</w:t>
      </w:r>
      <w:r w:rsidRPr="00E278F8">
        <w:rPr>
          <w:lang w:val="pl-PL"/>
        </w:rPr>
        <w:t xml:space="preserve">, te </w:t>
      </w:r>
      <w:r w:rsidRPr="004813CE">
        <w:rPr>
          <w:lang w:val="pl-PL"/>
        </w:rPr>
        <w:t xml:space="preserve">se odlučuje održati ročište, pa se </w:t>
      </w:r>
      <w:r w:rsidRPr="004813CE">
        <w:rPr>
          <w:b/>
          <w:lang w:val="pl-PL"/>
        </w:rPr>
        <w:t xml:space="preserve">ročište zakazuje za dan </w:t>
      </w:r>
      <w:r w:rsidR="007427DB">
        <w:rPr>
          <w:b/>
          <w:lang w:val="pl-PL"/>
        </w:rPr>
        <w:t>22. rujna 2016. u 12</w:t>
      </w:r>
      <w:r w:rsidRPr="004813CE">
        <w:rPr>
          <w:b/>
          <w:lang w:val="pl-PL"/>
        </w:rPr>
        <w:t>:</w:t>
      </w:r>
      <w:r w:rsidR="007427DB">
        <w:rPr>
          <w:b/>
          <w:lang w:val="pl-PL"/>
        </w:rPr>
        <w:t>3</w:t>
      </w:r>
      <w:r w:rsidRPr="004813CE">
        <w:rPr>
          <w:b/>
          <w:lang w:val="pl-PL"/>
        </w:rPr>
        <w:t>0 sati, u</w:t>
      </w:r>
      <w:r w:rsidRPr="004813CE">
        <w:rPr>
          <w:b/>
        </w:rPr>
        <w:t xml:space="preserve"> Trgovačkom sudu u Pazinu, Dršćevka 1, sudnica </w:t>
      </w:r>
      <w:r w:rsidR="00B93BC5" w:rsidRPr="004813CE">
        <w:rPr>
          <w:b/>
        </w:rPr>
        <w:t>2</w:t>
      </w:r>
      <w:r w:rsidRPr="004813CE">
        <w:t>,</w:t>
      </w:r>
      <w:r w:rsidRPr="004813CE">
        <w:rPr>
          <w:lang w:val="pl-PL"/>
        </w:rPr>
        <w:t xml:space="preserve"> na koje se pozivaju: </w:t>
      </w:r>
    </w:p>
    <w:p w:rsidRDefault="00527947" w:rsidP="00527947" w:rsidR="00527947">
      <w:pPr>
        <w:jc w:val="both"/>
        <w:rPr>
          <w:lang w:val="pl-PL"/>
        </w:rPr>
      </w:pPr>
      <w:r w:rsidRPr="004813CE">
        <w:rPr>
          <w:lang w:val="pl-PL"/>
        </w:rPr>
        <w:tab/>
      </w:r>
      <w:r w:rsidRPr="004813CE">
        <w:rPr>
          <w:lang w:val="pl-PL"/>
        </w:rPr>
        <w:tab/>
        <w:t>-  FINA, RC Rijeka, Podružnica Pula, Pula, Giardini 5</w:t>
      </w:r>
    </w:p>
    <w:p w:rsidRDefault="009E05D8" w:rsidP="00527947" w:rsidR="009E05D8" w:rsidRPr="004813CE">
      <w:pPr>
        <w:jc w:val="both"/>
        <w:rPr>
          <w:lang w:val="pl-PL"/>
        </w:rPr>
      </w:pPr>
      <w:r>
        <w:rPr>
          <w:lang w:val="pl-PL"/>
        </w:rPr>
        <w:tab/>
      </w:r>
      <w:r>
        <w:rPr>
          <w:lang w:val="pl-PL"/>
        </w:rPr>
        <w:tab/>
        <w:t xml:space="preserve">-  predlagatelj </w:t>
      </w:r>
      <w:r>
        <w:t xml:space="preserve">RAIFFEISENLANDESBANK KӒRNTEN, Klagenfurt, </w:t>
      </w:r>
    </w:p>
    <w:p w:rsidRDefault="00527947" w:rsidP="00527947" w:rsidR="00125B83">
      <w:pPr>
        <w:jc w:val="both"/>
      </w:pPr>
      <w:r w:rsidRPr="004813CE">
        <w:rPr>
          <w:lang w:val="pl-PL"/>
        </w:rPr>
        <w:tab/>
      </w:r>
      <w:r w:rsidRPr="004813CE">
        <w:rPr>
          <w:lang w:val="pl-PL"/>
        </w:rPr>
        <w:tab/>
      </w:r>
      <w:r w:rsidRPr="004813CE">
        <w:rPr>
          <w:lang w:val="sv-SE"/>
        </w:rPr>
        <w:t xml:space="preserve">- </w:t>
      </w:r>
      <w:r w:rsidR="00333ADD">
        <w:rPr>
          <w:lang w:val="sv-SE"/>
        </w:rPr>
        <w:t>predlagatelj</w:t>
      </w:r>
      <w:r w:rsidR="007427DB">
        <w:rPr>
          <w:lang w:val="sv-SE"/>
        </w:rPr>
        <w:t>-vjerovnik</w:t>
      </w:r>
      <w:r w:rsidR="00333ADD">
        <w:rPr>
          <w:lang w:val="sv-SE"/>
        </w:rPr>
        <w:t xml:space="preserve"> </w:t>
      </w:r>
      <w:r w:rsidR="00125B83">
        <w:t xml:space="preserve">REPUBLIKA HRVATSKA, Ministarstvo financija, Porezna uprava, </w:t>
      </w:r>
      <w:r w:rsidR="00125B83" w:rsidRPr="00EB0A39">
        <w:t>Područni ured Istra, Primorje, Lika</w:t>
      </w:r>
    </w:p>
    <w:p w:rsidRDefault="009E05D8" w:rsidP="00527947" w:rsidR="00125B83">
      <w:pPr>
        <w:jc w:val="both"/>
      </w:pPr>
      <w:r>
        <w:tab/>
      </w:r>
      <w:r>
        <w:tab/>
        <w:t xml:space="preserve">- </w:t>
      </w:r>
      <w:r w:rsidR="00125B83">
        <w:t xml:space="preserve">predlagatelj - vjerovnik </w:t>
      </w:r>
      <w:r w:rsidR="007427DB">
        <w:t>ERSTE &amp; STEIERMAERKISCHE BANK d.d. Rijeka, Jadranski trg 3a,</w:t>
      </w:r>
    </w:p>
    <w:p w:rsidRDefault="00527947" w:rsidP="00527947" w:rsidR="00527947" w:rsidRPr="00E278F8">
      <w:pPr>
        <w:jc w:val="both"/>
      </w:pPr>
      <w:r w:rsidRPr="004813CE">
        <w:tab/>
      </w:r>
      <w:r w:rsidRPr="004813CE">
        <w:tab/>
        <w:t xml:space="preserve">- dužnik </w:t>
      </w:r>
      <w:r w:rsidR="007427DB">
        <w:t xml:space="preserve">ADRIATICA DEVELOPMENTS d. o. o. Umag, Stella Maris 18, OIB 44682397796, </w:t>
      </w:r>
    </w:p>
    <w:p w:rsidRDefault="00527947" w:rsidP="00527947" w:rsidR="00596283" w:rsidRPr="00E278F8">
      <w:pPr>
        <w:jc w:val="both"/>
        <w:rPr>
          <w:lang w:val="sv-SE"/>
        </w:rPr>
      </w:pPr>
      <w:r w:rsidRPr="004813CE">
        <w:rPr>
          <w:lang w:val="sv-SE"/>
        </w:rPr>
        <w:tab/>
      </w:r>
      <w:r w:rsidRPr="004813CE">
        <w:rPr>
          <w:lang w:val="sv-SE"/>
        </w:rPr>
        <w:tab/>
      </w:r>
    </w:p>
    <w:p w:rsidRDefault="00596283" w:rsidP="00527947" w:rsidR="00527947" w:rsidRPr="00E278F8">
      <w:pPr>
        <w:jc w:val="both"/>
        <w:rPr>
          <w:lang w:val="sv-SE"/>
        </w:rPr>
      </w:pPr>
      <w:r w:rsidRPr="00E278F8">
        <w:rPr>
          <w:lang w:val="sv-SE"/>
        </w:rPr>
        <w:tab/>
      </w:r>
      <w:r w:rsidR="00527947" w:rsidRPr="00E278F8">
        <w:rPr>
          <w:lang w:val="sv-SE"/>
        </w:rPr>
        <w:t>radi očitovanja o prijedlogu za otvaranje stečajnog postupka. O prijedlogu se mogu i pisano očitovati (čl. 123. st. 1. i 2. SZ-a).</w:t>
      </w:r>
    </w:p>
    <w:p w:rsidRDefault="00527947" w:rsidP="00527947" w:rsidR="00527947" w:rsidRPr="00E278F8">
      <w:pPr>
        <w:jc w:val="both"/>
        <w:rPr>
          <w:lang w:val="sv-SE"/>
        </w:rPr>
      </w:pPr>
    </w:p>
    <w:p w:rsidRDefault="00527947" w:rsidP="00527947" w:rsidR="00527947" w:rsidRPr="004813CE">
      <w:pPr>
        <w:jc w:val="both"/>
        <w:rPr>
          <w:lang w:val="sv-SE"/>
        </w:rPr>
      </w:pPr>
      <w:r w:rsidRPr="00E278F8">
        <w:tab/>
        <w:t>II.</w:t>
      </w:r>
      <w:r w:rsidRPr="00E278F8">
        <w:tab/>
        <w:t xml:space="preserve">Naređuje se dužniku </w:t>
      </w:r>
      <w:r w:rsidR="007427DB">
        <w:t>ADRIATICA DEVELOPMENTS d. o. o. Umag, Stella Maris 18, OIB 44682397796, MBS 060205431</w:t>
      </w:r>
      <w:r w:rsidRPr="00E278F8">
        <w:t xml:space="preserve">, da do zakazanog ročišta </w:t>
      </w:r>
      <w:r w:rsidRPr="00E278F8">
        <w:rPr>
          <w:lang w:val="sv-SE"/>
        </w:rPr>
        <w:t xml:space="preserve">dostavi sudu </w:t>
      </w:r>
      <w:r w:rsidRPr="004813CE">
        <w:rPr>
          <w:lang w:val="sv-SE"/>
        </w:rPr>
        <w:t>popis imovine i obveza dužnika sukladno odredbi čl. 16. st. 3. u svezi s čl. 17. SZ-a.</w:t>
      </w:r>
    </w:p>
    <w:p w:rsidRDefault="00527947" w:rsidP="00527947" w:rsidR="00527947" w:rsidRPr="004813CE">
      <w:pPr>
        <w:jc w:val="both"/>
      </w:pPr>
      <w:r w:rsidRPr="004813CE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527947" w:rsidP="00527947" w:rsidR="00527947" w:rsidRPr="004813CE">
      <w:pPr>
        <w:jc w:val="both"/>
      </w:pPr>
    </w:p>
    <w:p w:rsidRDefault="00B66D9F" w:rsidP="00527947" w:rsidR="00527947" w:rsidRPr="004813CE">
      <w:pPr>
        <w:jc w:val="center"/>
      </w:pPr>
      <w:r>
        <w:t>U Pazinu, 13</w:t>
      </w:r>
      <w:r w:rsidR="00527947" w:rsidRPr="004813CE">
        <w:t>. srpnja 2016.</w:t>
      </w:r>
    </w:p>
    <w:p w:rsidRDefault="00527947" w:rsidP="00527947" w:rsidR="00527947" w:rsidRPr="004813CE">
      <w:pPr>
        <w:jc w:val="center"/>
      </w:pPr>
    </w:p>
    <w:p w:rsidRDefault="00527947" w:rsidP="00527947" w:rsidR="00527947" w:rsidRPr="004813CE">
      <w:pPr>
        <w:jc w:val="center"/>
      </w:pPr>
      <w:r w:rsidRPr="004813CE">
        <w:t xml:space="preserve">                                                             </w:t>
      </w:r>
      <w:r w:rsidRPr="004813CE">
        <w:tab/>
        <w:t xml:space="preserve"> </w:t>
      </w:r>
      <w:r w:rsidRPr="004813CE">
        <w:tab/>
      </w:r>
      <w:r w:rsidRPr="004813CE">
        <w:tab/>
        <w:t xml:space="preserve">          Sudac</w:t>
      </w:r>
    </w:p>
    <w:p w:rsidRDefault="00527947" w:rsidP="00E278F8" w:rsidR="00527947" w:rsidRPr="004813CE">
      <w:pPr>
        <w:jc w:val="center"/>
      </w:pPr>
      <w:r w:rsidRPr="004813CE">
        <w:tab/>
        <w:t xml:space="preserve">                                                                  </w:t>
      </w:r>
      <w:r w:rsidRPr="004813CE">
        <w:tab/>
      </w:r>
      <w:r w:rsidRPr="004813CE">
        <w:tab/>
        <w:t xml:space="preserve">     </w:t>
      </w:r>
      <w:r w:rsidR="00133B3C" w:rsidRPr="004813CE">
        <w:t xml:space="preserve">    </w:t>
      </w:r>
      <w:r w:rsidR="00E278F8">
        <w:t>Damir Rabar</w:t>
      </w:r>
    </w:p>
    <w:p w:rsidRDefault="00527947" w:rsidP="00527947" w:rsidR="00527947">
      <w:pPr>
        <w:jc w:val="both"/>
      </w:pPr>
    </w:p>
    <w:p w:rsidRDefault="00125B83" w:rsidP="00527947" w:rsidR="00125B83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UPUTA O PRAVNOM LIJEKU:</w:t>
      </w:r>
    </w:p>
    <w:p w:rsidRDefault="00527947" w:rsidP="00527947" w:rsidR="00527947" w:rsidRPr="004813CE">
      <w:pPr>
        <w:jc w:val="both"/>
      </w:pPr>
      <w:r w:rsidRPr="004813CE">
        <w:t>Protiv ovog rješenja nije dopuštena posebna žalba (čl. 115. st. 1. SZ-a).</w:t>
      </w:r>
    </w:p>
    <w:p w:rsidRDefault="00527947" w:rsidP="00527947" w:rsidR="00527947">
      <w:pPr>
        <w:jc w:val="both"/>
      </w:pPr>
    </w:p>
    <w:p w:rsidRDefault="00B66D9F" w:rsidP="00527947" w:rsidR="00B66D9F" w:rsidRPr="004813CE">
      <w:pPr>
        <w:jc w:val="both"/>
      </w:pPr>
    </w:p>
    <w:p w:rsidRDefault="00527947" w:rsidP="00527947" w:rsidR="00527947" w:rsidRPr="004813CE">
      <w:pPr>
        <w:jc w:val="both"/>
      </w:pPr>
      <w:r w:rsidRPr="004813CE">
        <w:t>DNA:</w:t>
      </w:r>
    </w:p>
    <w:p w:rsidRDefault="00527947" w:rsidP="004813CE" w:rsidR="00527947">
      <w:pPr>
        <w:pStyle w:val="Odlomakpopisa"/>
        <w:numPr>
          <w:ilvl w:val="0"/>
          <w:numId w:val="1"/>
        </w:numPr>
        <w:jc w:val="both"/>
        <w:rPr>
          <w:lang w:val="pl-PL"/>
        </w:rPr>
      </w:pPr>
      <w:r w:rsidRPr="004813CE">
        <w:rPr>
          <w:lang w:val="pl-PL"/>
        </w:rPr>
        <w:t>FINA, RC Rijeka, Podružnica Pula, Pula, Giardini 5</w:t>
      </w:r>
    </w:p>
    <w:p w:rsidRDefault="009E05D8" w:rsidP="004813CE" w:rsidR="009E05D8" w:rsidRPr="004813CE">
      <w:pPr>
        <w:pStyle w:val="Odlomakpopisa"/>
        <w:numPr>
          <w:ilvl w:val="0"/>
          <w:numId w:val="1"/>
        </w:numPr>
        <w:jc w:val="both"/>
        <w:rPr>
          <w:lang w:val="pl-PL"/>
        </w:rPr>
      </w:pPr>
      <w:r>
        <w:rPr>
          <w:lang w:val="pl-PL"/>
        </w:rPr>
        <w:t xml:space="preserve">predlagatelj </w:t>
      </w:r>
      <w:r>
        <w:t>RAIFFEISENLANDESBANK KӒRNTEN, po pun.</w:t>
      </w:r>
    </w:p>
    <w:p w:rsidRDefault="00527947" w:rsidP="004813CE" w:rsidR="00527947">
      <w:pPr>
        <w:pStyle w:val="Odlomakpopisa"/>
        <w:numPr>
          <w:ilvl w:val="0"/>
          <w:numId w:val="1"/>
        </w:numPr>
        <w:jc w:val="both"/>
      </w:pPr>
      <w:r w:rsidRPr="004813CE">
        <w:rPr>
          <w:lang w:val="sv-SE"/>
        </w:rPr>
        <w:t>predlagatelj</w:t>
      </w:r>
      <w:r w:rsidR="009E05D8">
        <w:rPr>
          <w:lang w:val="sv-SE"/>
        </w:rPr>
        <w:t xml:space="preserve"> - vjerovnik</w:t>
      </w:r>
      <w:r w:rsidRPr="004813CE">
        <w:rPr>
          <w:lang w:val="sv-SE"/>
        </w:rPr>
        <w:t xml:space="preserve"> </w:t>
      </w:r>
      <w:r w:rsidR="00125B83">
        <w:t xml:space="preserve">REPUBLIKA HRVATSKA, po ŽDO </w:t>
      </w:r>
    </w:p>
    <w:p w:rsidRDefault="009E05D8" w:rsidP="004813CE" w:rsidR="00125B83" w:rsidRPr="004813CE">
      <w:pPr>
        <w:pStyle w:val="Odlomakpopisa"/>
        <w:numPr>
          <w:ilvl w:val="0"/>
          <w:numId w:val="1"/>
        </w:numPr>
        <w:jc w:val="both"/>
      </w:pPr>
      <w:r>
        <w:t xml:space="preserve">predlagatelj </w:t>
      </w:r>
      <w:r w:rsidR="00125B83">
        <w:t xml:space="preserve">- vjerovnik </w:t>
      </w:r>
      <w:r>
        <w:t>ERSTE &amp; STEIERMAERKISCHE BANK d.d. Rijeka, po pun.</w:t>
      </w:r>
    </w:p>
    <w:p w:rsidRDefault="00527947" w:rsidP="004813CE" w:rsidR="00DA408F" w:rsidRPr="00DA408F">
      <w:pPr>
        <w:pStyle w:val="Odlomakpopisa"/>
        <w:numPr>
          <w:ilvl w:val="0"/>
          <w:numId w:val="1"/>
        </w:numPr>
        <w:jc w:val="both"/>
        <w:rPr>
          <w:lang w:val="sv-SE"/>
        </w:rPr>
      </w:pPr>
      <w:r w:rsidRPr="004813CE">
        <w:t xml:space="preserve">dužnik </w:t>
      </w:r>
      <w:r w:rsidR="007427DB">
        <w:t>ADRIATICA DEVELOPMENTS d. o. o. Umag, Stella Maris 18</w:t>
      </w:r>
      <w:r w:rsidR="003A0A1F" w:rsidRPr="00E278F8">
        <w:t>,</w:t>
      </w:r>
    </w:p>
    <w:p w:rsidRDefault="00527947" w:rsidP="004813CE" w:rsidR="00527947" w:rsidRPr="004813CE">
      <w:pPr>
        <w:pStyle w:val="Odlomakpopisa"/>
        <w:numPr>
          <w:ilvl w:val="0"/>
          <w:numId w:val="1"/>
        </w:numPr>
        <w:jc w:val="both"/>
      </w:pPr>
      <w:r w:rsidRPr="004813CE">
        <w:t>e-Oglasna ploča sudova 8 dana</w:t>
      </w:r>
    </w:p>
    <w:p w:rsidRDefault="00527947" w:rsidP="00527947" w:rsidR="00527947" w:rsidRPr="004813CE"/>
    <w:p w:rsidRDefault="00527947" w:rsidP="00527947" w:rsidR="00527947" w:rsidRPr="004813CE"/>
    <w:p w:rsidRDefault="00527947" w:rsidP="00527947" w:rsidR="00527947" w:rsidRPr="004813CE"/>
    <w:p w:rsidRDefault="00333ADD" w:rsidR="00333ADD" w:rsidRPr="004813CE"/>
    <w:sectPr w:rsidSect="00333ADD" w:rsidR="00333ADD" w:rsidRPr="004813CE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27DB" w:rsidP="00527947" w:rsidR="007427DB">
      <w:r>
        <w:separator/>
      </w:r>
    </w:p>
  </w:endnote>
  <w:endnote w:id="0" w:type="continuationSeparator">
    <w:p w:rsidRDefault="007427DB" w:rsidP="00527947" w:rsidR="0074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27DB" w:rsidP="00527947" w:rsidR="007427DB">
      <w:r>
        <w:separator/>
      </w:r>
    </w:p>
  </w:footnote>
  <w:footnote w:id="0" w:type="continuationSeparator">
    <w:p w:rsidRDefault="007427DB" w:rsidP="00527947" w:rsidR="007427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7427DB" w:rsidP="00333ADD" w:rsidR="007427DB" w:rsidRPr="00A2240C">
        <w:pPr>
          <w:rPr>
            <w:sz w:val="23"/>
            <w:szCs w:val="23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366D75">
          <w:rPr>
            <w:noProof/>
          </w:rPr>
          <w:t>2</w:t>
        </w:r>
        <w:r>
          <w:fldChar w:fldCharType="end"/>
        </w:r>
        <w:r>
          <w:tab/>
        </w:r>
        <w:r>
          <w:tab/>
          <w:t xml:space="preserve">                 Posl.br.: 1 St-392/16-10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 xml:space="preserve">          (prije: 11 St-519/15)</w:t>
        </w:r>
      </w:p>
    </w:sdtContent>
  </w:sdt>
  <w:p w:rsidRDefault="007427DB" w:rsidR="007427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7DB" w:rsidP="00E278F8" w:rsidR="007427DB">
    <w:pPr>
      <w:pStyle w:val="Zaglavlje"/>
      <w:jc w:val="right"/>
    </w:pPr>
    <w:r>
      <w:t>Posl. br.: 1 St-392/16-10</w:t>
    </w:r>
  </w:p>
  <w:p w:rsidRDefault="007427DB" w:rsidP="00E278F8" w:rsidR="007427DB">
    <w:pPr>
      <w:pStyle w:val="Zaglavlje"/>
      <w:jc w:val="right"/>
    </w:pPr>
    <w:r>
      <w:t>(prije: 11 St-519/15)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4140B2"/>
    <w:multiLevelType w:val="hybridMultilevel"/>
    <w:tmpl w:val="6ECCFC5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7947"/>
    <w:rsid w:val="00125B83"/>
    <w:rsid w:val="00133B3C"/>
    <w:rsid w:val="00202950"/>
    <w:rsid w:val="0020722D"/>
    <w:rsid w:val="00220CE1"/>
    <w:rsid w:val="00333ADD"/>
    <w:rsid w:val="00366D75"/>
    <w:rsid w:val="003A0A1F"/>
    <w:rsid w:val="00402D86"/>
    <w:rsid w:val="004813CE"/>
    <w:rsid w:val="00527947"/>
    <w:rsid w:val="00554328"/>
    <w:rsid w:val="00596283"/>
    <w:rsid w:val="007427DB"/>
    <w:rsid w:val="007E5F8E"/>
    <w:rsid w:val="00884EE6"/>
    <w:rsid w:val="0089383C"/>
    <w:rsid w:val="00985388"/>
    <w:rsid w:val="009E05D8"/>
    <w:rsid w:val="00B66D9F"/>
    <w:rsid w:val="00B93BC5"/>
    <w:rsid w:val="00BB4D41"/>
    <w:rsid w:val="00BD2424"/>
    <w:rsid w:val="00BF3BC1"/>
    <w:rsid w:val="00CA5808"/>
    <w:rsid w:val="00DA408F"/>
    <w:rsid w:val="00DA56B8"/>
    <w:rsid w:val="00E1047C"/>
    <w:rsid w:val="00E278F8"/>
    <w:rsid w:val="00E543FF"/>
    <w:rsid w:val="00EB0A39"/>
    <w:rsid w:val="00F521C1"/>
    <w:rsid w:val="00FA5689"/>
    <w:rsid w:val="00FC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794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279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794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79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794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279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2794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813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6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19079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39449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98442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5404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08003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47659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0196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40406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110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54307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6083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St-392/2016</izvorni_sadrzaj>
    <derivirana_varijabla naziv="DomainObject.Predmet.OznakaBroj_1">St-392/2016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ADRIATICA DEVELOPMENTS d.o.o. UMAG</izvorni_sadrzaj>
    <derivirana_varijabla naziv="DomainObject.Predmet.ProtustrankaFormated_1">  ADRIATICA DEVELOPMENTS d.o.o. UMAG</derivirana_varijabla>
  </DomainObject.Predmet.ProtustrankaFormated>
  <DomainObject.Predmet.ProtustrankaFormatedOIB>
    <izvorni_sadrzaj>  ADRIATICA DEVELOPMENTS d.o.o. UMAG, OIB 44682397796</izvorni_sadrzaj>
    <derivirana_varijabla naziv="DomainObject.Predmet.ProtustrankaFormatedOIB_1">  ADRIATICA DEVELOPMENTS d.o.o. UMAG, OIB 44682397796</derivirana_varijabla>
  </DomainObject.Predmet.ProtustrankaFormatedOIB>
  <DomainObject.Predmet.ProtustrankaFormatedWithAdress>
    <izvorni_sadrzaj> ADRIATICA DEVELOPMENTS d.o.o. UMAG, Stella Maris 18, 52470 Umag</izvorni_sadrzaj>
    <derivirana_varijabla naziv="DomainObject.Predmet.ProtustrankaFormatedWithAdress_1"> ADRIATICA DEVELOPMENTS d.o.o. UMAG, Stella Maris 18, 52470 Umag</derivirana_varijabla>
  </DomainObject.Predmet.ProtustrankaFormatedWithAdress>
  <DomainObject.Predmet.ProtustrankaFormatedWithAdressOIB>
    <izvorni_sadrzaj> ADRIATICA DEVELOPMENTS d.o.o. UMAG, OIB 44682397796, Stella Maris 18, 52470 Umag</izvorni_sadrzaj>
    <derivirana_varijabla naziv="DomainObject.Predmet.ProtustrankaFormatedWithAdressOIB_1"> ADRIATICA DEVELOPMENTS d.o.o. UMAG, OIB 44682397796, Stella Maris 18, 52470 Umag</derivirana_varijabla>
  </DomainObject.Predmet.ProtustrankaFormatedWithAdressOIB>
  <DomainObject.Predmet.ProtustrankaWithAdress>
    <izvorni_sadrzaj>ADRIATICA DEVELOPMENTS d.o.o. UMAG Stella Maris 18, 52470 Umag</izvorni_sadrzaj>
    <derivirana_varijabla naziv="DomainObject.Predmet.ProtustrankaWithAdress_1">ADRIATICA DEVELOPMENTS d.o.o. UMAG Stella Maris 18, 52470 Umag</derivirana_varijabla>
  </DomainObject.Predmet.ProtustrankaWithAdress>
  <DomainObject.Predmet.ProtustrankaWithAdressOIB>
    <izvorni_sadrzaj>ADRIATICA DEVELOPMENTS d.o.o. UMAG, OIB 44682397796, Stella Maris 18, 52470 Umag</izvorni_sadrzaj>
    <derivirana_varijabla naziv="DomainObject.Predmet.ProtustrankaWithAdressOIB_1">ADRIATICA DEVELOPMENTS d.o.o. UMAG, OIB 44682397796, Stella Maris 18, 52470 Umag</derivirana_varijabla>
  </DomainObject.Predmet.ProtustrankaWithAdressOIB>
  <DomainObject.Predmet.ProtustrankaNazivFormated>
    <izvorni_sadrzaj>ADRIATICA DEVELOPMENTS d.o.o. UMAG</izvorni_sadrzaj>
    <derivirana_varijabla naziv="DomainObject.Predmet.ProtustrankaNazivFormated_1">ADRIATICA DEVELOPMENTS d.o.o. UMAG</derivirana_varijabla>
  </DomainObject.Predmet.ProtustrankaNazivFormated>
  <DomainObject.Predmet.ProtustrankaNazivFormatedOIB>
    <izvorni_sadrzaj>ADRIATICA DEVELOPMENTS d.o.o. UMAG, OIB 44682397796</izvorni_sadrzaj>
    <derivirana_varijabla naziv="DomainObject.Predmet.ProtustrankaNazivFormatedOIB_1">ADRIATICA DEVELOPMENTS d.o.o. UMAG, OIB 44682397796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_1">  RAIFFEISENLANDESBANK KÄRNTEN – RECHENZENTRUM UND REVISIONSVERBAND, KLANGENFURT, AUSTRIJA zastupanog po punomoćniku odvj. društvo BUTERIN &amp; POSAVEC j.t.d.; ERSTE&amp;STEIERMÄRKISCHE BANKA d.d.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OIB_1">  RAIFFEISENLANDESBANK KÄRNTEN – RECHENZENTRUM UND REVISIONSVERBAND, KLANGENFURT, AUSTRIJA, OIB 46870001221 zastupanog po punomoćniku odvj. društvo BUTERIN &amp; POSAVEC j.t.d.; ERSTE&amp;STEIERMÄRKISCHE BANKA d.d. RIJEKA, OIB 23057039320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izvorni_sadrzaj>
    <derivirana_varijabla naziv="DomainObject.Predmet.StrankaFormatedWithAdress_1"> RAIFFEISENLANDESBANK KÄRNTEN – RECHENZENTRUM UND REVISIONSVERBAND, KLANGENFURT, AUSTRIJA, Raiffeisenplatz 1, 9020 KLAGENFURT  zastupanog po punomoćniku odvj. društvo BUTERIN &amp; POSAVEC j.t.d.; ERSTE&amp;STEIERMÄRKISCHE BANKA d.d. RIJEKA, Jadranski Trg 3/a, 51000 Rijeka zastupanog po punomoćniku MAĆEŠIĆ I PARTNERI d. o. o.;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izvorni_sadrzaj>
    <derivirana_varijabla naziv="DomainObject.Predmet.StrankaFormatedWithAdressOIB_1"> RAIFFEISENLANDESBANK KÄRNTEN – RECHENZENTRUM UND REVISIONSVERBAND, KLANGENFURT, AUSTRIJA, OIB 46870001221, Raiffeisenplatz 1, 9020 KLAGENFURT  zastupanog po punomoćniku odvj. društvo BUTERIN &amp; POSAVEC j.t.d.; ERSTE&amp;STEIERMÄRKISCHE BANKA d.d. RIJEKA, OIB 23057039320, Jadranski Trg 3/a, 51000 Rijeka zastupanog po punomoćniku MAĆEŠIĆ I PARTNERI d. o. o.;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izvorni_sadrzaj>
    <derivirana_varijabla naziv="DomainObject.Predmet.StrankaWithAdress_1">RAIFFEISENLANDESBANK KÄRNTEN – RECHENZENTRUM UND REVISIONSVERBAND, KLANGENFURT, AUSTRIJA Raiffeisenplatz 1,9020 KLAGENFURT ,ERSTE&amp;STEIERMÄRKISCHE BANKA d.d. RIJEKA Jadranski Trg 3/a,51000 Rijeka,REPUBLIKA HRVATSKA, Ministarstvo financija, Porezna uprava, Područni ured Istra, Primorje, Gorski Kotar  i Lika </derivirana_varijabla>
  </DomainObject.Predmet.StrankaWithAdress>
  <DomainObject.Predmet.StrankaWithAdressOIB>
    <izvorni_sadrzaj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izvorni_sadrzaj>
    <derivirana_varijabla naziv="DomainObject.Predmet.StrankaWithAdressOIB_1">RAIFFEISENLANDESBANK KÄRNTEN – RECHENZENTRUM UND REVISIONSVERBAND, KLANGENFURT, AUSTRIJA, OIB 46870001221, Raiffeisenplatz 1,9020 KLAGENFURT ,ERSTE&amp;STEIERMÄRKISCHE BANKA d.d. RIJEKA, OIB 23057039320, Jadranski Trg 3/a,51000 Rijeka,REPUBLIKA HRVATSKA, Ministarstvo financija, Porezna uprava, Područni ured Istra, Primorje, Gorski Kotar  i Lika, OIB 52634238587</derivirana_varijabla>
  </DomainObject.Predmet.StrankaWithAdressOIB>
  <DomainObject.Predmet.StrankaNazivFormated>
    <izvorni_sadrzaj>RAIFFEISENLANDESBANK KÄRNTEN – RECHENZENTRUM UND REVISIONSVERBAND, KLANGENFURT, AUSTRIJA,ERSTE&amp;STEIERMÄRKISCHE BANKA d.d. RIJEKA,REPUBLIKA HRVATSKA, Ministarstvo financija, Porezna uprava, Područni ured Istra, Primorje, Gorski Kotar  i Lika</izvorni_sadrzaj>
    <derivirana_varijabla naziv="DomainObject.Predmet.StrankaNazivFormated_1">RAIFFEISENLANDESBANK KÄRNTEN – RECHENZENTRUM UND REVISIONSVERBAND, KLANGENFURT, AUSTRIJA,ERSTE&amp;STEIERMÄRKISCHE BANKA d.d. RIJEKA,REPUBLIKA HRVATSKA, Ministarstvo financija, Porezna uprava, Područni ured Istra, Primorje, Gorski Kotar  i Lika</derivirana_varijabla>
  </DomainObject.Predmet.StrankaNazivFormated>
  <DomainObject.Predmet.StrankaNazivFormatedOIB>
    <izvorni_sadrzaj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izvorni_sadrzaj>
    <derivirana_varijabla naziv="DomainObject.Predmet.StrankaNazivFormatedOIB_1">RAIFFEISENLANDESBANK KÄRNTEN – RECHENZENTRUM UND REVISIONSVERBAND, KLANGENFURT, AUSTRIJA, OIB 46870001221,ERSTE&amp;STEIERMÄRKISCHE BANKA d.d. RIJEKA, OIB 23057039320,REPUBLIKA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5117805.69</izvorni_sadrzaj>
    <derivirana_varijabla naziv="DomainObject.Predmet.TrenutnaVrijednost_1">5117805.69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RAIFFEISENLANDESBANK KÄRNTEN – RECHENZENTRUM UND REVISIONSVERBAND, KLANGENFURT, AUSTRIJA zastupanog po punomoćniku odvj. društvo BUTERIN &amp; POSAVEC j.t.d.</item>
      <item>ERSTE&amp;STEIERMÄRKISCHE BANKA d.d.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RAIFFEISENLANDESBANK KÄRNTEN – RECHENZENTRUM UND REVISIONSVERBAND, KLANGENFURT, AUSTRIJA, OIB 46870001221 zastupanog po punomoćniku odvj. društvo BUTERIN &amp; POSAVEC j.t.d.</item>
      <item>ERSTE&amp;STEIERMÄRKISCHE BANKA d.d. RIJEKA, OIB 23057039320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RAIFFEISENLANDESBANK KÄRNTEN – RECHENZENTRUM UND REVISIONSVERBAND, KLANGENFURT, AUSTRIJA, Raiffeisenplatz 1, 9020 KLAGENFURT  zastupanog po punomoćniku odvj. društvo BUTERIN &amp; POSAVEC j.t.d.</item>
      <item>ERSTE&amp;STEIERMÄRKISCHE BANKA d.d. RIJEKA, Jadranski Trg 3/a, 51000 Rijeka zastupanog po punomoćniku MAĆEŠIĆ I PARTNERI d. o. o.</item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RAIFFEISENLANDESBANK KÄRNTEN – RECHENZENTRUM UND REVISIONSVERBAND, KLANGENFURT, AUSTRIJA, OIB 46870001221, Raiffeisenplatz 1, 9020 KLAGENFURT  zastupanog po punomoćniku odvj. društvo BUTERIN &amp; POSAVEC j.t.d.</item>
      <item>ERSTE&amp;STEIERMÄRKISCHE BANKA d.d. RIJEKA, OIB 23057039320, Jadranski Trg 3/a, 51000 Rijeka zastupanog po punomoćniku MAĆEŠIĆ I PARTNERI d. o. o.</item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izvorni_sadrzaj>
    <derivirana_varijabla naziv="DomainObject.Predmet.StrankaListNazivFormated_1"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izvorni_sadrzaj>
    <derivirana_varijabla naziv="DomainObject.Predmet.StrankaListNazivFormatedOIB_1">
      <item>RAIFFEISENLANDESBANK KÄRNTEN – RECHENZENTRUM UND REVISIONSVERBAND, KLANGENFURT, AUSTRIJA, OIB 46870001221</item>
      <item>ERSTE&amp;STEIERMÄRKISCHE BANKA d.d. RIJEKA, OIB 23057039320</item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ADRIATICA DEVELOPMENTS d.o.o. UMAG</item>
    </izvorni_sadrzaj>
    <derivirana_varijabla naziv="DomainObject.Predmet.ProtuStrankaListFormated_1">
      <item>ADRIATICA DEVELOPMENTS d.o.o. UMAG</item>
    </derivirana_varijabla>
  </DomainObject.Predmet.ProtuStrankaListFormated>
  <DomainObject.Predmet.ProtuStrankaListFormatedOIB>
    <izvorni_sadrzaj>
      <item>ADRIATICA DEVELOPMENTS d.o.o. UMAG, OIB 44682397796</item>
    </izvorni_sadrzaj>
    <derivirana_varijabla naziv="DomainObject.Predmet.ProtuStrankaListFormatedOIB_1">
      <item>ADRIATICA DEVELOPMENTS d.o.o. UMAG, OIB 44682397796</item>
    </derivirana_varijabla>
  </DomainObject.Predmet.ProtuStrankaListFormatedOIB>
  <DomainObject.Predmet.ProtuStrankaListFormatedWithAdress>
    <izvorni_sadrzaj>
      <item>ADRIATICA DEVELOPMENTS d.o.o. UMAG, Stella Maris 18, 52470 Umag</item>
    </izvorni_sadrzaj>
    <derivirana_varijabla naziv="DomainObject.Predmet.ProtuStrankaListFormatedWithAdress_1">
      <item>ADRIATICA DEVELOPMENTS d.o.o. UMAG, Stella Maris 18, 52470 Umag</item>
    </derivirana_varijabla>
  </DomainObject.Predmet.ProtuStrankaListFormatedWithAdress>
  <DomainObject.Predmet.ProtuStrankaListFormatedWithAdressOIB>
    <izvorni_sadrzaj>
      <item>ADRIATICA DEVELOPMENTS d.o.o. UMAG, OIB 44682397796, Stella Maris 18, 52470 Umag</item>
    </izvorni_sadrzaj>
    <derivirana_varijabla naziv="DomainObject.Predmet.ProtuStrankaListFormatedWithAdressOIB_1">
      <item>ADRIATICA DEVELOPMENTS d.o.o. UMAG, OIB 44682397796, Stella Maris 18, 52470 Umag</item>
    </derivirana_varijabla>
  </DomainObject.Predmet.ProtuStrankaListFormatedWithAdressOIB>
  <DomainObject.Predmet.ProtuStrankaListNazivFormated>
    <izvorni_sadrzaj>
      <item>ADRIATICA DEVELOPMENTS d.o.o. UMAG</item>
    </izvorni_sadrzaj>
    <derivirana_varijabla naziv="DomainObject.Predmet.ProtuStrankaListNazivFormated_1">
      <item>ADRIATICA DEVELOPMENTS d.o.o. UMAG</item>
    </derivirana_varijabla>
  </DomainObject.Predmet.ProtuStrankaListNazivFormated>
  <DomainObject.Predmet.ProtuStrankaListNazivFormatedOIB>
    <izvorni_sadrzaj>
      <item>ADRIATICA DEVELOPMENTS d.o.o. UMAG, OIB 44682397796</item>
    </izvorni_sadrzaj>
    <derivirana_varijabla naziv="DomainObject.Predmet.ProtuStrankaListNazivFormatedOIB_1">
      <item>ADRIATICA DEVELOPMENTS d.o.o. UMAG, OIB 44682397796</item>
    </derivirana_varijabla>
  </DomainObject.Predmet.ProtuStrankaListNazivFormatedOIB>
  <DomainObject.Predmet.OstaliListFormated>
    <izvorni_sadrzaj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MAĆEŠIĆ I PARTNERI d. o. o. punomoćnik sudionika u postupku ERSTE&amp;STEIERMÄRKISCHE BANKA d.d. RIJEKA</item>
      <item>odvj. društvo BUTERIN &amp; POSAVEC j.t.d.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MAĆEŠIĆ I PARTNERI d. o. o., OIB 11793113837 punomoćnik sudionika u postupku ERSTE&amp;STEIERMÄRKISCHE BANKA d.d. RIJEKA</item>
      <item>odvj. društvo BUTERIN &amp; POSAVEC j.t.d., OIB 88443826619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MAĆEŠIĆ I PARTNERI d. o. o., Pod Kaštelom 4, 51000 Rijeka punomoćnik sudionika u postupku ERSTE&amp;STEIERMÄRKISCHE BANKA d.d. RIJEKA</item>
      <item>odvj. društvo BUTERIN &amp; POSAVEC j.t.d.,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MAĆEŠIĆ I PARTNERI d. o. o., OIB 11793113837, Pod Kaštelom 4, 51000 Rijeka punomoćnik sudionika u postupku ERSTE&amp;STEIERMÄRKISCHE BANKA d.d. RIJEKA</item>
      <item>odvj. društvo BUTERIN &amp; POSAVEC j.t.d., OIB 88443826619, Draškovićeva 82, 10000 Zagreb punomoćnik sudionika u postupku RAIFFEISENLANDESBANK KÄRNTEN – RECHENZENTRUM UND REVISIONSVERBAND, KLANGENFURT, AUSTRIJA</item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MAĆEŠIĆ I PARTNERI d. o. o.</item>
      <item>odvj. društvo BUTERIN &amp; POSAVEC j.t.d.</item>
      <item>ŽDO PULA</item>
    </izvorni_sadrzaj>
    <derivirana_varijabla naziv="DomainObject.Predmet.OstaliListNazivFormated_1">
      <item>MAĆEŠIĆ I PARTNERI d. o. o.</item>
      <item>odvj. društvo BUTERIN &amp; POSAVEC j.t.d.</item>
      <item>ŽDO PULA</item>
    </derivirana_varijabla>
  </DomainObject.Predmet.OstaliListNazivFormated>
  <DomainObject.Predmet.OstaliListNazivFormatedOIB>
    <izvorni_sadrzaj>
      <item>MAĆEŠIĆ I PARTNERI d. o. o., OIB 11793113837</item>
      <item>odvj. društvo BUTERIN &amp; POSAVEC j.t.d., OIB 88443826619</item>
      <item>ŽDO PULA</item>
    </izvorni_sadrzaj>
    <derivirana_varijabla naziv="DomainObject.Predmet.OstaliListNazivFormatedOIB_1">
      <item>MAĆEŠIĆ I PARTNERI d. o. o., OIB 11793113837</item>
      <item>odvj. društvo BUTERIN &amp; POSAVEC j.t.d., OIB 88443826619</item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RAIFFEISENLANDESBANK KÄRNTEN – RECHENZENTRUM UND REVISIONSVERBAND, KLANGENFURT, AUSTRIJA i dr.</izvorni_sadrzaj>
    <derivirana_varijabla naziv="DomainObject.Predmet.StrankaIDrugi_1">RAIFFEISENLANDESBANK KÄRNTEN – RECHENZENTRUM UND REVISIONSVERBAND, KLANGENFURT, AUSTRIJA i dr.</derivirana_varijabla>
  </DomainObject.Predmet.StrankaIDrugi>
  <DomainObject.Predmet.ProtustrankaIDrugi>
    <izvorni_sadrzaj>ADRIATICA DEVELOPMENTS d.o.o. UMAG</izvorni_sadrzaj>
    <derivirana_varijabla naziv="DomainObject.Predmet.ProtustrankaIDrugi_1">ADRIATICA DEVELOPMENTS d.o.o. UMAG</derivirana_varijabla>
  </DomainObject.Predmet.ProtustrankaIDrugi>
  <DomainObject.Predmet.StrankaIDrugiAdressOIB>
    <izvorni_sadrzaj>RAIFFEISENLANDESBANK KÄRNTEN – RECHENZENTRUM UND REVISIONSVERBAND, KLANGENFURT, AUSTRIJA, OIB 46870001221, Raiffeisenplatz 1, 9020 KLAGENFURT  i dr.</izvorni_sadrzaj>
    <derivirana_varijabla naziv="DomainObject.Predmet.StrankaIDrugiAdressOIB_1">RAIFFEISENLANDESBANK KÄRNTEN – RECHENZENTRUM UND REVISIONSVERBAND, KLANGENFURT, AUSTRIJA, OIB 46870001221, Raiffeisenplatz 1, 9020 KLAGENFURT  i dr.</derivirana_varijabla>
  </DomainObject.Predmet.StrankaIDrugiAdressOIB>
  <DomainObject.Predmet.ProtustrankaIDrugiAdressOIB>
    <izvorni_sadrzaj>ADRIATICA DEVELOPMENTS d.o.o. UMAG, OIB 44682397796, Stella Maris 18, 52470 Umag</izvorni_sadrzaj>
    <derivirana_varijabla naziv="DomainObject.Predmet.ProtustrankaIDrugiAdressOIB_1">ADRIATICA DEVELOPMENTS d.o.o. UMAG, OIB 44682397796, Stella Maris 18,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izvorni_sadrzaj>
    <derivirana_varijabla naziv="DomainObject.Predmet.SudioniciListNaziv_1">
      <item>ADRIATICA DEVELOPMENTS d.o.o. UMAG</item>
      <item>MAĆEŠIĆ I PARTNERI d. o. o.</item>
      <item>RAIFFEISENLANDESBANK KÄRNTEN – RECHENZENTRUM UND REVISIONSVERBAND, KLANGENFURT, AUSTRIJA</item>
      <item>ERSTE&amp;STEIERMÄRKISCHE BANKA d.d. RIJEKA</item>
      <item>REPUBLIKA HRVATSKA, Ministarstvo financija, Porezna uprava, Područni ured Istra, Primorje, Gorski Kotar  i Lika</item>
      <item>odvj. društvo BUTERIN &amp; POSAVEC j.t.d.</item>
      <item>ŽDO PULA</item>
    </derivirana_varijabla>
  </DomainObject.Predmet.SudioniciListNaziv>
  <DomainObject.Predmet.SudioniciListAdressOIB>
    <izvorni_sadrzaj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izvorni_sadrzaj>
    <derivirana_varijabla naziv="DomainObject.Predmet.SudioniciListAdressOIB_1">
      <item>ADRIATICA DEVELOPMENTS d.o.o. UMAG, OIB 44682397796, Stella Maris 18,52470 Umag</item>
      <item>MAĆEŠIĆ I PARTNERI d. o. o., OIB 11793113837, Pod Kaštelom 4,51000 Rijeka</item>
      <item>RAIFFEISENLANDESBANK KÄRNTEN – RECHENZENTRUM UND REVISIONSVERBAND, KLANGENFURT, AUSTRIJA, OIB 46870001221, Raiffeisenplatz 1,9020 KLAGENFURT </item>
      <item>ERSTE&amp;STEIERMÄRKISCHE BANKA d.d. RIJEKA, OIB 23057039320, Jadranski Trg 3/a,51000 Rijeka</item>
      <item>REPUBLIKA HRVATSKA, Ministarstvo financija, Porezna uprava, Područni ured Istra, Primorje, Gorski Kotar  i Lika, OIB 52634238587</item>
      <item>odvj. društvo BUTERIN &amp; POSAVEC j.t.d., OIB 88443826619, Draškovićeva 82,10000 Zagreb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44682397796</item>
      <item>, OIB 11793113837</item>
      <item>, OIB 46870001221</item>
      <item>, OIB 23057039320</item>
      <item>, OIB 52634238587</item>
      <item>, OIB 88443826619</item>
      <item>, OIB null</item>
    </izvorni_sadrzaj>
    <derivirana_varijabla naziv="DomainObject.Predmet.SudioniciListNazivOIB_1">
      <item>, OIB 44682397796</item>
      <item>, OIB 11793113837</item>
      <item>, OIB 46870001221</item>
      <item>, OIB 23057039320</item>
      <item>, OIB 52634238587</item>
      <item>, OIB 88443826619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2032</properties:Characters>
  <properties:Lines>64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2016-07-13T11:38:00Z</dcterms:created>
  <dc:creator>Jasmina Matika</dc:creator>
  <cp:lastModifiedBy>Lorena Paris Aničić</cp:lastModifiedBy>
  <cp:lastPrinted>2016-07-08T11:23:00Z</cp:lastPrinted>
  <dcterms:modified xmlns:xsi="http://www.w3.org/2001/XMLSchema-instance" xsi:type="dcterms:W3CDTF">2016-07-13T11:56:00Z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