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F115AC" w:rsidR="00122E18" w:rsidRPr="00E003B6">
            <w:pPr>
              <w:jc w:val="right"/>
              <w:rPr>
                <w:noProof/>
              </w:rPr>
            </w:pPr>
            <w:r w:rsidRPr="00E003B6">
              <w:rPr>
                <w:noProof/>
              </w:rPr>
              <w:t>Poslovni broj: 11.St</w:t>
            </w:r>
            <w:r>
              <w:rPr>
                <w:noProof/>
              </w:rPr>
              <w:t>-</w:t>
            </w:r>
            <w:r w:rsidR="00F115AC">
              <w:rPr>
                <w:noProof/>
              </w:rPr>
              <w:t>1576</w:t>
            </w:r>
            <w:r w:rsidR="002B21EE">
              <w:rPr>
                <w:noProof/>
              </w:rPr>
              <w:t>/2016</w:t>
            </w:r>
          </w:p>
        </w:tc>
      </w:tr>
    </w:tbl>
    <w:p w14:textId="eb1890c" w14:paraId="eb1890c" w:rsidRDefault="007A053B" w:rsidP="000C452E" w:rsidR="001E16FE" w:rsidRPr="00AF6214">
      <w:pPr>
        <w:spacing w:after="260" w:before="400"/>
        <w:jc w:val="center"/>
        <w15:collapsed w:val="false"/>
        <w:rPr>
          <w:spacing w:val="60"/>
        </w:rPr>
      </w:pPr>
      <w:r w:rsidRPr="00AF6214">
        <w:rPr>
          <w:spacing w:val="60"/>
        </w:rPr>
        <w:t>REPUBLIKA HRVATSKA</w:t>
      </w:r>
    </w:p>
    <w:p w:rsidRDefault="007A053B" w:rsidP="000C452E" w:rsidR="00A1784B" w:rsidRPr="00AF6214">
      <w:pPr>
        <w:spacing w:after="260" w:before="36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F115AC" w:rsidRPr="00F115AC">
        <w:t>KUSIĆ MESOPROMET d.o.o., OIB: 96850779092,  Plano, Jazvine 3</w:t>
      </w:r>
      <w:r w:rsidR="008405A3" w:rsidRPr="008405A3">
        <w:t xml:space="preserve">, </w:t>
      </w:r>
      <w:r w:rsidR="002B21EE">
        <w:t>27. kolovoza</w:t>
      </w:r>
      <w:r w:rsidR="008405A3" w:rsidRPr="008405A3">
        <w:t xml:space="preserve"> 2018.</w:t>
      </w:r>
    </w:p>
    <w:p w:rsidRDefault="00D84696" w:rsidP="000C452E" w:rsidR="00D84696" w:rsidRPr="00AF6214">
      <w:pPr>
        <w:spacing w:after="340" w:before="340"/>
        <w:jc w:val="center"/>
      </w:pPr>
      <w:r w:rsidRPr="00AF6214">
        <w:t xml:space="preserve">r i j e š i o    j e </w:t>
      </w:r>
    </w:p>
    <w:p w:rsidRDefault="00BA0E2E" w:rsidP="000C452E" w:rsidR="002828EB" w:rsidRPr="00D270B4">
      <w:pPr>
        <w:spacing w:before="300"/>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w:t>
      </w:r>
      <w:r w:rsidR="00F115AC">
        <w:t xml:space="preserve"> </w:t>
      </w:r>
      <w:r w:rsidR="00F115AC" w:rsidRPr="000C452E">
        <w:t>dužniku</w:t>
      </w:r>
      <w:r w:rsidR="00B32D61" w:rsidRPr="000C452E">
        <w:t xml:space="preserve"> </w:t>
      </w:r>
      <w:r w:rsidR="00F115AC" w:rsidRPr="000C452E">
        <w:t>KUSIĆ MESOPROMET d.o.o., OIB: 96850779092,  Plano, Jazvine 3</w:t>
      </w:r>
      <w:r w:rsidR="00B32D61" w:rsidRPr="000C452E">
        <w:t xml:space="preserve">, </w:t>
      </w:r>
      <w:r w:rsidR="00090C84" w:rsidRPr="000C452E">
        <w:t xml:space="preserve">postavlja </w:t>
      </w:r>
      <w:r w:rsidR="006A5F54" w:rsidRPr="000C452E">
        <w:t>Daniela Kovač, OIB: 73917202839, Kaštel Sućurac, Cesta dr. Franje Tuđmana 238A</w:t>
      </w:r>
      <w:r w:rsidR="002B21EE" w:rsidRPr="000C452E">
        <w:t>,</w:t>
      </w:r>
      <w:r w:rsidR="003626BF" w:rsidRPr="000C452E">
        <w:t xml:space="preserve"> </w:t>
      </w:r>
      <w:r w:rsidR="007A053B" w:rsidRPr="000C452E">
        <w:t>privremen</w:t>
      </w:r>
      <w:r w:rsidR="006A5F54" w:rsidRPr="000C452E">
        <w:t>o</w:t>
      </w:r>
      <w:r w:rsidR="00073D39" w:rsidRPr="000C452E">
        <w:t>m stečajn</w:t>
      </w:r>
      <w:r w:rsidR="006A5F54" w:rsidRPr="000C452E">
        <w:t>o</w:t>
      </w:r>
      <w:r w:rsidR="003018C4" w:rsidRPr="000C452E">
        <w:t>m upravitelj</w:t>
      </w:r>
      <w:r w:rsidR="006A5F54" w:rsidRPr="000C452E">
        <w:t>ico</w:t>
      </w:r>
      <w:r w:rsidR="001872F9" w:rsidRPr="000C452E">
        <w:t>m</w:t>
      </w:r>
      <w:r w:rsidR="007A053B" w:rsidRPr="000C452E">
        <w:t>.</w:t>
      </w:r>
      <w:r w:rsidR="00EE1ADB" w:rsidRPr="000C452E">
        <w:t xml:space="preserve"> Na privremen</w:t>
      </w:r>
      <w:r w:rsidR="002B21EE" w:rsidRPr="000C452E">
        <w:t>og</w:t>
      </w:r>
      <w:r w:rsidR="005F6849" w:rsidRPr="000C452E">
        <w:t xml:space="preserve"> stečajn</w:t>
      </w:r>
      <w:r w:rsidR="001872F9" w:rsidRPr="000C452E">
        <w:t>og</w:t>
      </w:r>
      <w:r w:rsidR="003018C4" w:rsidRPr="000C452E">
        <w:t xml:space="preserve"> upravitelj</w:t>
      </w:r>
      <w:r w:rsidR="001872F9" w:rsidRPr="000C452E">
        <w:t>a</w:t>
      </w:r>
      <w:r w:rsidR="00EE1ADB" w:rsidRPr="000C452E">
        <w:t xml:space="preserve"> se na odgovarajući način primjenjuju odredbe Stečajnog zakona o stečajnom upravitelju.</w:t>
      </w:r>
    </w:p>
    <w:p w:rsidRDefault="002828EB" w:rsidP="000C452E" w:rsidR="00B32D61" w:rsidRPr="00D270B4">
      <w:pPr>
        <w:spacing w:before="3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0C452E" w:rsidR="00944463" w:rsidRPr="00944463">
      <w:pPr>
        <w:pStyle w:val="Bezproreda"/>
        <w:spacing w:before="3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0C452E" w:rsidR="007075CE">
      <w:pPr>
        <w:pStyle w:val="Bezproreda"/>
        <w:spacing w:before="3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0C452E" w:rsidR="00BF565C">
      <w:pPr>
        <w:spacing w:after="200" w:before="300"/>
        <w:jc w:val="center"/>
      </w:pPr>
      <w:r w:rsidRPr="00944463">
        <w:t>Obrazloženje</w:t>
      </w:r>
    </w:p>
    <w:p w:rsidRDefault="00F115AC" w:rsidP="00F115AC" w:rsidR="00F115AC" w:rsidRPr="00F115AC">
      <w:pPr>
        <w:spacing w:before="40"/>
        <w:ind w:firstLine="709"/>
        <w:jc w:val="both"/>
        <w:rPr>
          <w:rFonts w:cstheme="minorBidi" w:eastAsiaTheme="minorHAnsi"/>
          <w:lang w:eastAsia="en-US"/>
        </w:rPr>
      </w:pPr>
      <w:r w:rsidRPr="00F115AC">
        <w:rPr>
          <w:rFonts w:cstheme="minorBidi" w:eastAsiaTheme="minorHAnsi"/>
          <w:lang w:eastAsia="en-US"/>
        </w:rPr>
        <w:t xml:space="preserve">Financijska agencija, Regionalni centar Split, Podružnica Split, podnijela je ovom sudu 1. srpnja 2016. prijedlog za otvaranje stečajnog postupka nad dužnikom KUSIĆ MESOPROMET d.o.o., OIB: 96850779092,  Plano, Jazvine 3. U prijedlogu se navodi da </w:t>
      </w:r>
      <w:r w:rsidRPr="00F115AC">
        <w:rPr>
          <w:rFonts w:cstheme="minorBidi" w:eastAsiaTheme="minorHAnsi"/>
          <w:lang w:eastAsia="en-US"/>
        </w:rPr>
        <w:lastRenderedPageBreak/>
        <w:t xml:space="preserve">dužnik na dan 1. rujna 2015. u Očevidniku redoslijeda osnova za plaćanje ima evidentirane neizvršene osnove za plaćanja u neprekinutom razdoblju od 371 dana, u ukupnom iznosu od 291.336,90 kn, kao i da prema podacima koji su dostavljeni od Hrvatskog zavoda za mirovinsko osiguranje dužnik ima 3 zaposlenih. </w:t>
      </w:r>
    </w:p>
    <w:p w:rsidRDefault="009F78E5" w:rsidP="009F78E5" w:rsidR="009F78E5">
      <w:pPr>
        <w:spacing w:before="240"/>
        <w:ind w:firstLine="709"/>
        <w:jc w:val="both"/>
      </w:pPr>
      <w:r>
        <w:rPr>
          <w:rFonts w:cstheme="minorBidi" w:eastAsiaTheme="minorHAnsi"/>
          <w:szCs w:val="22"/>
          <w:lang w:eastAsia="en-US"/>
        </w:rPr>
        <w:t>Iz potvrde</w:t>
      </w:r>
      <w:r>
        <w:t xml:space="preserve"> Općinskog suda u Splitu – Zemljišnoknjižni odjel Split od 26. srpnja 2016. te potvrde </w:t>
      </w:r>
      <w:r w:rsidRPr="005A28C4">
        <w:t>Općinsk</w:t>
      </w:r>
      <w:r>
        <w:t>og</w:t>
      </w:r>
      <w:r w:rsidRPr="005A28C4">
        <w:t xml:space="preserve"> sud</w:t>
      </w:r>
      <w:r>
        <w:t>a</w:t>
      </w:r>
      <w:r w:rsidRPr="005A28C4">
        <w:t xml:space="preserve"> u Splitu – Zemljišnoknjižni odjel </w:t>
      </w:r>
      <w:r>
        <w:t>Trogir</w:t>
      </w:r>
      <w:r w:rsidRPr="005A28C4">
        <w:t xml:space="preserve"> </w:t>
      </w:r>
      <w:r>
        <w:t>od 1. kolovoza</w:t>
      </w:r>
      <w:r w:rsidRPr="005A28C4">
        <w:t xml:space="preserve"> 2016.</w:t>
      </w:r>
      <w:r>
        <w:t xml:space="preserve"> proizlazi da dužnik nije upisan kao vlasnik nekretnina na području nadležnosti tih zemljišnoknjižnih odjela (list 6 i 9 spisa), dok iz uvjerenja MUP-a, Policijska uprava Splitsko-dalmatinska od 26. srpnja 2016. proizlazi da je prema službenoj evidenciji registracije cestovnih vozila dužnik evidentiran kao vlasnik jednog vozila (list 8 spisa) – Mercedes Sprinter 413 CDI iz 2000. godine, za koje vozilo je evidentirana zabrana otuđenja. </w:t>
      </w:r>
    </w:p>
    <w:p w:rsidRDefault="00F115AC" w:rsidP="009F78E5" w:rsidR="00F115AC" w:rsidRPr="00F115AC">
      <w:pPr>
        <w:spacing w:before="200"/>
        <w:ind w:firstLine="709"/>
        <w:jc w:val="both"/>
        <w:rPr>
          <w:rFonts w:cstheme="minorBidi" w:eastAsiaTheme="minorHAnsi"/>
          <w:szCs w:val="22"/>
          <w:lang w:eastAsia="en-US"/>
        </w:rPr>
      </w:pPr>
      <w:r w:rsidRPr="00F115AC">
        <w:rPr>
          <w:rFonts w:cstheme="minorBidi" w:eastAsiaTheme="minorHAnsi"/>
          <w:szCs w:val="22"/>
          <w:lang w:eastAsia="en-US"/>
        </w:rPr>
        <w:t>Rješenjem ovog suda 11. St-1576/2016 od 19. travnja 2017. godine pokrenut je prethodni postupak radi utvrđivanja pretpostavki za otvaranje stečajnog postupka nad dužnikom Kusić mesopromet d.o.o. Plano (list 13-15 spisa).</w:t>
      </w:r>
    </w:p>
    <w:p w:rsidRDefault="0030195D" w:rsidP="009F78E5" w:rsidR="009F78E5">
      <w:pPr>
        <w:spacing w:before="20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rsidR="00F115AC">
        <w:t xml:space="preserve">7. srpnja </w:t>
      </w:r>
      <w:r w:rsidR="002B21EE">
        <w:t>2017</w:t>
      </w:r>
      <w:r w:rsidR="008405A3" w:rsidRPr="008405A3">
        <w:t xml:space="preserve">. </w:t>
      </w:r>
      <w:r w:rsidR="006A5F54">
        <w:t xml:space="preserve">pristupio je </w:t>
      </w:r>
      <w:r w:rsidR="00F115AC">
        <w:t>zastupnik po zakonu</w:t>
      </w:r>
      <w:r w:rsidR="006A5F54" w:rsidRPr="006A5F54">
        <w:t xml:space="preserve"> dužnika </w:t>
      </w:r>
      <w:r w:rsidR="006A5F54">
        <w:t>koji je izjavio d</w:t>
      </w:r>
      <w:r w:rsidR="006A5F54" w:rsidRPr="006A5F54">
        <w:t>a je dužnik suglasan sa prijedlogom za otvaranje stečajnog postupka te da priznaje postojanje stečajnog razloga nesposobnosti za plaćanje na strani dužnika.</w:t>
      </w:r>
      <w:r w:rsidR="006A5F54">
        <w:t xml:space="preserve"> </w:t>
      </w:r>
      <w:r w:rsidR="009F78E5">
        <w:t>Trgovačko društvo Kusić meosopromet d.o.o. da je osnovano 2012. i registrirano je za više djelatnosti od kojih je najvažnija trgovina mesom i mesnim prerađevinama. Društvo da je u poslovne probleme zapalo 2015., a nakon što nije uspjelo realizirati očekivane prihode od mog drugog društva – Eko stočarstvo Kusić. Naime, Eko stočarstvo Kusić da je bilo partner sa društvom Gorup d.o.o., u vlasništvu Božidara Gorupa, kojemu se unatrag dvije godine gubi svaki trag. Sva sredstva i poticaji koje je trebalo primiti društvo Eko stočarstvo Kusić, pa posljedično i Kusić mesopromet, da su nestali zajedno sa Božidarom Gorupom. Dio tih poticaja da je utrošen na saniranje blokada na računima njegovih drugih firmi za koje je jamčio zadužnicama i drugim sredstvima osiguranja. Društvo da ima tri zaposlenika, a riječ je o ukućanima zastupnika po zakonu dužnika. Društvo da je vlasnik jednog vozila – 17 godina starog Mercedes Sprintera koje je u voznom stanju, ali za koje je evidentirana zabrana otuđenja od strane Porezne uprave, tržišna vrijednost tog vozila da bi iznosila cca 20.000,00 kn. Druge imovine društvo da nema – nema nekretnina, drugih pokretnina, a niti potraživanja prema trećim osobama. Društvo da ne vodi niti jedan sudski ili upravni postupak, a blokada da se odnosi isključivo na dug prema Poreznoj upravi i da po njegovim saznanjima nema duga prema trećim osobama. Poslovne knjige društva da su vođene uredno.</w:t>
      </w:r>
    </w:p>
    <w:p w:rsidRDefault="00C24990" w:rsidP="009F78E5" w:rsidR="00791D5A" w:rsidRPr="00791D5A">
      <w:pPr>
        <w:spacing w:before="200"/>
        <w:ind w:firstLine="709"/>
        <w:jc w:val="both"/>
        <w:rPr>
          <w:color w:val="000000"/>
        </w:rPr>
      </w:pPr>
      <w:r>
        <w:rPr>
          <w:color w:val="000000"/>
        </w:rPr>
        <w:t>Prema odredbi čl. 132</w:t>
      </w:r>
      <w:r w:rsidR="00791D5A" w:rsidRPr="00791D5A">
        <w:rPr>
          <w:color w:val="000000"/>
        </w:rPr>
        <w:t>. st.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0C452E" w:rsidR="00791D5A">
      <w:pPr>
        <w:spacing w:before="24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0C452E"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w:t>
      </w:r>
      <w:r w:rsidR="00100A09">
        <w:rPr>
          <w:rFonts w:cs="Times New Roman" w:hAnsi="Times New Roman" w:ascii="Times New Roman"/>
          <w:sz w:val="24"/>
          <w:szCs w:val="24"/>
        </w:rPr>
        <w:lastRenderedPageBreak/>
        <w:t>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0C452E"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0C452E" w:rsidR="005C0FD5">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0C452E" w:rsidR="005F6849">
      <w:pPr>
        <w:pStyle w:val="Bezproreda"/>
        <w:spacing w:before="24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6A5F54">
        <w:rPr>
          <w:rFonts w:cs="Times New Roman" w:hAnsi="Times New Roman" w:ascii="Times New Roman"/>
          <w:sz w:val="24"/>
          <w:szCs w:val="24"/>
        </w:rPr>
        <w:t>a stečajna</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upravitelj</w:t>
      </w:r>
      <w:r w:rsidR="006A5F54">
        <w:rPr>
          <w:rFonts w:cs="Times New Roman" w:hAnsi="Times New Roman" w:ascii="Times New Roman"/>
          <w:sz w:val="24"/>
          <w:szCs w:val="24"/>
        </w:rPr>
        <w:t>ica Daniela Kovač</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006A5F54">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0C452E" w:rsidR="00B32D61">
      <w:pPr>
        <w:pStyle w:val="Bezproreda"/>
        <w:spacing w:before="24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2B21EE">
        <w:t>27. kolovoza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1424BC">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6A5F54">
      <w:t>15</w:t>
    </w:r>
    <w:r w:rsidR="00F115AC">
      <w:t>76</w:t>
    </w:r>
    <w:r w:rsidR="002B21EE">
      <w:t>/2016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452E"/>
    <w:rsid w:val="000C6B76"/>
    <w:rsid w:val="000D5751"/>
    <w:rsid w:val="000D6238"/>
    <w:rsid w:val="000D6985"/>
    <w:rsid w:val="000E68B0"/>
    <w:rsid w:val="000F4DBC"/>
    <w:rsid w:val="00100A09"/>
    <w:rsid w:val="0010141B"/>
    <w:rsid w:val="001042C7"/>
    <w:rsid w:val="00104F7D"/>
    <w:rsid w:val="00122E18"/>
    <w:rsid w:val="00134C93"/>
    <w:rsid w:val="00136BB4"/>
    <w:rsid w:val="001424BC"/>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9F78E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15AC"/>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424BC"/>
    <w:rPr>
      <w:color w:val="808080"/>
      <w:bdr w:space="0" w:sz="0" w:color="auto" w:val="none"/>
      <w:shd w:fill="auto" w:color="auto" w:val="clear"/>
    </w:rPr>
  </w:style>
  <w:style w:customStyle="true" w:styleId="eSPISCCParagraphDefaultFont" w:type="character">
    <w:name w:val="eSPIS_CC_Paragraph Default Font"/>
    <w:basedOn w:val="Zadanifontodlomka"/>
    <w:rsid w:val="001424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4BC"/>
    <w:rPr>
      <w:bdr w:space="0" w:sz="0" w:color="auto" w:val="none"/>
      <w:shd w:fill="FFFFCC" w:color="auto" w:val="clear"/>
      <w:lang w:val="hr-HR"/>
    </w:rPr>
  </w:style>
  <w:style w:customStyle="true" w:styleId="PozadinaSvijetloCrvena" w:type="character">
    <w:name w:val="Pozadina_SvijetloCrvena"/>
    <w:basedOn w:val="eSPISCCParagraphDefaultFont"/>
    <w:rsid w:val="001424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4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424BC"/>
    <w:rPr>
      <w:color w:val="808080"/>
      <w:bdr w:color="auto" w:space="0" w:sz="0" w:val="none"/>
      <w:shd w:color="auto" w:fill="auto" w:val="clear"/>
    </w:rPr>
  </w:style>
  <w:style w:customStyle="1" w:styleId="eSPISCCParagraphDefaultFont" w:type="character">
    <w:name w:val="eSPIS_CC_Paragraph Default Font"/>
    <w:basedOn w:val="Zadanifontodlomka"/>
    <w:rsid w:val="001424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24BC"/>
    <w:rPr>
      <w:bdr w:color="auto" w:space="0" w:sz="0" w:val="none"/>
      <w:shd w:color="auto" w:fill="FFFFCC" w:val="clear"/>
      <w:lang w:val="hr-HR"/>
    </w:rPr>
  </w:style>
  <w:style w:customStyle="1" w:styleId="PozadinaSvijetloCrvena" w:type="character">
    <w:name w:val="Pozadina_SvijetloCrvena"/>
    <w:basedOn w:val="eSPISCCParagraphDefaultFont"/>
    <w:rsid w:val="001424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24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St-1576/2016</izvorni_sadrzaj>
    <derivirana_varijabla naziv="DomainObject.Predmet.OznakaBroj_1">St-1576/2016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KUSIĆ MESOPROMET d.o.o. za trgovinu i usluge</izvorni_sadrzaj>
    <derivirana_varijabla naziv="DomainObject.Predmet.ProtustrankaFormated_1">  KUSIĆ MESOPROMET d.o.o. za trgovinu i usluge</derivirana_varijabla>
  </DomainObject.Predmet.ProtustrankaFormated>
  <DomainObject.Predmet.ProtustrankaFormatedOIB>
    <izvorni_sadrzaj>  KUSIĆ MESOPROMET d.o.o. za trgovinu i usluge, OIB 96850779092</izvorni_sadrzaj>
    <derivirana_varijabla naziv="DomainObject.Predmet.ProtustrankaFormatedOIB_1">  KUSIĆ MESOPROMET d.o.o. za trgovinu i usluge, OIB 96850779092</derivirana_varijabla>
  </DomainObject.Predmet.ProtustrankaFormatedOIB>
  <DomainObject.Predmet.ProtustrankaFormatedWithAdress>
    <izvorni_sadrzaj> KUSIĆ MESOPROMET d.o.o. za trgovinu i usluge, Jazvine 3, 21220 Plano</izvorni_sadrzaj>
    <derivirana_varijabla naziv="DomainObject.Predmet.ProtustrankaFormatedWithAdress_1"> KUSIĆ MESOPROMET d.o.o. za trgovinu i usluge, Jazvine 3, 21220 Plano</derivirana_varijabla>
  </DomainObject.Predmet.ProtustrankaFormatedWithAdress>
  <DomainObject.Predmet.ProtustrankaFormatedWithAdressOIB>
    <izvorni_sadrzaj> KUSIĆ MESOPROMET d.o.o. za trgovinu i usluge, OIB 96850779092, Jazvine 3, 21220 Plano</izvorni_sadrzaj>
    <derivirana_varijabla naziv="DomainObject.Predmet.ProtustrankaFormatedWithAdressOIB_1"> KUSIĆ MESOPROMET d.o.o. za trgovinu i usluge, OIB 96850779092, Jazvine 3, 21220 Plano</derivirana_varijabla>
  </DomainObject.Predmet.ProtustrankaFormatedWithAdressOIB>
  <DomainObject.Predmet.ProtustrankaWithAdress>
    <izvorni_sadrzaj>KUSIĆ MESOPROMET d.o.o. za trgovinu i usluge Jazvine 3, 21220 Plano</izvorni_sadrzaj>
    <derivirana_varijabla naziv="DomainObject.Predmet.ProtustrankaWithAdress_1">KUSIĆ MESOPROMET d.o.o. za trgovinu i usluge Jazvine 3, 21220 Plano</derivirana_varijabla>
  </DomainObject.Predmet.ProtustrankaWithAdress>
  <DomainObject.Predmet.ProtustrankaWithAdressOIB>
    <izvorni_sadrzaj>KUSIĆ MESOPROMET d.o.o. za trgovinu i usluge, OIB 96850779092, Jazvine 3, 21220 Plano</izvorni_sadrzaj>
    <derivirana_varijabla naziv="DomainObject.Predmet.ProtustrankaWithAdressOIB_1">KUSIĆ MESOPROMET d.o.o. za trgovinu i usluge, OIB 96850779092, Jazvine 3, 21220 Plano</derivirana_varijabla>
  </DomainObject.Predmet.ProtustrankaWithAdressOIB>
  <DomainObject.Predmet.ProtustrankaNazivFormated>
    <izvorni_sadrzaj>KUSIĆ MESOPROMET d.o.o. za trgovinu i usluge</izvorni_sadrzaj>
    <derivirana_varijabla naziv="DomainObject.Predmet.ProtustrankaNazivFormated_1">KUSIĆ MESOPROMET d.o.o. za trgovinu i usluge</derivirana_varijabla>
  </DomainObject.Predmet.ProtustrankaNazivFormated>
  <DomainObject.Predmet.ProtustrankaNazivFormatedOIB>
    <izvorni_sadrzaj>KUSIĆ MESOPROMET d.o.o. za trgovinu i usluge, OIB 96850779092</izvorni_sadrzaj>
    <derivirana_varijabla naziv="DomainObject.Predmet.ProtustrankaNazivFormatedOIB_1">KUSIĆ MESOPROMET d.o.o. za trgovinu i usluge, OIB 96850779092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291336.90</izvorni_sadrzaj>
    <derivirana_varijabla naziv="DomainObject.Predmet.TrenutnaVrijednost_1">291336.90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KUSIĆ MESOPROMET d.o.o. za trgovinu i usluge</item>
    </izvorni_sadrzaj>
    <derivirana_varijabla naziv="DomainObject.Predmet.ProtuStrankaListFormated_1">
      <item>KUSIĆ MESOPROMET d.o.o. za trgovinu i usluge</item>
    </derivirana_varijabla>
  </DomainObject.Predmet.ProtuStrankaListFormated>
  <DomainObject.Predmet.ProtuStrankaListFormatedOIB>
    <izvorni_sadrzaj>
      <item>KUSIĆ MESOPROMET d.o.o. za trgovinu i usluge, OIB 96850779092</item>
    </izvorni_sadrzaj>
    <derivirana_varijabla naziv="DomainObject.Predmet.ProtuStrankaListFormatedOIB_1">
      <item>KUSIĆ MESOPROMET d.o.o. za trgovinu i usluge, OIB 96850779092</item>
    </derivirana_varijabla>
  </DomainObject.Predmet.ProtuStrankaListFormatedOIB>
  <DomainObject.Predmet.ProtuStrankaListFormatedWithAdress>
    <izvorni_sadrzaj>
      <item>KUSIĆ MESOPROMET d.o.o. za trgovinu i usluge, Jazvine 3, 21220 Plano</item>
    </izvorni_sadrzaj>
    <derivirana_varijabla naziv="DomainObject.Predmet.ProtuStrankaListFormatedWithAdress_1">
      <item>KUSIĆ MESOPROMET d.o.o. za trgovinu i usluge, Jazvine 3, 21220 Plano</item>
    </derivirana_varijabla>
  </DomainObject.Predmet.ProtuStrankaListFormatedWithAdress>
  <DomainObject.Predmet.ProtuStrankaListFormatedWithAdressOIB>
    <izvorni_sadrzaj>
      <item>KUSIĆ MESOPROMET d.o.o. za trgovinu i usluge, OIB 96850779092, Jazvine 3, 21220 Plano</item>
    </izvorni_sadrzaj>
    <derivirana_varijabla naziv="DomainObject.Predmet.ProtuStrankaListFormatedWithAdressOIB_1">
      <item>KUSIĆ MESOPROMET d.o.o. za trgovinu i usluge, OIB 96850779092, Jazvine 3, 21220 Plano</item>
    </derivirana_varijabla>
  </DomainObject.Predmet.ProtuStrankaListFormatedWithAdressOIB>
  <DomainObject.Predmet.ProtuStrankaListNazivFormated>
    <izvorni_sadrzaj>
      <item>KUSIĆ MESOPROMET d.o.o. za trgovinu i usluge</item>
    </izvorni_sadrzaj>
    <derivirana_varijabla naziv="DomainObject.Predmet.ProtuStrankaListNazivFormated_1">
      <item>KUSIĆ MESOPROMET d.o.o. za trgovinu i usluge</item>
    </derivirana_varijabla>
  </DomainObject.Predmet.ProtuStrankaListNazivFormated>
  <DomainObject.Predmet.ProtuStrankaListNazivFormatedOIB>
    <izvorni_sadrzaj>
      <item>KUSIĆ MESOPROMET d.o.o. za trgovinu i usluge, OIB 96850779092</item>
    </izvorni_sadrzaj>
    <derivirana_varijabla naziv="DomainObject.Predmet.ProtuStrankaListNazivFormatedOIB_1">
      <item>KUSIĆ MESOPROMET d.o.o. za trgovinu i usluge, OIB 96850779092</item>
    </derivirana_varijabla>
  </DomainObject.Predmet.ProtuStrankaListNazivFormatedOIB>
  <DomainObject.Predmet.OstaliListFormated>
    <izvorni_sadrzaj>
      <item>Jure Kusić</item>
    </izvorni_sadrzaj>
    <derivirana_varijabla naziv="DomainObject.Predmet.OstaliListFormated_1">
      <item>Jure Kusić</item>
    </derivirana_varijabla>
  </DomainObject.Predmet.OstaliListFormated>
  <DomainObject.Predmet.OstaliListFormatedOIB>
    <izvorni_sadrzaj>
      <item>Jure Kusić, OIB 59285343186</item>
    </izvorni_sadrzaj>
    <derivirana_varijabla naziv="DomainObject.Predmet.OstaliListFormatedOIB_1">
      <item>Jure Kusić, OIB 59285343186</item>
    </derivirana_varijabla>
  </DomainObject.Predmet.OstaliListFormatedOIB>
  <DomainObject.Predmet.OstaliListFormatedWithAdress>
    <izvorni_sadrzaj>
      <item>Jure Kusić, Grabovac bb, 21271 Grabovac</item>
    </izvorni_sadrzaj>
    <derivirana_varijabla naziv="DomainObject.Predmet.OstaliListFormatedWithAdress_1">
      <item>Jure Kusić, Grabovac bb, 21271 Grabovac</item>
    </derivirana_varijabla>
  </DomainObject.Predmet.OstaliListFormatedWithAdress>
  <DomainObject.Predmet.OstaliListFormatedWithAdressOIB>
    <izvorni_sadrzaj>
      <item>Jure Kusić, OIB 59285343186, Grabovac bb, 21271 Grabovac</item>
    </izvorni_sadrzaj>
    <derivirana_varijabla naziv="DomainObject.Predmet.OstaliListFormatedWithAdressOIB_1">
      <item>Jure Kusić, OIB 59285343186, Grabovac bb, 21271 Grabovac</item>
    </derivirana_varijabla>
  </DomainObject.Predmet.OstaliListFormatedWithAdressOIB>
  <DomainObject.Predmet.OstaliListNazivFormated>
    <izvorni_sadrzaj>
      <item>Jure Kusić</item>
    </izvorni_sadrzaj>
    <derivirana_varijabla naziv="DomainObject.Predmet.OstaliListNazivFormated_1">
      <item>Jure Kusić</item>
    </derivirana_varijabla>
  </DomainObject.Predmet.OstaliListNazivFormated>
  <DomainObject.Predmet.OstaliListNazivFormatedOIB>
    <izvorni_sadrzaj>
      <item>Jure Kusić, OIB 59285343186</item>
    </izvorni_sadrzaj>
    <derivirana_varijabla naziv="DomainObject.Predmet.OstaliListNazivFormatedOIB_1">
      <item>Jure Kusić, OIB 59285343186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KUSIĆ MESOPROMET d.o.o. za trgovinu i usluge</izvorni_sadrzaj>
    <derivirana_varijabla naziv="DomainObject.Predmet.ProtustrankaIDrugi_1">KUSIĆ MESOPROMET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KUSIĆ MESOPROMET d.o.o. za trgovinu i usluge, OIB 96850779092, Jazvine 3, 21220 Plano</izvorni_sadrzaj>
    <derivirana_varijabla naziv="DomainObject.Predmet.ProtustrankaIDrugiAdressOIB_1">KUSIĆ MESOPROMET d.o.o. za trgovinu i usluge, OIB 96850779092, Jazvine 3,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KUSIĆ MESOPROMET d.o.o. za trgovinu i usluge</item>
      <item>FINANCIJSKA AGENCIJA, RC SPLIT</item>
      <item>Jure Kusić</item>
    </izvorni_sadrzaj>
    <derivirana_varijabla naziv="DomainObject.Predmet.SudioniciListNaziv_1">
      <item>KUSIĆ MESOPROMET d.o.o. za trgovinu i usluge</item>
      <item>FINANCIJSKA AGENCIJA, RC SPLIT</item>
      <item>Jure Kusić</item>
    </derivirana_varijabla>
  </DomainObject.Predmet.SudioniciListNaziv>
  <DomainObject.Predmet.SudioniciListAdressOIB>
    <izvorni_sadrzaj>
      <item>KUSIĆ MESOPROMET d.o.o. za trgovinu i usluge, OIB 96850779092, Jazvine 3,21220 Plano</item>
      <item>FINANCIJSKA AGENCIJA, RC SPLIT, OIB 85821130368, Mažuranićevo šetalište 24 b,21000 Split</item>
      <item>Jure Kusić, OIB 59285343186, Grabovac bb,21271 Grabovac</item>
    </izvorni_sadrzaj>
    <derivirana_varijabla naziv="DomainObject.Predmet.SudioniciListAdressOIB_1">
      <item>KUSIĆ MESOPROMET d.o.o. za trgovinu i usluge, OIB 96850779092, Jazvine 3,21220 Plano</item>
      <item>FINANCIJSKA AGENCIJA, RC SPLIT, OIB 85821130368, Mažuranićevo šetalište 24 b,21000 Split</item>
      <item>Jure Kusić, OIB 59285343186, Grabovac bb,21271 Grabovac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96850779092</item>
      <item>, OIB 85821130368</item>
      <item>, OIB 59285343186</item>
    </izvorni_sadrzaj>
    <derivirana_varijabla naziv="DomainObject.Predmet.SudioniciListNazivOIB_1">
      <item>, OIB 96850779092</item>
      <item>, OIB 85821130368</item>
      <item>, OIB 59285343186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1212FB-5F70-479A-B73A-0CF06F5802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1182</properties:Words>
  <properties:Characters>6712</properties:Characters>
  <properties:Lines>127</properties:Lines>
  <properties:Paragraphs>41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2018-08-27T11:53:00Z</cp:lastPrinted>
  <dcterms:modified xmlns:xsi="http://www.w3.org/2001/XMLSchema-instance" xsi:type="dcterms:W3CDTF">2018-08-27T12:14:00Z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(St-1576-2016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