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4c81" w14:paraId="68a4c81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4C07C7">
        <w:rPr>
          <w:sz w:val="22"/>
          <w:szCs w:val="22"/>
        </w:rPr>
        <w:t xml:space="preserve">         </w:t>
      </w:r>
      <w:r w:rsidR="0080642D">
        <w:rPr>
          <w:sz w:val="22"/>
          <w:szCs w:val="22"/>
        </w:rPr>
        <w:t xml:space="preserve"> </w:t>
      </w:r>
      <w:r w:rsidR="00EB4BA7">
        <w:rPr>
          <w:sz w:val="22"/>
          <w:szCs w:val="22"/>
        </w:rPr>
        <w:t xml:space="preserve">      3 St-</w:t>
      </w:r>
      <w:r w:rsidR="006A5CE9">
        <w:rPr>
          <w:sz w:val="22"/>
          <w:szCs w:val="22"/>
        </w:rPr>
        <w:t>567/18-</w:t>
      </w:r>
      <w:r w:rsidR="005B0F30">
        <w:rPr>
          <w:sz w:val="22"/>
          <w:szCs w:val="22"/>
        </w:rPr>
        <w:t>10</w:t>
      </w:r>
      <w:r w:rsidR="006A5CE9">
        <w:rPr>
          <w:sz w:val="22"/>
          <w:szCs w:val="22"/>
        </w:rPr>
        <w:t xml:space="preserve">     </w:t>
      </w:r>
      <w:r w:rsidR="007958FC">
        <w:rPr>
          <w:sz w:val="22"/>
          <w:szCs w:val="22"/>
        </w:rPr>
        <w:t xml:space="preserve"> </w:t>
      </w:r>
      <w:r w:rsidR="00D046E2">
        <w:rPr>
          <w:sz w:val="22"/>
          <w:szCs w:val="22"/>
        </w:rPr>
        <w:t xml:space="preserve">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9C367A" w:rsidP="009C367A" w:rsidR="009C367A">
      <w:pPr>
        <w:jc w:val="center"/>
        <w:rPr>
          <w:color w:val="000000"/>
        </w:rPr>
      </w:pPr>
      <w:r>
        <w:rPr>
          <w:color w:val="000000"/>
        </w:rPr>
        <w:t xml:space="preserve">U  I M E  R E P U B L I K E  H R V A T S K E </w:t>
      </w:r>
    </w:p>
    <w:p w:rsidRDefault="009C367A" w:rsidP="009C367A" w:rsidR="009C367A">
      <w:pPr>
        <w:jc w:val="center"/>
      </w:pPr>
      <w:r>
        <w:rPr>
          <w:color w:val="000000"/>
        </w:rPr>
        <w:t xml:space="preserve">               R J E Š E N J E </w:t>
      </w:r>
    </w:p>
    <w:p w:rsidRDefault="009C367A" w:rsidP="009C367A" w:rsidR="009C367A">
      <w:pPr>
        <w:jc w:val="center"/>
      </w:pPr>
    </w:p>
    <w:p w:rsidRDefault="0001726C" w:rsidP="0001726C" w:rsidR="0001726C">
      <w:pPr>
        <w:pStyle w:val="Tijeloteksta"/>
        <w:rPr>
          <w:b/>
          <w:bCs/>
        </w:rPr>
      </w:pPr>
    </w:p>
    <w:p w:rsidRDefault="005B0F30" w:rsidP="00217CE9" w:rsidR="00217CE9">
      <w:pPr>
        <w:tabs>
          <w:tab w:pos="0" w:val="left"/>
        </w:tabs>
        <w:jc w:val="both"/>
      </w:pPr>
      <w:r>
        <w:rPr>
          <w:color w:val="000000"/>
        </w:rPr>
        <w:tab/>
      </w:r>
      <w:r w:rsidR="006A5CE9">
        <w:rPr>
          <w:color w:val="000000"/>
        </w:rPr>
        <w:t xml:space="preserve">RGOVAČKI SUD U OSIJEKU, </w:t>
      </w:r>
      <w:r w:rsidR="006A5CE9">
        <w:t xml:space="preserve">po sucu Gordani Njari, u stečajnom predmetu povodom </w:t>
      </w:r>
      <w:r w:rsidR="006A5CE9">
        <w:rPr>
          <w:color w:val="000000"/>
        </w:rPr>
        <w:t>prijedloga FINANCIJSKE AGENCIJE</w:t>
      </w:r>
      <w:r w:rsidR="006A5CE9">
        <w:t xml:space="preserve">, OIB 85821130368, Regionalni centar Zagreb, Trg svibanjskih žrtava 1995. 1, Zagreb za otvaranje stečajnog postupka nad dužnikom </w:t>
      </w:r>
      <w:r w:rsidR="00217CE9">
        <w:t xml:space="preserve">DVA PAPIRA d.o.o. Zagreb, </w:t>
      </w:r>
      <w:proofErr w:type="spellStart"/>
      <w:r w:rsidR="00217CE9">
        <w:t>Glogovečka</w:t>
      </w:r>
      <w:proofErr w:type="spellEnd"/>
      <w:r w:rsidR="00217CE9">
        <w:t xml:space="preserve"> 4, OIB 00567201959, MBS 080664461, dana 15. listopada 2018.</w:t>
      </w:r>
    </w:p>
    <w:p w:rsidRDefault="006A5CE9" w:rsidP="006A5CE9" w:rsidR="006A5CE9">
      <w:pPr>
        <w:jc w:val="both"/>
      </w:pPr>
    </w:p>
    <w:p w:rsidRDefault="006A5CE9" w:rsidP="006A5CE9" w:rsidR="006A5CE9">
      <w:pPr>
        <w:jc w:val="both"/>
      </w:pPr>
    </w:p>
    <w:p w:rsidRDefault="006A5CE9" w:rsidP="006A5CE9" w:rsidR="006A5CE9">
      <w:pPr>
        <w:jc w:val="center"/>
      </w:pPr>
      <w:r>
        <w:t>r i j e š i o   j e</w:t>
      </w:r>
    </w:p>
    <w:p w:rsidRDefault="006A5CE9" w:rsidP="006A5CE9" w:rsidR="006A5CE9">
      <w:pPr>
        <w:pStyle w:val="Tijeloteksta"/>
      </w:pPr>
    </w:p>
    <w:p w:rsidRDefault="006A5CE9" w:rsidP="006A5CE9" w:rsidR="006A5CE9">
      <w:pPr>
        <w:pStyle w:val="Tijeloteksta"/>
      </w:pPr>
    </w:p>
    <w:p w:rsidRDefault="00217CE9" w:rsidP="00217CE9" w:rsidR="00217CE9">
      <w:pPr>
        <w:pStyle w:val="Odlomakpopisa"/>
        <w:numPr>
          <w:ilvl w:val="0"/>
          <w:numId w:val="17"/>
        </w:numPr>
        <w:tabs>
          <w:tab w:pos="0" w:val="left"/>
        </w:tabs>
        <w:jc w:val="both"/>
      </w:pPr>
      <w:r>
        <w:rPr>
          <w:bCs/>
        </w:rPr>
        <w:t>OBU</w:t>
      </w:r>
      <w:r w:rsidR="006A5CE9" w:rsidRPr="00217CE9">
        <w:rPr>
          <w:bCs/>
        </w:rPr>
        <w:t xml:space="preserve">STAVLJA SE postupak radi utvrđivanja pretpostavki za otvaranje stečajnog postupka (prethodni postupak) nad dužnikom </w:t>
      </w:r>
      <w:r>
        <w:t xml:space="preserve">DVA PAPIRA d.o.o. Zagreb, </w:t>
      </w:r>
      <w:proofErr w:type="spellStart"/>
      <w:r>
        <w:t>Glogovečka</w:t>
      </w:r>
      <w:proofErr w:type="spellEnd"/>
      <w:r>
        <w:t xml:space="preserve"> 4, OIB 00567201959, MBS 080664461.   </w:t>
      </w:r>
    </w:p>
    <w:p w:rsidRDefault="001625B8" w:rsidP="001625B8" w:rsidR="001625B8">
      <w:pPr>
        <w:pStyle w:val="Odlomakpopisa"/>
        <w:tabs>
          <w:tab w:pos="0" w:val="left"/>
        </w:tabs>
        <w:ind w:left="1065"/>
        <w:jc w:val="both"/>
      </w:pPr>
    </w:p>
    <w:p w:rsidRDefault="006A5CE9" w:rsidP="001625B8" w:rsidR="001625B8">
      <w:pPr>
        <w:pStyle w:val="Odlomakpopisa"/>
        <w:numPr>
          <w:ilvl w:val="0"/>
          <w:numId w:val="17"/>
        </w:numPr>
        <w:tabs>
          <w:tab w:pos="0" w:val="left"/>
        </w:tabs>
        <w:jc w:val="both"/>
      </w:pPr>
      <w:r>
        <w:t xml:space="preserve">Odbacuje se prijedlog za otvaranje stečajnog postupka nad dužnikom </w:t>
      </w:r>
      <w:r w:rsidR="001625B8">
        <w:t xml:space="preserve">DVA PAPIRA d.o.o. Zagreb, </w:t>
      </w:r>
      <w:proofErr w:type="spellStart"/>
      <w:r w:rsidR="001625B8">
        <w:t>Glogovečka</w:t>
      </w:r>
      <w:proofErr w:type="spellEnd"/>
      <w:r w:rsidR="001625B8">
        <w:t xml:space="preserve"> 4, OIB 00567201959, MBS 080664461.   </w:t>
      </w:r>
    </w:p>
    <w:p w:rsidRDefault="001625B8" w:rsidP="001625B8" w:rsidR="001625B8">
      <w:pPr>
        <w:pStyle w:val="Odlomakpopisa"/>
      </w:pPr>
    </w:p>
    <w:p w:rsidRDefault="001625B8" w:rsidP="001625B8" w:rsidR="001625B8">
      <w:pPr>
        <w:tabs>
          <w:tab w:pos="0" w:val="left"/>
        </w:tabs>
        <w:jc w:val="both"/>
      </w:pPr>
    </w:p>
    <w:p w:rsidRDefault="006A5CE9" w:rsidP="006A5CE9" w:rsidR="006A5CE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6A5CE9" w:rsidP="006A5CE9" w:rsidR="006A5CE9">
      <w:pPr>
        <w:jc w:val="both"/>
        <w:rPr>
          <w:b/>
          <w:bCs/>
        </w:rPr>
      </w:pPr>
    </w:p>
    <w:p w:rsidRDefault="001625B8" w:rsidP="001625B8" w:rsidR="001625B8">
      <w:pPr>
        <w:ind w:firstLine="720"/>
        <w:jc w:val="both"/>
      </w:pPr>
      <w:r>
        <w:t xml:space="preserve">FINA Regionalni centar Zagreb je 24. kolovoza 2017. dostavila Trgovačkom sudu u Zagrebu prijedlog za otvaranje stečajnog postupka nad dužnikom DVA PAPIRA d.o.o. Zagreb, </w:t>
      </w:r>
      <w:proofErr w:type="spellStart"/>
      <w:r>
        <w:t>Glogovečka</w:t>
      </w:r>
      <w:proofErr w:type="spellEnd"/>
      <w:r>
        <w:t xml:space="preserve"> 4, OIB 00567201959, MBS 080664461, Klasa: 110-07/17-01/04, </w:t>
      </w:r>
      <w:proofErr w:type="spellStart"/>
      <w:r>
        <w:t>Ur.broj</w:t>
      </w:r>
      <w:proofErr w:type="spellEnd"/>
      <w:r>
        <w:t>: 04-06-17-4249.</w:t>
      </w:r>
    </w:p>
    <w:p w:rsidRDefault="001625B8" w:rsidP="001625B8" w:rsidR="001625B8">
      <w:pPr>
        <w:ind w:firstLine="720"/>
        <w:jc w:val="both"/>
        <w:rPr>
          <w:b/>
        </w:rPr>
      </w:pPr>
    </w:p>
    <w:p w:rsidRDefault="001625B8" w:rsidP="001625B8" w:rsidR="001625B8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1625B8" w:rsidP="001625B8" w:rsidR="001625B8">
      <w:pPr>
        <w:jc w:val="both"/>
      </w:pPr>
    </w:p>
    <w:p w:rsidRDefault="001625B8" w:rsidP="001625B8" w:rsidR="001625B8">
      <w:pPr>
        <w:ind w:firstLine="708"/>
        <w:jc w:val="both"/>
      </w:pPr>
      <w:r>
        <w:t xml:space="preserve">U prijedlogu FINA navodi da na dan 18. kolovoza 2017. dužnik u Očevidniku redoslijeda osnova za plaćanje ima evidentirane neizvršene osnove za plaćanje u neprekinutom razdoblju od 120 dana, u ukupnom iznosu od 16.171,77 kn, u koji iznos je uračunata kamata i naknada FINE za provedbu ovrhe na novčanim sredstvima dužnika, te da na dan l8. kolovoz 2017. dužnik u Jedinstvenom registru računa ima otvoren račun i oročena novčana sredstva: HR2324840081104790165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i da ima jednog zaposlenog djelatnika.</w:t>
      </w:r>
    </w:p>
    <w:p w:rsidRDefault="001625B8" w:rsidP="001625B8" w:rsidR="001625B8">
      <w:pPr>
        <w:ind w:firstLine="708"/>
        <w:jc w:val="both"/>
      </w:pPr>
    </w:p>
    <w:p w:rsidRDefault="001625B8" w:rsidP="006A5CE9" w:rsidR="001625B8">
      <w:pPr>
        <w:jc w:val="both"/>
        <w:rPr>
          <w:b/>
          <w:bCs/>
        </w:rPr>
      </w:pPr>
    </w:p>
    <w:p w:rsidRDefault="006A5CE9" w:rsidP="006A5CE9" w:rsidR="006A5CE9">
      <w:pPr>
        <w:pStyle w:val="Tijeloteksta"/>
      </w:pPr>
    </w:p>
    <w:p w:rsidRDefault="006A5CE9" w:rsidP="006A5CE9" w:rsidR="006A5CE9">
      <w:pPr>
        <w:pStyle w:val="Tijeloteksta"/>
        <w:rPr>
          <w:bCs/>
        </w:rPr>
      </w:pPr>
      <w:r>
        <w:tab/>
      </w:r>
      <w:r>
        <w:rPr>
          <w:bCs/>
        </w:rPr>
        <w:t xml:space="preserve">U smislu članka 5. Stečajnog zakona (Narodne novine 71/15 i 104/17) stečajni postupak se može otvoriti ako sud utvrdi postojanje stečajnog razloga. Stečajni razlozi su: nesposobnost za plaćanje i prezaduženost. </w:t>
      </w:r>
    </w:p>
    <w:p w:rsidRDefault="006A5CE9" w:rsidP="006A5CE9" w:rsidR="006A5CE9">
      <w:pPr>
        <w:pStyle w:val="Tijeloteksta"/>
        <w:rPr>
          <w:bCs/>
        </w:rPr>
      </w:pPr>
    </w:p>
    <w:p w:rsidRDefault="006A5CE9" w:rsidP="006A5CE9" w:rsidR="006A5CE9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imenovan </w:t>
      </w:r>
      <w:r w:rsidR="008C6BA5">
        <w:rPr>
          <w:bCs/>
        </w:rPr>
        <w:t>Mijo Rončević</w:t>
      </w:r>
      <w:r w:rsidR="00E40CDD">
        <w:rPr>
          <w:color w:val="000000"/>
        </w:rPr>
        <w:t xml:space="preserve">, Osijek, </w:t>
      </w:r>
      <w:proofErr w:type="spellStart"/>
      <w:r w:rsidR="00E40CDD">
        <w:rPr>
          <w:color w:val="000000"/>
        </w:rPr>
        <w:t>Vj</w:t>
      </w:r>
      <w:proofErr w:type="spellEnd"/>
      <w:r w:rsidR="00E40CDD">
        <w:rPr>
          <w:color w:val="000000"/>
        </w:rPr>
        <w:t>. I. Meštrovića 74</w:t>
      </w:r>
      <w:r w:rsidR="00E40CDD">
        <w:rPr>
          <w:b/>
        </w:rPr>
        <w:t>,</w:t>
      </w:r>
      <w:r>
        <w:rPr>
          <w:bCs/>
        </w:rPr>
        <w:t xml:space="preserve">  sa zadatkom da ispita postojanje stečajnih razloga, mogu li se imovinom dužnika pokriti troškovi stečajnog postupka, te kakvi su izgledi za nastavak poslovanja dužnika. </w:t>
      </w:r>
    </w:p>
    <w:p w:rsidRDefault="006A5CE9" w:rsidP="006A5CE9" w:rsidR="006A5CE9">
      <w:pPr>
        <w:pStyle w:val="Tijeloteksta"/>
        <w:rPr>
          <w:bCs/>
        </w:rPr>
      </w:pPr>
    </w:p>
    <w:p w:rsidRDefault="006A5CE9" w:rsidP="006A5CE9" w:rsidR="00F03369">
      <w:pPr>
        <w:pStyle w:val="Tijeloteksta"/>
      </w:pPr>
      <w:r>
        <w:rPr>
          <w:bCs/>
        </w:rPr>
        <w:tab/>
        <w:t xml:space="preserve">Podneskom zaprimljenim kod ovog suda </w:t>
      </w:r>
      <w:r w:rsidR="00667F2B">
        <w:rPr>
          <w:bCs/>
        </w:rPr>
        <w:t xml:space="preserve">12. listopada 2018. stečajni upravitelj je izvijestio sud da ga je zakonski zastupnik stečajnog dužnika </w:t>
      </w:r>
      <w:r w:rsidR="00F03369">
        <w:rPr>
          <w:bCs/>
        </w:rPr>
        <w:t>izvijestio</w:t>
      </w:r>
      <w:r w:rsidR="001F33A6">
        <w:rPr>
          <w:bCs/>
        </w:rPr>
        <w:t xml:space="preserve"> da je u potpunosti izmirio sve evidentirane neizvršene obveze te je u privitku dostavio potvrdu</w:t>
      </w:r>
      <w:r w:rsidR="00F03369">
        <w:rPr>
          <w:bCs/>
        </w:rPr>
        <w:t xml:space="preserve"> </w:t>
      </w:r>
      <w:r w:rsidR="001F33A6">
        <w:rPr>
          <w:bCs/>
        </w:rPr>
        <w:t xml:space="preserve">FINE </w:t>
      </w:r>
      <w:r w:rsidR="006661DE">
        <w:rPr>
          <w:bCs/>
        </w:rPr>
        <w:t xml:space="preserve">od 11. listopada 2018. iz koje je razvidno da na dan pisanja potvrde </w:t>
      </w:r>
      <w:r>
        <w:t xml:space="preserve"> </w:t>
      </w:r>
      <w:r w:rsidR="00F03369">
        <w:t>na računima i novčanim sredstvima dužnika je evidentirano 0 dana neprekidne blokade odnosno ukupno 180 dana blokade u prethodnih 6 mjeseci zbog nepodmirenih osnova za plaćanje evidentiranih u očevidniku redoslijeda osnova za plaćanje</w:t>
      </w:r>
      <w:r w:rsidR="00B918FE">
        <w:t>, te da ne</w:t>
      </w:r>
      <w:r w:rsidR="00F03369">
        <w:t>podmirene obveze na dan izdavanja potvrde iznose 0,00 kn.</w:t>
      </w:r>
    </w:p>
    <w:p w:rsidRDefault="006A5CE9" w:rsidP="006A5CE9" w:rsidR="006A5CE9">
      <w:pPr>
        <w:jc w:val="both"/>
        <w:rPr>
          <w:bCs/>
        </w:rPr>
      </w:pPr>
    </w:p>
    <w:p w:rsidRDefault="006A5CE9" w:rsidP="006A5CE9" w:rsidR="006A5CE9">
      <w:pPr>
        <w:ind w:firstLine="708"/>
        <w:jc w:val="both"/>
        <w:rPr>
          <w:bCs/>
        </w:rPr>
      </w:pPr>
      <w:r>
        <w:rPr>
          <w:bCs/>
        </w:rPr>
        <w:t xml:space="preserve">Budući je dužnik do završetka prethodnog postupka postao sposoban za plaćanje valjalo je obustaviti prethodni postupak i odbaciti prijedlog za otvaranje stečajnog postupka sukladno odredbi čl. 128. st. 9. Stečajnog zakona kao što je to u izreci rješenja. </w:t>
      </w:r>
    </w:p>
    <w:p w:rsidRDefault="006A5CE9" w:rsidP="006A5CE9" w:rsidR="006A5CE9">
      <w:pPr>
        <w:ind w:firstLine="708"/>
        <w:jc w:val="both"/>
        <w:rPr>
          <w:bCs/>
        </w:rPr>
      </w:pPr>
    </w:p>
    <w:p w:rsidRDefault="006A5CE9" w:rsidP="006A5CE9" w:rsidR="006A5CE9">
      <w:pPr>
        <w:pStyle w:val="Tijeloteksta"/>
      </w:pPr>
    </w:p>
    <w:p w:rsidRDefault="006A5CE9" w:rsidP="006A5CE9" w:rsidR="003E2B35">
      <w:pPr>
        <w:pStyle w:val="Tijeloteksta"/>
        <w:jc w:val="center"/>
      </w:pPr>
      <w:r>
        <w:t xml:space="preserve">U Osijeku </w:t>
      </w:r>
      <w:r w:rsidR="00B918FE">
        <w:t xml:space="preserve">15. listopada 2018.       </w:t>
      </w:r>
    </w:p>
    <w:p w:rsidRDefault="003E2B35" w:rsidP="006A5CE9" w:rsidR="003E2B35">
      <w:pPr>
        <w:pStyle w:val="Tijeloteksta"/>
        <w:jc w:val="center"/>
      </w:pPr>
    </w:p>
    <w:p w:rsidRDefault="003E2B35" w:rsidP="003E2B35" w:rsidR="003E2B35">
      <w:pPr>
        <w:pStyle w:val="Tijeloteksta"/>
        <w:jc w:val="left"/>
        <w:rPr>
          <w:sz w:val="22"/>
        </w:rPr>
      </w:pPr>
      <w:r>
        <w:t xml:space="preserve">ZAPISNIČAR                                                                                               S U D A C </w:t>
      </w:r>
    </w:p>
    <w:p w:rsidRDefault="003E2B35" w:rsidP="003E2B35" w:rsidR="003E2B3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E2B35" w:rsidP="003E2B35" w:rsidR="003E2B35">
      <w:pPr>
        <w:pStyle w:val="Tijeloteksta"/>
        <w:jc w:val="center"/>
      </w:pPr>
    </w:p>
    <w:p w:rsidRDefault="003E2B35" w:rsidP="003E2B35" w:rsidR="003E2B35">
      <w:pPr>
        <w:pStyle w:val="Tijeloteksta"/>
        <w:jc w:val="left"/>
      </w:pPr>
      <w:r>
        <w:t>UPUTA O PRAVNOM LIJEKU:</w:t>
      </w:r>
    </w:p>
    <w:p w:rsidRDefault="003E2B35" w:rsidP="003E2B35" w:rsidR="003E2B35">
      <w:pPr>
        <w:pStyle w:val="Tijeloteksta"/>
      </w:pPr>
      <w:r>
        <w:t>Protiv ovog rješenja može nezadovoljna stranka uložiti žalbu Visokom trgovačkom sudu Republike Hrvatske u Zagrebu u roku od 8 dana pismeno u 3 primjerka putem ovoga suda.(čl. 19. st. 1 SZ-a)</w:t>
      </w:r>
    </w:p>
    <w:p w:rsidRDefault="003E2B35" w:rsidP="003E2B35" w:rsidR="003E2B35">
      <w:pPr>
        <w:pStyle w:val="Tijeloteksta"/>
        <w:jc w:val="left"/>
      </w:pPr>
    </w:p>
    <w:p w:rsidRDefault="003E2B35" w:rsidP="003E2B35" w:rsidR="003E2B35">
      <w:pPr>
        <w:pStyle w:val="Tijeloteksta"/>
        <w:jc w:val="left"/>
      </w:pPr>
    </w:p>
    <w:p w:rsidRDefault="003E2B35" w:rsidP="003E2B35" w:rsidR="003E2B35">
      <w:pPr>
        <w:pStyle w:val="Tijeloteksta"/>
        <w:jc w:val="left"/>
      </w:pPr>
      <w:r>
        <w:t>DNA</w:t>
      </w:r>
    </w:p>
    <w:p w:rsidRDefault="003E2B35" w:rsidP="003E2B35" w:rsidR="003E2B35">
      <w:pPr>
        <w:pStyle w:val="Tijeloteksta"/>
        <w:numPr>
          <w:ilvl w:val="0"/>
          <w:numId w:val="18"/>
        </w:numPr>
        <w:tabs>
          <w:tab w:pos="502" w:val="clear"/>
          <w:tab w:pos="720" w:val="num"/>
        </w:tabs>
        <w:ind w:right="-142" w:left="720"/>
      </w:pPr>
      <w:r>
        <w:t xml:space="preserve">Predlagatelj - FINA </w:t>
      </w:r>
    </w:p>
    <w:p w:rsidRDefault="003E2B35" w:rsidP="003E2B35" w:rsidR="003E2B35">
      <w:pPr>
        <w:pStyle w:val="Tijeloteksta"/>
        <w:numPr>
          <w:ilvl w:val="0"/>
          <w:numId w:val="18"/>
        </w:numPr>
        <w:tabs>
          <w:tab w:pos="502" w:val="clear"/>
          <w:tab w:pos="720" w:val="num"/>
        </w:tabs>
        <w:ind w:right="-142" w:left="720"/>
      </w:pPr>
      <w:r>
        <w:t xml:space="preserve">Dužnik - DVA PAPIRA d.o.o. Zagreb, </w:t>
      </w:r>
      <w:proofErr w:type="spellStart"/>
      <w:r>
        <w:t>Glogovečka</w:t>
      </w:r>
      <w:proofErr w:type="spellEnd"/>
      <w:r>
        <w:t xml:space="preserve"> 4, OIB 00567201959, MBS 080664461.   </w:t>
      </w:r>
    </w:p>
    <w:p w:rsidRDefault="003E2B35" w:rsidP="003E2B35" w:rsidR="003E2B35">
      <w:pPr>
        <w:pStyle w:val="Tijeloteksta"/>
        <w:numPr>
          <w:ilvl w:val="0"/>
          <w:numId w:val="18"/>
        </w:numPr>
        <w:tabs>
          <w:tab w:pos="502" w:val="clear"/>
          <w:tab w:pos="720" w:val="num"/>
        </w:tabs>
        <w:ind w:right="-567" w:left="720"/>
      </w:pPr>
      <w:r>
        <w:t xml:space="preserve">Privremeni stečajni upravitelj Mijo Rončević, Osijek                </w:t>
      </w:r>
    </w:p>
    <w:p w:rsidRDefault="003E2B35" w:rsidP="003E2B35" w:rsidR="003E2B35">
      <w:pPr>
        <w:pStyle w:val="Tijeloteksta"/>
        <w:numPr>
          <w:ilvl w:val="0"/>
          <w:numId w:val="18"/>
        </w:numPr>
        <w:tabs>
          <w:tab w:pos="502" w:val="clear"/>
          <w:tab w:pos="720" w:val="num"/>
        </w:tabs>
        <w:ind w:left="720"/>
      </w:pPr>
      <w:r>
        <w:t xml:space="preserve">Zakonski zastupnik dužnika Marko </w:t>
      </w:r>
      <w:proofErr w:type="spellStart"/>
      <w:r>
        <w:t>Šlopar</w:t>
      </w:r>
      <w:proofErr w:type="spellEnd"/>
      <w:r>
        <w:t xml:space="preserve">, Zagreb, </w:t>
      </w:r>
      <w:proofErr w:type="spellStart"/>
      <w:r>
        <w:t>Glogovečka</w:t>
      </w:r>
      <w:proofErr w:type="spellEnd"/>
      <w:r>
        <w:t xml:space="preserve"> 4                            </w:t>
      </w:r>
    </w:p>
    <w:p w:rsidRDefault="003E2B35" w:rsidP="003E2B35" w:rsidR="003E2B35">
      <w:pPr>
        <w:pStyle w:val="Tijeloteksta"/>
        <w:numPr>
          <w:ilvl w:val="0"/>
          <w:numId w:val="18"/>
        </w:numPr>
        <w:tabs>
          <w:tab w:pos="502" w:val="clear"/>
          <w:tab w:pos="720" w:val="num"/>
        </w:tabs>
        <w:ind w:left="720"/>
      </w:pPr>
      <w:r>
        <w:t>e-oglasna ploča suda</w:t>
      </w:r>
    </w:p>
    <w:p w:rsidRDefault="003E2B35" w:rsidP="003E2B35" w:rsidR="003E2B35">
      <w:pPr>
        <w:pStyle w:val="Tijeloteksta"/>
        <w:numPr>
          <w:ilvl w:val="0"/>
          <w:numId w:val="18"/>
        </w:numPr>
        <w:tabs>
          <w:tab w:pos="502" w:val="clear"/>
          <w:tab w:pos="720" w:val="num"/>
        </w:tabs>
        <w:ind w:left="720"/>
        <w:jc w:val="left"/>
      </w:pPr>
      <w:r>
        <w:t xml:space="preserve">Riješeno obustavom                        </w:t>
      </w:r>
    </w:p>
    <w:p w:rsidRDefault="00A63F55" w:rsidP="00A63F55" w:rsidR="00D564AB">
      <w:pPr>
        <w:pStyle w:val="Tijeloteksta"/>
        <w:numPr>
          <w:ilvl w:val="0"/>
          <w:numId w:val="18"/>
        </w:numPr>
        <w:tabs>
          <w:tab w:pos="502" w:val="clear"/>
          <w:tab w:pos="720" w:val="num"/>
        </w:tabs>
        <w:ind w:left="720"/>
        <w:jc w:val="left"/>
      </w:pPr>
      <w:r>
        <w:t>k 15.10.</w:t>
      </w:r>
    </w:p>
    <w:p w:rsidRDefault="007E6D1A" w:rsidP="006A40F9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A1A" w:rsidP="00C06AA6" w:rsidR="00EF1A1A">
      <w:r>
        <w:separator/>
      </w:r>
    </w:p>
  </w:endnote>
  <w:endnote w:id="0" w:type="continuationSeparator">
    <w:p w:rsidRDefault="00EF1A1A" w:rsidP="00C06AA6" w:rsidR="00EF1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A1A" w:rsidP="00C06AA6" w:rsidR="00EF1A1A">
      <w:r>
        <w:separator/>
      </w:r>
    </w:p>
  </w:footnote>
  <w:footnote w:id="0" w:type="continuationSeparator">
    <w:p w:rsidRDefault="00EF1A1A" w:rsidP="00C06AA6" w:rsidR="00EF1A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F55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</w:t>
    </w:r>
    <w:r w:rsidR="00F161E9">
      <w:rPr>
        <w:sz w:val="22"/>
        <w:szCs w:val="22"/>
      </w:rPr>
      <w:t>3 St-</w:t>
    </w:r>
    <w:r w:rsidR="005B0F30">
      <w:rPr>
        <w:sz w:val="22"/>
        <w:szCs w:val="22"/>
      </w:rPr>
      <w:t>567</w:t>
    </w:r>
    <w:r w:rsidR="00F161E9">
      <w:rPr>
        <w:sz w:val="22"/>
        <w:szCs w:val="22"/>
      </w:rPr>
      <w:t xml:space="preserve">/18-10       </w:t>
    </w:r>
    <w:r w:rsidR="00BB7092">
      <w:t xml:space="preserve">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6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397D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A6609"/>
    <w:rsid w:val="000D2130"/>
    <w:rsid w:val="000D2653"/>
    <w:rsid w:val="000D2ABF"/>
    <w:rsid w:val="000D3099"/>
    <w:rsid w:val="000E54D4"/>
    <w:rsid w:val="000E762A"/>
    <w:rsid w:val="00102060"/>
    <w:rsid w:val="00105D59"/>
    <w:rsid w:val="0012662A"/>
    <w:rsid w:val="00126880"/>
    <w:rsid w:val="00126C3C"/>
    <w:rsid w:val="001272C7"/>
    <w:rsid w:val="00137814"/>
    <w:rsid w:val="00141E91"/>
    <w:rsid w:val="001437B2"/>
    <w:rsid w:val="00151657"/>
    <w:rsid w:val="00154971"/>
    <w:rsid w:val="00155B4B"/>
    <w:rsid w:val="001625B8"/>
    <w:rsid w:val="00163D75"/>
    <w:rsid w:val="00173F18"/>
    <w:rsid w:val="0018530D"/>
    <w:rsid w:val="0019532E"/>
    <w:rsid w:val="001A70D8"/>
    <w:rsid w:val="001C1D50"/>
    <w:rsid w:val="001C73F4"/>
    <w:rsid w:val="001C7C07"/>
    <w:rsid w:val="001C7F1E"/>
    <w:rsid w:val="001E375C"/>
    <w:rsid w:val="001F33A6"/>
    <w:rsid w:val="001F430D"/>
    <w:rsid w:val="00200C6A"/>
    <w:rsid w:val="002042D7"/>
    <w:rsid w:val="00217CE9"/>
    <w:rsid w:val="00217E66"/>
    <w:rsid w:val="00231BB9"/>
    <w:rsid w:val="00240E3F"/>
    <w:rsid w:val="00252153"/>
    <w:rsid w:val="002614FD"/>
    <w:rsid w:val="002621F6"/>
    <w:rsid w:val="00267D26"/>
    <w:rsid w:val="002A2AF5"/>
    <w:rsid w:val="002B3566"/>
    <w:rsid w:val="002B4543"/>
    <w:rsid w:val="002D20B6"/>
    <w:rsid w:val="002D2610"/>
    <w:rsid w:val="002E031A"/>
    <w:rsid w:val="002E5413"/>
    <w:rsid w:val="002F51D6"/>
    <w:rsid w:val="002F66FE"/>
    <w:rsid w:val="002F7A14"/>
    <w:rsid w:val="0031409E"/>
    <w:rsid w:val="0032383F"/>
    <w:rsid w:val="00336DE4"/>
    <w:rsid w:val="00342079"/>
    <w:rsid w:val="0035629D"/>
    <w:rsid w:val="00360B74"/>
    <w:rsid w:val="003612A7"/>
    <w:rsid w:val="00361A8E"/>
    <w:rsid w:val="0036316E"/>
    <w:rsid w:val="0036749D"/>
    <w:rsid w:val="00375C7E"/>
    <w:rsid w:val="00382D98"/>
    <w:rsid w:val="003924AF"/>
    <w:rsid w:val="003C20CF"/>
    <w:rsid w:val="003D02B1"/>
    <w:rsid w:val="003D770E"/>
    <w:rsid w:val="003E2B35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4CB6"/>
    <w:rsid w:val="0048747B"/>
    <w:rsid w:val="004939D6"/>
    <w:rsid w:val="004B0307"/>
    <w:rsid w:val="004C07C7"/>
    <w:rsid w:val="004C3969"/>
    <w:rsid w:val="004D1BE9"/>
    <w:rsid w:val="004D5A26"/>
    <w:rsid w:val="004E466C"/>
    <w:rsid w:val="004E52F8"/>
    <w:rsid w:val="004F1121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4912"/>
    <w:rsid w:val="0055500F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A14E7"/>
    <w:rsid w:val="005B0F30"/>
    <w:rsid w:val="005B59B6"/>
    <w:rsid w:val="005C3115"/>
    <w:rsid w:val="005D7EC1"/>
    <w:rsid w:val="005E0CFB"/>
    <w:rsid w:val="005E16FC"/>
    <w:rsid w:val="005E20C6"/>
    <w:rsid w:val="005F0ABC"/>
    <w:rsid w:val="005F0F7B"/>
    <w:rsid w:val="005F3B49"/>
    <w:rsid w:val="00601703"/>
    <w:rsid w:val="006069D0"/>
    <w:rsid w:val="00632865"/>
    <w:rsid w:val="00642FBB"/>
    <w:rsid w:val="00643311"/>
    <w:rsid w:val="00652724"/>
    <w:rsid w:val="006661DE"/>
    <w:rsid w:val="006664A1"/>
    <w:rsid w:val="00667F2B"/>
    <w:rsid w:val="00676AEB"/>
    <w:rsid w:val="006875F0"/>
    <w:rsid w:val="006941F4"/>
    <w:rsid w:val="0069656A"/>
    <w:rsid w:val="006A40F9"/>
    <w:rsid w:val="006A5CE9"/>
    <w:rsid w:val="006B161C"/>
    <w:rsid w:val="006E0936"/>
    <w:rsid w:val="006E1F0C"/>
    <w:rsid w:val="006E210F"/>
    <w:rsid w:val="006E66B3"/>
    <w:rsid w:val="006F3982"/>
    <w:rsid w:val="00716798"/>
    <w:rsid w:val="007218C3"/>
    <w:rsid w:val="007220F0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58FC"/>
    <w:rsid w:val="00796AED"/>
    <w:rsid w:val="007A4540"/>
    <w:rsid w:val="007A480E"/>
    <w:rsid w:val="007B0250"/>
    <w:rsid w:val="007B4B3B"/>
    <w:rsid w:val="007D0C6B"/>
    <w:rsid w:val="007D5866"/>
    <w:rsid w:val="007E6D1A"/>
    <w:rsid w:val="007F183D"/>
    <w:rsid w:val="007F722E"/>
    <w:rsid w:val="0080642D"/>
    <w:rsid w:val="008119BD"/>
    <w:rsid w:val="00814537"/>
    <w:rsid w:val="00817C66"/>
    <w:rsid w:val="00826384"/>
    <w:rsid w:val="00832751"/>
    <w:rsid w:val="00835D87"/>
    <w:rsid w:val="008409A8"/>
    <w:rsid w:val="00847D9A"/>
    <w:rsid w:val="00854CC2"/>
    <w:rsid w:val="00860129"/>
    <w:rsid w:val="00875548"/>
    <w:rsid w:val="008A17A7"/>
    <w:rsid w:val="008A2014"/>
    <w:rsid w:val="008A66B9"/>
    <w:rsid w:val="008C3D44"/>
    <w:rsid w:val="008C6BA5"/>
    <w:rsid w:val="008D3E2B"/>
    <w:rsid w:val="008E1295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07FC"/>
    <w:rsid w:val="009A14C7"/>
    <w:rsid w:val="009A412B"/>
    <w:rsid w:val="009B40D7"/>
    <w:rsid w:val="009B46D8"/>
    <w:rsid w:val="009C367A"/>
    <w:rsid w:val="009C636C"/>
    <w:rsid w:val="009C670C"/>
    <w:rsid w:val="009D1D08"/>
    <w:rsid w:val="009D4F4C"/>
    <w:rsid w:val="009E207F"/>
    <w:rsid w:val="009E716C"/>
    <w:rsid w:val="009F01BD"/>
    <w:rsid w:val="009F645C"/>
    <w:rsid w:val="00A00565"/>
    <w:rsid w:val="00A005F0"/>
    <w:rsid w:val="00A01F61"/>
    <w:rsid w:val="00A06D4A"/>
    <w:rsid w:val="00A07CA2"/>
    <w:rsid w:val="00A10C19"/>
    <w:rsid w:val="00A266C3"/>
    <w:rsid w:val="00A46436"/>
    <w:rsid w:val="00A63F55"/>
    <w:rsid w:val="00A72B9C"/>
    <w:rsid w:val="00A8029B"/>
    <w:rsid w:val="00AA6B6E"/>
    <w:rsid w:val="00AB3D8B"/>
    <w:rsid w:val="00AC1695"/>
    <w:rsid w:val="00AD05E2"/>
    <w:rsid w:val="00AD0AD1"/>
    <w:rsid w:val="00AD6EE6"/>
    <w:rsid w:val="00AE6F09"/>
    <w:rsid w:val="00AE7F6B"/>
    <w:rsid w:val="00B237F9"/>
    <w:rsid w:val="00B24B41"/>
    <w:rsid w:val="00B47A49"/>
    <w:rsid w:val="00B529F5"/>
    <w:rsid w:val="00B56242"/>
    <w:rsid w:val="00B63703"/>
    <w:rsid w:val="00B639B7"/>
    <w:rsid w:val="00B652CA"/>
    <w:rsid w:val="00B659E8"/>
    <w:rsid w:val="00B667B4"/>
    <w:rsid w:val="00B8061B"/>
    <w:rsid w:val="00B82540"/>
    <w:rsid w:val="00B918FE"/>
    <w:rsid w:val="00B91BAA"/>
    <w:rsid w:val="00B95B20"/>
    <w:rsid w:val="00B9732B"/>
    <w:rsid w:val="00B9787A"/>
    <w:rsid w:val="00BA0D86"/>
    <w:rsid w:val="00BA4A31"/>
    <w:rsid w:val="00BB086F"/>
    <w:rsid w:val="00BB37BB"/>
    <w:rsid w:val="00BB7092"/>
    <w:rsid w:val="00BD46E7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26FB9"/>
    <w:rsid w:val="00C278ED"/>
    <w:rsid w:val="00C35470"/>
    <w:rsid w:val="00C35DB4"/>
    <w:rsid w:val="00C41A26"/>
    <w:rsid w:val="00C60BB5"/>
    <w:rsid w:val="00C622CE"/>
    <w:rsid w:val="00C81C0A"/>
    <w:rsid w:val="00C82506"/>
    <w:rsid w:val="00CA01EF"/>
    <w:rsid w:val="00CA39E6"/>
    <w:rsid w:val="00CA71D5"/>
    <w:rsid w:val="00CE4CFB"/>
    <w:rsid w:val="00D022CE"/>
    <w:rsid w:val="00D046E2"/>
    <w:rsid w:val="00D231AE"/>
    <w:rsid w:val="00D24D2F"/>
    <w:rsid w:val="00D375F5"/>
    <w:rsid w:val="00D564AB"/>
    <w:rsid w:val="00D77744"/>
    <w:rsid w:val="00D80191"/>
    <w:rsid w:val="00D871C0"/>
    <w:rsid w:val="00D97782"/>
    <w:rsid w:val="00DA1DBA"/>
    <w:rsid w:val="00DA4636"/>
    <w:rsid w:val="00DA6482"/>
    <w:rsid w:val="00DC5AB0"/>
    <w:rsid w:val="00DD39C0"/>
    <w:rsid w:val="00DD49B7"/>
    <w:rsid w:val="00E07AC2"/>
    <w:rsid w:val="00E12BC0"/>
    <w:rsid w:val="00E23AF8"/>
    <w:rsid w:val="00E40CDD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1A1A"/>
    <w:rsid w:val="00EF2C43"/>
    <w:rsid w:val="00EF2EAE"/>
    <w:rsid w:val="00EF7229"/>
    <w:rsid w:val="00F03369"/>
    <w:rsid w:val="00F135E1"/>
    <w:rsid w:val="00F161E9"/>
    <w:rsid w:val="00F2671A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956C5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272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272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45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33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4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83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5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5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7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95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7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0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46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DVA PAPIRA d.o.o.</izvorni_sadrzaj>
    <derivirana_varijabla naziv="DomainObject.Predmet.ProtustrankaFormated_1">  DVA PAPIRA d.o.o.</derivirana_varijabla>
  </DomainObject.Predmet.ProtustrankaFormated>
  <DomainObject.Predmet.ProtustrankaFormatedOIB>
    <izvorni_sadrzaj>  DVA PAPIRA d.o.o., OIB 00567201959</izvorni_sadrzaj>
    <derivirana_varijabla naziv="DomainObject.Predmet.ProtustrankaFormatedOIB_1">  DVA PAPIRA d.o.o., OIB 00567201959</derivirana_varijabla>
  </DomainObject.Predmet.ProtustrankaFormatedOIB>
  <DomainObject.Predmet.ProtustrankaFormatedWithAdress>
    <izvorni_sadrzaj> DVA PAPIRA d.o.o., Glogovečka 4, 10000 Zagreb</izvorni_sadrzaj>
    <derivirana_varijabla naziv="DomainObject.Predmet.ProtustrankaFormatedWithAdress_1"> DVA PAPIRA d.o.o., Glogovečka 4, 10000 Zagreb</derivirana_varijabla>
  </DomainObject.Predmet.ProtustrankaFormatedWithAdress>
  <DomainObject.Predmet.ProtustrankaFormatedWithAdressOIB>
    <izvorni_sadrzaj> DVA PAPIRA d.o.o., OIB 00567201959, Glogovečka 4, 10000 Zagreb</izvorni_sadrzaj>
    <derivirana_varijabla naziv="DomainObject.Predmet.ProtustrankaFormatedWithAdressOIB_1"> DVA PAPIRA d.o.o., OIB 00567201959, Glogovečka 4, 10000 Zagreb</derivirana_varijabla>
  </DomainObject.Predmet.ProtustrankaFormatedWithAdressOIB>
  <DomainObject.Predmet.ProtustrankaWithAdress>
    <izvorni_sadrzaj>DVA PAPIRA d.o.o. Glogovečka 4, 10000 Zagreb</izvorni_sadrzaj>
    <derivirana_varijabla naziv="DomainObject.Predmet.ProtustrankaWithAdress_1">DVA PAPIRA d.o.o. Glogovečka 4, 10000 Zagreb</derivirana_varijabla>
  </DomainObject.Predmet.ProtustrankaWithAdress>
  <DomainObject.Predmet.ProtustrankaWithAdressOIB>
    <izvorni_sadrzaj>DVA PAPIRA d.o.o., OIB 00567201959, Glogovečka 4, 10000 Zagreb</izvorni_sadrzaj>
    <derivirana_varijabla naziv="DomainObject.Predmet.ProtustrankaWithAdressOIB_1">DVA PAPIRA d.o.o., OIB 00567201959, Glogovečka 4, 10000 Zagreb</derivirana_varijabla>
  </DomainObject.Predmet.ProtustrankaWithAdressOIB>
  <DomainObject.Predmet.ProtustrankaNazivFormated>
    <izvorni_sadrzaj>DVA PAPIRA d.o.o.</izvorni_sadrzaj>
    <derivirana_varijabla naziv="DomainObject.Predmet.ProtustrankaNazivFormated_1">DVA PAPIRA d.o.o.</derivirana_varijabla>
  </DomainObject.Predmet.ProtustrankaNazivFormated>
  <DomainObject.Predmet.ProtustrankaNazivFormatedOIB>
    <izvorni_sadrzaj>DVA PAPIRA d.o.o., OIB 00567201959</izvorni_sadrzaj>
    <derivirana_varijabla naziv="DomainObject.Predmet.ProtustrankaNazivFormatedOIB_1">DVA PAPIRA d.o.o., OIB 00567201959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PAPIRA d.o.o.</item>
    </izvorni_sadrzaj>
    <derivirana_varijabla naziv="DomainObject.Predmet.ProtuStrankaListFormated_1">
      <item>DVA PAPIRA d.o.o.</item>
    </derivirana_varijabla>
  </DomainObject.Predmet.ProtuStrankaListFormated>
  <DomainObject.Predmet.ProtuStrankaListFormatedOIB>
    <izvorni_sadrzaj>
      <item>DVA PAPIRA d.o.o., OIB 00567201959</item>
    </izvorni_sadrzaj>
    <derivirana_varijabla naziv="DomainObject.Predmet.ProtuStrankaListFormatedOIB_1">
      <item>DVA PAPIRA d.o.o., OIB 00567201959</item>
    </derivirana_varijabla>
  </DomainObject.Predmet.ProtuStrankaListFormatedOIB>
  <DomainObject.Predmet.ProtuStrankaListFormatedWithAdress>
    <izvorni_sadrzaj>
      <item>DVA PAPIRA d.o.o., Glogovečka 4, 10000 Zagreb</item>
    </izvorni_sadrzaj>
    <derivirana_varijabla naziv="DomainObject.Predmet.ProtuStrankaListFormatedWithAdress_1">
      <item>DVA PAPIRA d.o.o., Glogovečka 4, 10000 Zagreb</item>
    </derivirana_varijabla>
  </DomainObject.Predmet.ProtuStrankaListFormatedWithAdress>
  <DomainObject.Predmet.ProtuStrankaListFormatedWithAdressOIB>
    <izvorni_sadrzaj>
      <item>DVA PAPIRA d.o.o., OIB 00567201959, Glogovečka 4, 10000 Zagreb</item>
    </izvorni_sadrzaj>
    <derivirana_varijabla naziv="DomainObject.Predmet.ProtuStrankaListFormatedWithAdressOIB_1">
      <item>DVA PAPIRA d.o.o., OIB 00567201959, Glogovečka 4, 10000 Zagreb</item>
    </derivirana_varijabla>
  </DomainObject.Predmet.ProtuStrankaListFormatedWithAdressOIB>
  <DomainObject.Predmet.ProtuStrankaListNazivFormated>
    <izvorni_sadrzaj>
      <item>DVA PAPIRA d.o.o.</item>
    </izvorni_sadrzaj>
    <derivirana_varijabla naziv="DomainObject.Predmet.ProtuStrankaListNazivFormated_1">
      <item>DVA PAPIRA d.o.o.</item>
    </derivirana_varijabla>
  </DomainObject.Predmet.ProtuStrankaListNazivFormated>
  <DomainObject.Predmet.ProtuStrankaListNazivFormatedOIB>
    <izvorni_sadrzaj>
      <item>DVA PAPIRA d.o.o., OIB 00567201959</item>
    </izvorni_sadrzaj>
    <derivirana_varijabla naziv="DomainObject.Predmet.ProtuStrankaListNazivFormatedOIB_1">
      <item>DVA PAPIRA d.o.o., OIB 00567201959</item>
    </derivirana_varijabla>
  </DomainObject.Predmet.ProtuStrankaListNazivFormatedOIB>
  <DomainObject.Predmet.OstaliListFormated>
    <izvorni_sadrzaj>
      <item>Marko Šlopar</item>
    </izvorni_sadrzaj>
    <derivirana_varijabla naziv="DomainObject.Predmet.OstaliListFormated_1">
      <item>Marko Šlopar</item>
    </derivirana_varijabla>
  </DomainObject.Predmet.OstaliListFormated>
  <DomainObject.Predmet.OstaliListFormatedOIB>
    <izvorni_sadrzaj>
      <item>Marko Šlopar, OIB 96575133232</item>
    </izvorni_sadrzaj>
    <derivirana_varijabla naziv="DomainObject.Predmet.OstaliListFormatedOIB_1">
      <item>Marko Šlopar, OIB 96575133232</item>
    </derivirana_varijabla>
  </DomainObject.Predmet.OstaliListFormatedOIB>
  <DomainObject.Predmet.OstaliListFormatedWithAdress>
    <izvorni_sadrzaj>
      <item>Marko Šlopar, Glogovečka 4, 10000 Zagreb</item>
    </izvorni_sadrzaj>
    <derivirana_varijabla naziv="DomainObject.Predmet.OstaliListFormatedWithAdress_1">
      <item>Marko Šlopar, Glogovečka 4, 10000 Zagreb</item>
    </derivirana_varijabla>
  </DomainObject.Predmet.OstaliListFormatedWithAdress>
  <DomainObject.Predmet.OstaliListFormatedWithAdressOIB>
    <izvorni_sadrzaj>
      <item>Marko Šlopar, OIB 96575133232, Glogovečka 4, 10000 Zagreb</item>
    </izvorni_sadrzaj>
    <derivirana_varijabla naziv="DomainObject.Predmet.OstaliListFormatedWithAdressOIB_1">
      <item>Marko Šlopar, OIB 96575133232, Glogovečka 4, 10000 Zagreb</item>
    </derivirana_varijabla>
  </DomainObject.Predmet.OstaliListFormatedWithAdressOIB>
  <DomainObject.Predmet.OstaliListNazivFormated>
    <izvorni_sadrzaj>
      <item>Marko Šlopar</item>
    </izvorni_sadrzaj>
    <derivirana_varijabla naziv="DomainObject.Predmet.OstaliListNazivFormated_1">
      <item>Marko Šlopar</item>
    </derivirana_varijabla>
  </DomainObject.Predmet.OstaliListNazivFormated>
  <DomainObject.Predmet.OstaliListNazivFormatedOIB>
    <izvorni_sadrzaj>
      <item>Marko Šlopar, OIB 96575133232</item>
    </izvorni_sadrzaj>
    <derivirana_varijabla naziv="DomainObject.Predmet.OstaliListNazivFormatedOIB_1">
      <item>Marko Šlopar, OIB 96575133232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PAPIRA d.o.o.</izvorni_sadrzaj>
    <derivirana_varijabla naziv="DomainObject.Predmet.ProtustrankaIDrugi_1">DVA PAPIRA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 PAPIRA d.o.o., OIB 00567201959, Glogovečka 4, 10000 Zagreb</izvorni_sadrzaj>
    <derivirana_varijabla naziv="DomainObject.Predmet.ProtustrankaIDrugiAdressOIB_1">DVA PAPIRA d.o.o., OIB 00567201959, Glogovečka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PAPIRA d.o.o.</item>
      <item>FINA Regionalni centar Zagreb</item>
      <item>Marko Šlopar</item>
    </izvorni_sadrzaj>
    <derivirana_varijabla naziv="DomainObject.Predmet.SudioniciListNaziv_1">
      <item>DVA PAPIRA d.o.o.</item>
      <item>FINA Regionalni centar Zagreb</item>
      <item>Marko Šlopar</item>
    </derivirana_varijabla>
  </DomainObject.Predmet.SudioniciListNaziv>
  <DomainObject.Predmet.SudioniciListAdressOIB>
    <izvorni_sadrzaj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izvorni_sadrzaj>
    <derivirana_varijabla naziv="DomainObject.Predmet.SudioniciListAdressOIB_1"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00567201959</item>
      <item>, OIB 85821130368</item>
      <item>, OIB 96575133232</item>
    </izvorni_sadrzaj>
    <derivirana_varijabla naziv="DomainObject.Predmet.SudioniciListNazivOIB_1">
      <item>, OIB 00567201959</item>
      <item>, OIB 85821130368</item>
      <item>, OIB 96575133232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St-567/2018-4</izvorni_sadrzaj>
    <derivirana_varijabla naziv="DomainObject.PredzadnjaOdlukaIzPredmeta.Oznaka_1">St-567/2018-4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907D4-531E-4CA2-AED7-5F7225469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3383</properties:Characters>
  <properties:Lines>96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2018-10-15T10:06:00Z</dcterms:created>
  <dc:creator>Korisnik</dc:creator>
  <cp:lastModifiedBy>Sanja Ban</cp:lastModifiedBy>
  <cp:lastPrinted>2018-10-15T10:07:00Z</cp:lastPrinted>
  <dcterms:modified xmlns:xsi="http://www.w3.org/2001/XMLSchema-instance" xsi:type="dcterms:W3CDTF">2018-10-15T10:07:00Z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