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1e9a" w14:paraId="cde1e9a" w:rsidRDefault="00AE649C" w:rsidP="009152C4" w:rsidR="00AE649C" w:rsidRPr="009152C4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9152C4" w:rsidP="009152C4" w:rsidR="00AE649C" w:rsidRPr="009152C4">
      <w:pPr>
        <w:pStyle w:val="SudNaziv"/>
        <w:ind w:firstLine="708" w:left="4956"/>
        <w:rPr>
          <w:b w:val="false"/>
        </w:rPr>
      </w:pPr>
      <w:r w:rsidRPr="009152C4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9152C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9152C4">
        <w:rPr>
          <w:b w:val="false"/>
        </w:rPr>
        <w:t>Poslovni broj: 4 St-25/12-419</w:t>
      </w:r>
      <w:r w:rsidR="00EA1C6D" w:rsidRPr="009152C4">
        <w:rPr>
          <w:b w:val="false"/>
        </w:rPr>
        <w:tab/>
      </w:r>
    </w:p>
    <w:p w:rsidRDefault="009152C4" w:rsidP="009152C4" w:rsidR="009152C4" w:rsidRPr="009152C4">
      <w:pPr>
        <w:tabs>
          <w:tab w:pos="516" w:val="left"/>
        </w:tabs>
        <w:spacing w:after="0"/>
        <w:rPr>
          <w:bCs/>
        </w:rPr>
      </w:pPr>
      <w:r w:rsidRPr="009152C4"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152C4" w:rsidP="009152C4" w:rsidR="009152C4" w:rsidRPr="009152C4">
      <w:pPr>
        <w:spacing w:after="0"/>
      </w:pPr>
    </w:p>
    <w:p w:rsidRDefault="009152C4" w:rsidP="009152C4" w:rsidR="009152C4" w:rsidRPr="009152C4">
      <w:pPr>
        <w:spacing w:after="0"/>
        <w:ind w:firstLine="720"/>
      </w:pPr>
    </w:p>
    <w:p w:rsidRDefault="009152C4" w:rsidP="009152C4" w:rsidR="009152C4" w:rsidRPr="009152C4">
      <w:pPr>
        <w:spacing w:after="0"/>
        <w:ind w:firstLine="720"/>
      </w:pPr>
    </w:p>
    <w:p w:rsidRDefault="009152C4" w:rsidP="009152C4" w:rsidR="009152C4" w:rsidRPr="009152C4">
      <w:pPr>
        <w:spacing w:after="0"/>
      </w:pPr>
      <w:r w:rsidRPr="009152C4">
        <w:t xml:space="preserve">       REPUBLIKA HRVATSKA</w:t>
      </w:r>
    </w:p>
    <w:p w:rsidRDefault="009152C4" w:rsidP="009152C4" w:rsidR="009152C4" w:rsidRPr="009152C4">
      <w:pPr>
        <w:spacing w:after="0"/>
      </w:pPr>
      <w:r w:rsidRPr="009152C4">
        <w:t>TRGOVAČKI SUD U VARAŽDINU</w:t>
      </w:r>
    </w:p>
    <w:p w:rsidRDefault="009152C4" w:rsidP="009152C4" w:rsidR="009152C4" w:rsidRPr="009152C4">
      <w:pPr>
        <w:spacing w:after="0"/>
      </w:pPr>
      <w:r w:rsidRPr="009152C4">
        <w:t xml:space="preserve">                 Braće Radića 2</w:t>
      </w:r>
    </w:p>
    <w:p w:rsidRDefault="009152C4" w:rsidP="009152C4" w:rsidR="009152C4" w:rsidRPr="009152C4">
      <w:pPr>
        <w:spacing w:after="0"/>
      </w:pPr>
    </w:p>
    <w:p w:rsidRDefault="009152C4" w:rsidP="009152C4" w:rsidR="009152C4" w:rsidRPr="009152C4">
      <w:pPr>
        <w:spacing w:after="0"/>
      </w:pPr>
    </w:p>
    <w:p w:rsidRDefault="009152C4" w:rsidP="009152C4" w:rsidR="009152C4" w:rsidRPr="009152C4">
      <w:pPr>
        <w:spacing w:after="0"/>
      </w:pPr>
    </w:p>
    <w:p w:rsidRDefault="009152C4" w:rsidP="009152C4" w:rsidR="009152C4" w:rsidRPr="009152C4">
      <w:pPr>
        <w:spacing w:after="0"/>
        <w:jc w:val="center"/>
      </w:pPr>
      <w:r w:rsidRPr="009152C4">
        <w:t>ZAKLJUČAK O PRODAJI</w:t>
      </w:r>
    </w:p>
    <w:p w:rsidRDefault="009152C4" w:rsidP="009152C4" w:rsidR="009152C4" w:rsidRPr="009152C4">
      <w:pPr>
        <w:spacing w:after="0"/>
      </w:pPr>
    </w:p>
    <w:p w:rsidRDefault="009152C4" w:rsidP="009152C4" w:rsidR="009152C4" w:rsidRPr="009152C4">
      <w:pPr>
        <w:spacing w:after="0"/>
        <w:ind w:firstLine="709"/>
        <w:jc w:val="both"/>
      </w:pPr>
      <w:r w:rsidRPr="009152C4">
        <w:t xml:space="preserve">Trgovački sud u Varaždinu, po sucu toga suda Iris Hatvalić </w:t>
      </w:r>
      <w:proofErr w:type="spellStart"/>
      <w:r w:rsidRPr="009152C4">
        <w:t>Nemec</w:t>
      </w:r>
      <w:proofErr w:type="spellEnd"/>
      <w:r w:rsidRPr="009152C4">
        <w:t xml:space="preserve"> kao stečajnom sucu, u stečajnom postupku nad </w:t>
      </w:r>
      <w:proofErr w:type="spellStart"/>
      <w:r w:rsidRPr="009152C4">
        <w:t>Validus</w:t>
      </w:r>
      <w:proofErr w:type="spellEnd"/>
      <w:r w:rsidRPr="009152C4">
        <w:t xml:space="preserve"> d.d. u stečaju, Varaždin, Anina 2, OIB: 07838648475, zastupanom po stečajnom upravitelju Nenadu </w:t>
      </w:r>
      <w:proofErr w:type="spellStart"/>
      <w:r w:rsidRPr="009152C4">
        <w:t>Homaru</w:t>
      </w:r>
      <w:proofErr w:type="spellEnd"/>
      <w:r w:rsidRPr="009152C4">
        <w:t xml:space="preserve">, na temelju rješenja o prodaji broj 4 ST-25/12-248 od 3. ožujka 2015., a temeljem odredbe čl. </w:t>
      </w:r>
      <w:smartTag w:element="metricconverter" w:uri="urn:schemas-microsoft-com:office:smarttags">
        <w:smartTagPr>
          <w:attr w:val="164. st" w:name="ProductID"/>
        </w:smartTagPr>
        <w:r w:rsidRPr="009152C4">
          <w:t>164. st</w:t>
        </w:r>
      </w:smartTag>
      <w:r w:rsidRPr="009152C4">
        <w:t>. 4. Stečajnog zakona  (NN 44/96, 29/99, 129/00, 123/03, 197/03, 187/04, 82/06, 116/10, 25/12, 133/12 i 45/13 dalje skraćeno: SZ-a) dana 2. svibnja 2016. donosi slijedeći</w:t>
      </w:r>
    </w:p>
    <w:p w:rsidRDefault="009152C4" w:rsidP="009152C4" w:rsidR="009152C4" w:rsidRPr="009152C4">
      <w:pPr>
        <w:spacing w:after="0"/>
      </w:pPr>
    </w:p>
    <w:p w:rsidRDefault="009152C4" w:rsidP="009152C4" w:rsidR="009152C4" w:rsidRPr="009152C4">
      <w:pPr>
        <w:spacing w:after="0"/>
        <w:jc w:val="center"/>
      </w:pPr>
      <w:r w:rsidRPr="009152C4">
        <w:t xml:space="preserve">Z A K L J U Č A K </w:t>
      </w:r>
    </w:p>
    <w:p w:rsidRDefault="009152C4" w:rsidP="009152C4" w:rsidR="009152C4" w:rsidRPr="009152C4">
      <w:pPr>
        <w:spacing w:after="0"/>
        <w:jc w:val="center"/>
      </w:pPr>
    </w:p>
    <w:p w:rsidRDefault="009152C4" w:rsidP="009152C4" w:rsidR="009152C4" w:rsidRPr="009152C4">
      <w:pPr>
        <w:spacing w:after="0"/>
        <w:jc w:val="center"/>
      </w:pPr>
      <w:r w:rsidRPr="009152C4">
        <w:t>određuje se</w:t>
      </w:r>
    </w:p>
    <w:p w:rsidRDefault="009152C4" w:rsidP="009152C4" w:rsidR="009152C4" w:rsidRPr="009152C4">
      <w:pPr>
        <w:spacing w:after="0"/>
        <w:jc w:val="center"/>
      </w:pPr>
      <w:r w:rsidRPr="009152C4">
        <w:t>PETA  JAVNA  DRAŽBA</w:t>
      </w:r>
    </w:p>
    <w:p w:rsidRDefault="009152C4" w:rsidP="009152C4" w:rsidR="009152C4" w:rsidRPr="009152C4">
      <w:pPr>
        <w:spacing w:after="0"/>
        <w:jc w:val="center"/>
      </w:pPr>
      <w:r w:rsidRPr="009152C4">
        <w:t>za prodaju nekretnina u vlasništvu stečajnog dužnika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spacing w:after="0"/>
      </w:pPr>
    </w:p>
    <w:p w:rsidRDefault="009152C4" w:rsidP="009152C4" w:rsidR="009152C4" w:rsidRPr="009152C4">
      <w:pPr>
        <w:spacing w:after="0"/>
        <w:jc w:val="both"/>
      </w:pPr>
      <w:r w:rsidRPr="009152C4">
        <w:rPr>
          <w:bCs/>
        </w:rPr>
        <w:t xml:space="preserve">1.) </w:t>
      </w:r>
      <w:r w:rsidRPr="009152C4">
        <w:rPr>
          <w:bCs/>
        </w:rPr>
        <w:tab/>
        <w:t xml:space="preserve">Određuje se prodaja u stečajnom postupku nekretnina u vlasništvu </w:t>
      </w:r>
      <w:r w:rsidRPr="009152C4">
        <w:t>stečajnog dužnika</w:t>
      </w:r>
      <w:r w:rsidRPr="009152C4">
        <w:rPr>
          <w:bCs/>
        </w:rPr>
        <w:t xml:space="preserve"> </w:t>
      </w:r>
      <w:r w:rsidRPr="009152C4">
        <w:t xml:space="preserve">u stečaju, uz odgovarajuću primjenu pravila o ovrsi na nekretninama, i to: </w:t>
      </w:r>
    </w:p>
    <w:p w:rsidRDefault="009152C4" w:rsidP="009152C4" w:rsidR="009152C4" w:rsidRPr="009152C4">
      <w:pPr>
        <w:spacing w:after="0"/>
        <w:jc w:val="both"/>
      </w:pPr>
      <w:r w:rsidRPr="009152C4">
        <w:t xml:space="preserve">nekretnine dužnika, upisane u z.k.ul. broj 12749, etažno vlasništvo, k.o. Varaždin (u osnivanju), čestica broj 2017/1, zgrada u Aninoj ulici </w:t>
      </w:r>
      <w:smartTag w:element="metricconverter" w:uri="urn:schemas-microsoft-com:office:smarttags">
        <w:smartTagPr>
          <w:attr w:val="1188 m2" w:name="ProductID"/>
        </w:smartTagPr>
        <w:r w:rsidRPr="009152C4">
          <w:t>1188 m2</w:t>
        </w:r>
      </w:smartTag>
      <w:r w:rsidRPr="009152C4">
        <w:t xml:space="preserve">, dvorište u Aninoj ulici od </w:t>
      </w:r>
      <w:smartTag w:element="metricconverter" w:uri="urn:schemas-microsoft-com:office:smarttags">
        <w:smartTagPr>
          <w:attr w:val="421 m2" w:name="ProductID"/>
        </w:smartTagPr>
        <w:r w:rsidRPr="009152C4">
          <w:t>421 m2</w:t>
        </w:r>
      </w:smartTag>
      <w:r w:rsidRPr="009152C4">
        <w:t xml:space="preserve">, odnosno ukupno od </w:t>
      </w:r>
      <w:smartTag w:element="metricconverter" w:uri="urn:schemas-microsoft-com:office:smarttags">
        <w:smartTagPr>
          <w:attr w:val="1609 m2" w:name="ProductID"/>
        </w:smartTagPr>
        <w:r w:rsidRPr="009152C4">
          <w:t>1609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1. etaža,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 w:rsidRPr="009152C4">
          <w:t>16,88 m2</w:t>
        </w:r>
      </w:smartTag>
      <w:r w:rsidRPr="009152C4"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 w:rsidRPr="009152C4">
          <w:t>40,20 m2</w:t>
        </w:r>
      </w:smartTag>
      <w:r w:rsidRPr="009152C4"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 w:rsidRPr="009152C4">
          <w:t>26,68 m2</w:t>
        </w:r>
      </w:smartTag>
      <w:r w:rsidRPr="009152C4"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 w:rsidRPr="009152C4">
          <w:t>66,38 m2</w:t>
        </w:r>
      </w:smartTag>
      <w:r w:rsidRPr="009152C4"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 w:rsidRPr="009152C4">
          <w:t>5,36 m2</w:t>
        </w:r>
      </w:smartTag>
      <w:r w:rsidRPr="009152C4"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 w:rsidRPr="009152C4">
          <w:t>5,22 m2</w:t>
        </w:r>
      </w:smartTag>
      <w:r w:rsidRPr="009152C4"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 w:rsidRPr="009152C4">
          <w:t>26,52 m2</w:t>
        </w:r>
      </w:smartTag>
      <w:r w:rsidRPr="009152C4"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 w:rsidRPr="009152C4">
          <w:t>13,19 m2</w:t>
        </w:r>
      </w:smartTag>
      <w:r w:rsidRPr="009152C4"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 w:rsidRPr="009152C4">
          <w:t>8,78 m2</w:t>
        </w:r>
      </w:smartTag>
      <w:r w:rsidRPr="009152C4"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 w:rsidRPr="009152C4">
          <w:t>21,74 m2</w:t>
        </w:r>
      </w:smartTag>
      <w:r w:rsidRPr="009152C4"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 w:rsidRPr="009152C4">
          <w:t>9,57 m2</w:t>
        </w:r>
      </w:smartTag>
      <w:r w:rsidRPr="009152C4"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 w:rsidRPr="009152C4">
          <w:t>18,47 m2</w:t>
        </w:r>
      </w:smartTag>
      <w:r w:rsidRPr="009152C4"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 w:rsidRPr="009152C4">
          <w:t>18,14 m2</w:t>
        </w:r>
      </w:smartTag>
      <w:r w:rsidRPr="009152C4"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 w:rsidRPr="009152C4">
          <w:t>14,07 m2</w:t>
        </w:r>
      </w:smartTag>
      <w:r w:rsidRPr="009152C4"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 w:rsidRPr="009152C4">
          <w:t>14,36 m2</w:t>
        </w:r>
      </w:smartTag>
      <w:r w:rsidRPr="009152C4"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 w:rsidRPr="009152C4">
          <w:t>305,56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4. etaža, etaža IV koja se nalazi u prizemlju i sastoji se od </w:t>
      </w:r>
      <w:proofErr w:type="spellStart"/>
      <w:r w:rsidRPr="009152C4">
        <w:t>portirne</w:t>
      </w:r>
      <w:proofErr w:type="spellEnd"/>
      <w:r w:rsidRPr="009152C4">
        <w:t xml:space="preserve"> s </w:t>
      </w:r>
      <w:smartTag w:element="metricconverter" w:uri="urn:schemas-microsoft-com:office:smarttags">
        <w:smartTagPr>
          <w:attr w:val="2,37 m2" w:name="ProductID"/>
        </w:smartTagPr>
        <w:r w:rsidRPr="009152C4">
          <w:t>2,37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5. etaža, etaža V koja se nalazi u prizemlju i sastoji se od kancelarije s </w:t>
      </w:r>
      <w:smartTag w:element="metricconverter" w:uri="urn:schemas-microsoft-com:office:smarttags">
        <w:smartTagPr>
          <w:attr w:val="138,92 m2" w:name="ProductID"/>
        </w:smartTagPr>
        <w:r w:rsidRPr="009152C4">
          <w:t>138,92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6. etaža, etaža VI koja se nalazi u prizemlju i sastoji se od kancelarije 1 s </w:t>
      </w:r>
      <w:smartTag w:element="metricconverter" w:uri="urn:schemas-microsoft-com:office:smarttags">
        <w:smartTagPr>
          <w:attr w:val="13,86 m2" w:name="ProductID"/>
        </w:smartTagPr>
        <w:r w:rsidRPr="009152C4">
          <w:t>13,86 m2</w:t>
        </w:r>
      </w:smartTag>
      <w:r w:rsidRPr="009152C4">
        <w:t xml:space="preserve">, kancelarije 2 s </w:t>
      </w:r>
      <w:smartTag w:element="metricconverter" w:uri="urn:schemas-microsoft-com:office:smarttags">
        <w:smartTagPr>
          <w:attr w:val="17,4 m2" w:name="ProductID"/>
        </w:smartTagPr>
        <w:r w:rsidRPr="009152C4">
          <w:t>17,4 m2</w:t>
        </w:r>
      </w:smartTag>
      <w:r w:rsidRPr="009152C4">
        <w:t xml:space="preserve">, </w:t>
      </w:r>
      <w:proofErr w:type="spellStart"/>
      <w:r w:rsidRPr="009152C4">
        <w:t>hall</w:t>
      </w:r>
      <w:proofErr w:type="spellEnd"/>
      <w:r w:rsidRPr="009152C4">
        <w:t xml:space="preserve"> s </w:t>
      </w:r>
      <w:smartTag w:element="metricconverter" w:uri="urn:schemas-microsoft-com:office:smarttags">
        <w:smartTagPr>
          <w:attr w:val="11,06 m2" w:name="ProductID"/>
        </w:smartTagPr>
        <w:r w:rsidRPr="009152C4">
          <w:t>11,06 m2</w:t>
        </w:r>
      </w:smartTag>
      <w:r w:rsidRPr="009152C4">
        <w:t xml:space="preserve">, arhiva s1  </w:t>
      </w:r>
      <w:smartTag w:element="metricconverter" w:uri="urn:schemas-microsoft-com:office:smarttags">
        <w:smartTagPr>
          <w:attr w:val="1,37 m2" w:name="ProductID"/>
        </w:smartTagPr>
        <w:r w:rsidRPr="009152C4">
          <w:t>1,37 m2</w:t>
        </w:r>
      </w:smartTag>
      <w:r w:rsidRPr="009152C4">
        <w:t xml:space="preserve">, arhiva s2 </w:t>
      </w:r>
      <w:smartTag w:element="metricconverter" w:uri="urn:schemas-microsoft-com:office:smarttags">
        <w:smartTagPr>
          <w:attr w:val="1,37 m2" w:name="ProductID"/>
        </w:smartTagPr>
        <w:r w:rsidRPr="009152C4">
          <w:t>1,37 m2</w:t>
        </w:r>
      </w:smartTag>
      <w:r w:rsidRPr="009152C4">
        <w:t xml:space="preserve">, WC 1 s </w:t>
      </w:r>
      <w:smartTag w:element="metricconverter" w:uri="urn:schemas-microsoft-com:office:smarttags">
        <w:smartTagPr>
          <w:attr w:val="1,53 m2" w:name="ProductID"/>
        </w:smartTagPr>
        <w:r w:rsidRPr="009152C4">
          <w:t>1,53 m2</w:t>
        </w:r>
      </w:smartTag>
      <w:r w:rsidRPr="009152C4">
        <w:t xml:space="preserve">, WC 2 s </w:t>
      </w:r>
      <w:smartTag w:element="metricconverter" w:uri="urn:schemas-microsoft-com:office:smarttags">
        <w:smartTagPr>
          <w:attr w:val="1,53 m2" w:name="ProductID"/>
        </w:smartTagPr>
        <w:r w:rsidRPr="009152C4">
          <w:t>1,53 m2</w:t>
        </w:r>
      </w:smartTag>
      <w:r w:rsidRPr="009152C4">
        <w:t xml:space="preserve">  sveukupne površine </w:t>
      </w:r>
      <w:smartTag w:element="metricconverter" w:uri="urn:schemas-microsoft-com:office:smarttags">
        <w:smartTagPr>
          <w:attr w:val="48,12 m2" w:name="ProductID"/>
        </w:smartTagPr>
        <w:r w:rsidRPr="009152C4">
          <w:t>48,12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lastRenderedPageBreak/>
        <w:t xml:space="preserve">9. etaža, etaža IX koja se nalazi na prvom katu i sastoji se od kongresne dvorane s </w:t>
      </w:r>
      <w:smartTag w:element="metricconverter" w:uri="urn:schemas-microsoft-com:office:smarttags">
        <w:smartTagPr>
          <w:attr w:val="154,16 m2" w:name="ProductID"/>
        </w:smartTagPr>
        <w:r w:rsidRPr="009152C4">
          <w:t>154,16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10. etaža,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 w:rsidRPr="009152C4">
          <w:t>12,84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11. etaža,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 w:rsidRPr="009152C4">
          <w:t>27,97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12. etaža, etaža XII koja se nalazi na prvom katu i sastoji se od kancelarije 1 s </w:t>
      </w:r>
      <w:smartTag w:element="metricconverter" w:uri="urn:schemas-microsoft-com:office:smarttags">
        <w:smartTagPr>
          <w:attr w:val="26,84 m2" w:name="ProductID"/>
        </w:smartTagPr>
        <w:r w:rsidRPr="009152C4">
          <w:t>26,84 m2</w:t>
        </w:r>
      </w:smartTag>
      <w:r w:rsidRPr="009152C4">
        <w:t xml:space="preserve"> i kancelarije 2 s </w:t>
      </w:r>
      <w:smartTag w:element="metricconverter" w:uri="urn:schemas-microsoft-com:office:smarttags">
        <w:smartTagPr>
          <w:attr w:val="29,45 m2" w:name="ProductID"/>
        </w:smartTagPr>
        <w:r w:rsidRPr="009152C4">
          <w:t>29,45 m2</w:t>
        </w:r>
      </w:smartTag>
      <w:r w:rsidRPr="009152C4">
        <w:t xml:space="preserve">, sveukupne površine od </w:t>
      </w:r>
      <w:smartTag w:element="metricconverter" w:uri="urn:schemas-microsoft-com:office:smarttags">
        <w:smartTagPr>
          <w:attr w:val="56,29 m2" w:name="ProductID"/>
        </w:smartTagPr>
        <w:r w:rsidRPr="009152C4">
          <w:t>56,29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13. etaža,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 w:rsidRPr="009152C4">
          <w:t>2,73 m2</w:t>
        </w:r>
      </w:smartTag>
      <w:r w:rsidRPr="009152C4"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 w:rsidRPr="009152C4">
          <w:t>16,84 m2</w:t>
        </w:r>
      </w:smartTag>
      <w:r w:rsidRPr="009152C4"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 w:rsidRPr="009152C4">
          <w:t>14,5 m2</w:t>
        </w:r>
      </w:smartTag>
      <w:r w:rsidRPr="009152C4"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 w:rsidRPr="009152C4">
          <w:t>21,13 m2</w:t>
        </w:r>
      </w:smartTag>
      <w:r w:rsidRPr="009152C4"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 w:rsidRPr="009152C4">
          <w:t>55,2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26. etaža, etaža XXVI koja se nalazi na drugom katu i sastoji se od spremišta s </w:t>
      </w:r>
      <w:smartTag w:element="metricconverter" w:uri="urn:schemas-microsoft-com:office:smarttags">
        <w:smartTagPr>
          <w:attr w:val="3,5 m2" w:name="ProductID"/>
        </w:smartTagPr>
        <w:r w:rsidRPr="009152C4">
          <w:t>3,5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27. etaža, etaža XXVII koja se nalazi na II katu i sastoji se od kancelarije I sa </w:t>
      </w:r>
      <w:smartTag w:element="metricconverter" w:uri="urn:schemas-microsoft-com:office:smarttags">
        <w:smartTagPr>
          <w:attr w:val="50,34 m2" w:name="ProductID"/>
        </w:smartTagPr>
        <w:r w:rsidRPr="009152C4">
          <w:t>50,34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29. etaža, etaža XXIX koja se nalazi na II katu i sastoji se od kancelarije sa </w:t>
      </w:r>
      <w:smartTag w:element="metricconverter" w:uri="urn:schemas-microsoft-com:office:smarttags">
        <w:smartTagPr>
          <w:attr w:val="24,19 m2" w:name="ProductID"/>
        </w:smartTagPr>
        <w:r w:rsidRPr="009152C4">
          <w:t>24,19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30. etaža, etaža XXX koja se nalazi na 3. katu i sastoji se od kancelarije 1 s </w:t>
      </w:r>
      <w:smartTag w:element="metricconverter" w:uri="urn:schemas-microsoft-com:office:smarttags">
        <w:smartTagPr>
          <w:attr w:val="41,18 m2" w:name="ProductID"/>
        </w:smartTagPr>
        <w:r w:rsidRPr="009152C4">
          <w:t>41,18 m2</w:t>
        </w:r>
      </w:smartTag>
      <w:r w:rsidRPr="009152C4">
        <w:t xml:space="preserve">, kancelarije 2 s </w:t>
      </w:r>
      <w:smartTag w:element="metricconverter" w:uri="urn:schemas-microsoft-com:office:smarttags">
        <w:smartTagPr>
          <w:attr w:val="20,9 m2" w:name="ProductID"/>
        </w:smartTagPr>
        <w:r w:rsidRPr="009152C4">
          <w:t>20,9 m2</w:t>
        </w:r>
      </w:smartTag>
      <w:r w:rsidRPr="009152C4">
        <w:t xml:space="preserve">,  kancelarije 3 s </w:t>
      </w:r>
      <w:smartTag w:element="metricconverter" w:uri="urn:schemas-microsoft-com:office:smarttags">
        <w:smartTagPr>
          <w:attr w:val="21,36 m2" w:name="ProductID"/>
        </w:smartTagPr>
        <w:r w:rsidRPr="009152C4">
          <w:t>21,36 m2</w:t>
        </w:r>
      </w:smartTag>
      <w:r w:rsidRPr="009152C4">
        <w:t xml:space="preserve">, ukupne površine </w:t>
      </w:r>
      <w:smartTag w:element="metricconverter" w:uri="urn:schemas-microsoft-com:office:smarttags">
        <w:smartTagPr>
          <w:attr w:val="83,44 m2" w:name="ProductID"/>
        </w:smartTagPr>
        <w:r w:rsidRPr="009152C4">
          <w:t>83,44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31. etaža, etaža XXXI koja se nalazi na III katu i sastoji se od kancelarije I sa </w:t>
      </w:r>
      <w:smartTag w:element="metricconverter" w:uri="urn:schemas-microsoft-com:office:smarttags">
        <w:smartTagPr>
          <w:attr w:val="22,48 m2" w:name="ProductID"/>
        </w:smartTagPr>
        <w:r w:rsidRPr="009152C4">
          <w:t>22,48 m2</w:t>
        </w:r>
      </w:smartTag>
      <w:r w:rsidRPr="009152C4">
        <w:t xml:space="preserve">, kancelarije 2 sa </w:t>
      </w:r>
      <w:smartTag w:element="metricconverter" w:uri="urn:schemas-microsoft-com:office:smarttags">
        <w:smartTagPr>
          <w:attr w:val="17,24 m2" w:name="ProductID"/>
        </w:smartTagPr>
        <w:r w:rsidRPr="009152C4">
          <w:t>17,24 m2</w:t>
        </w:r>
      </w:smartTag>
      <w:r w:rsidRPr="009152C4">
        <w:t xml:space="preserve">, hodnika sa </w:t>
      </w:r>
      <w:smartTag w:element="metricconverter" w:uri="urn:schemas-microsoft-com:office:smarttags">
        <w:smartTagPr>
          <w:attr w:val="8,32 m2" w:name="ProductID"/>
        </w:smartTagPr>
        <w:r w:rsidRPr="009152C4">
          <w:t>8,32 m2</w:t>
        </w:r>
      </w:smartTag>
      <w:r w:rsidRPr="009152C4">
        <w:t xml:space="preserve">, sveukupne površine od </w:t>
      </w:r>
      <w:smartTag w:element="metricconverter" w:uri="urn:schemas-microsoft-com:office:smarttags">
        <w:smartTagPr>
          <w:attr w:val="48,04 m2" w:name="ProductID"/>
        </w:smartTagPr>
        <w:r w:rsidRPr="009152C4">
          <w:t>48,04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35. etaža, etaža XXXV koja se nalazi na II katu i sastoji se od kancelarije površine </w:t>
      </w:r>
      <w:smartTag w:element="metricconverter" w:uri="urn:schemas-microsoft-com:office:smarttags">
        <w:smartTagPr>
          <w:attr w:val="20 m2" w:name="ProductID"/>
        </w:smartTagPr>
        <w:r w:rsidRPr="009152C4">
          <w:t>20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36. etaža, etaža XXXVI koja se nalazi na II katu i sastoji se od kancelarije površine </w:t>
      </w:r>
      <w:smartTag w:element="metricconverter" w:uri="urn:schemas-microsoft-com:office:smarttags">
        <w:smartTagPr>
          <w:attr w:val="15,52 m2" w:name="ProductID"/>
        </w:smartTagPr>
        <w:r w:rsidRPr="009152C4">
          <w:t>15,52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37. etaža, etaža XXXVII koja se nalazi na II katu i sastoji se od kancelarije sa </w:t>
      </w:r>
      <w:smartTag w:element="metricconverter" w:uri="urn:schemas-microsoft-com:office:smarttags">
        <w:smartTagPr>
          <w:attr w:val="18,16 m2" w:name="ProductID"/>
        </w:smartTagPr>
        <w:r w:rsidRPr="009152C4">
          <w:t>18,16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38. etaža, etaža XXXVIII koja se nalazi na II katu i sastoji se od kancelarije </w:t>
      </w:r>
      <w:smartTag w:element="metricconverter" w:uri="urn:schemas-microsoft-com:office:smarttags">
        <w:smartTagPr>
          <w:attr w:val="23,36 m2" w:name="ProductID"/>
        </w:smartTagPr>
        <w:r w:rsidRPr="009152C4">
          <w:t>23,36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39. etaža, etaža XXXIX koja se nalazi na IV katu, a sastoji se od prijemne kancelarije sa </w:t>
      </w:r>
      <w:smartTag w:element="metricconverter" w:uri="urn:schemas-microsoft-com:office:smarttags">
        <w:smartTagPr>
          <w:attr w:val="19,41 m2" w:name="ProductID"/>
        </w:smartTagPr>
        <w:r w:rsidRPr="009152C4">
          <w:t>19,41 m2</w:t>
        </w:r>
      </w:smartTag>
      <w:r w:rsidRPr="009152C4">
        <w:t xml:space="preserve">, čajne kuhinje sa </w:t>
      </w:r>
      <w:smartTag w:element="metricconverter" w:uri="urn:schemas-microsoft-com:office:smarttags">
        <w:smartTagPr>
          <w:attr w:val="4,06 m2" w:name="ProductID"/>
        </w:smartTagPr>
        <w:r w:rsidRPr="009152C4">
          <w:t>4,06 m2</w:t>
        </w:r>
      </w:smartTag>
      <w:r w:rsidRPr="009152C4">
        <w:t xml:space="preserve"> i </w:t>
      </w:r>
      <w:proofErr w:type="spellStart"/>
      <w:r w:rsidRPr="009152C4">
        <w:t>halla</w:t>
      </w:r>
      <w:proofErr w:type="spellEnd"/>
      <w:r w:rsidRPr="009152C4">
        <w:t xml:space="preserve"> sa </w:t>
      </w:r>
      <w:smartTag w:element="metricconverter" w:uri="urn:schemas-microsoft-com:office:smarttags">
        <w:smartTagPr>
          <w:attr w:val="12,26 m2" w:name="ProductID"/>
        </w:smartTagPr>
        <w:r w:rsidRPr="009152C4">
          <w:t>12,26 m2</w:t>
        </w:r>
      </w:smartTag>
      <w:r w:rsidRPr="009152C4">
        <w:t xml:space="preserve">, sveukupne površine od </w:t>
      </w:r>
      <w:smartTag w:element="metricconverter" w:uri="urn:schemas-microsoft-com:office:smarttags">
        <w:smartTagPr>
          <w:attr w:val="35,73 m2" w:name="ProductID"/>
        </w:smartTagPr>
        <w:r w:rsidRPr="009152C4">
          <w:t>35,73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40. etaža, etaža XL koja se nalazi na II katu i sastoji se od kancelarije sa </w:t>
      </w:r>
      <w:smartTag w:element="metricconverter" w:uri="urn:schemas-microsoft-com:office:smarttags">
        <w:smartTagPr>
          <w:attr w:val="27,35 m2" w:name="ProductID"/>
        </w:smartTagPr>
        <w:r w:rsidRPr="009152C4">
          <w:t>27,35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41. etaža, etaža XLI koja se nalazi na II katu, a sastoji se od kancelarije površine </w:t>
      </w:r>
      <w:smartTag w:element="metricconverter" w:uri="urn:schemas-microsoft-com:office:smarttags">
        <w:smartTagPr>
          <w:attr w:val="34,88 m2" w:name="ProductID"/>
        </w:smartTagPr>
        <w:r w:rsidRPr="009152C4">
          <w:t>34,88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42. etaža, etaža XLII koja se nalazi na II katu i sastoji se od kancelarije sa </w:t>
      </w:r>
      <w:smartTag w:element="metricconverter" w:uri="urn:schemas-microsoft-com:office:smarttags">
        <w:smartTagPr>
          <w:attr w:val="13,68 m2" w:name="ProductID"/>
        </w:smartTagPr>
        <w:r w:rsidRPr="009152C4">
          <w:t>13,68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43. etaža, etaža XLIII koja se nalazi na III katu i sastoji se od kancelarije površine </w:t>
      </w:r>
      <w:smartTag w:element="metricconverter" w:uri="urn:schemas-microsoft-com:office:smarttags">
        <w:smartTagPr>
          <w:attr w:val="72,98 m2" w:name="ProductID"/>
        </w:smartTagPr>
        <w:r w:rsidRPr="009152C4">
          <w:t>72,98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44. etaža, etaža XLIV koja se nalazi na III katu, a sastoji se od kancelarije sa </w:t>
      </w:r>
      <w:smartTag w:element="metricconverter" w:uri="urn:schemas-microsoft-com:office:smarttags">
        <w:smartTagPr>
          <w:attr w:val="27,30 m2" w:name="ProductID"/>
        </w:smartTagPr>
        <w:r w:rsidRPr="009152C4">
          <w:t>27,30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45. etaža, etaža XLV koja se nalazi na III katu, a sastoji se od kancelarije sa </w:t>
      </w:r>
      <w:smartTag w:element="metricconverter" w:uri="urn:schemas-microsoft-com:office:smarttags">
        <w:smartTagPr>
          <w:attr w:val="19,30 m2" w:name="ProductID"/>
        </w:smartTagPr>
        <w:r w:rsidRPr="009152C4">
          <w:t>19,30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lastRenderedPageBreak/>
        <w:t xml:space="preserve">46. etaža, etaža XLVI koja se nalazi na III katu, a sastoji se od kancelarije sa </w:t>
      </w:r>
      <w:smartTag w:element="metricconverter" w:uri="urn:schemas-microsoft-com:office:smarttags">
        <w:smartTagPr>
          <w:attr w:val="21,93 m2" w:name="ProductID"/>
        </w:smartTagPr>
        <w:r w:rsidRPr="009152C4">
          <w:t>21,93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47. etaža, etaža XLVII koja se nalazi na III katu, a sastoji se od kancelarije sa </w:t>
      </w:r>
      <w:smartTag w:element="metricconverter" w:uri="urn:schemas-microsoft-com:office:smarttags">
        <w:smartTagPr>
          <w:attr w:val="34,68 m2" w:name="ProductID"/>
        </w:smartTagPr>
        <w:r w:rsidRPr="009152C4">
          <w:t>34,68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48. etaža, etaža XLVIII koja se nalazi na III katu, a sastoji se od kancelarije sa </w:t>
      </w:r>
      <w:smartTag w:element="metricconverter" w:uri="urn:schemas-microsoft-com:office:smarttags">
        <w:smartTagPr>
          <w:attr w:val="23,53 m2" w:name="ProductID"/>
        </w:smartTagPr>
        <w:r w:rsidRPr="009152C4">
          <w:t>23,53 m2</w:t>
        </w:r>
      </w:smartTag>
      <w:r w:rsidRPr="009152C4">
        <w:t xml:space="preserve"> i spremišta II sa </w:t>
      </w:r>
      <w:smartTag w:element="metricconverter" w:uri="urn:schemas-microsoft-com:office:smarttags">
        <w:smartTagPr>
          <w:attr w:val="3,50 m2" w:name="ProductID"/>
        </w:smartTagPr>
        <w:r w:rsidRPr="009152C4">
          <w:t>3,50 m2</w:t>
        </w:r>
      </w:smartTag>
      <w:r w:rsidRPr="009152C4">
        <w:t xml:space="preserve">, sveukupne površine od </w:t>
      </w:r>
      <w:smartTag w:element="metricconverter" w:uri="urn:schemas-microsoft-com:office:smarttags">
        <w:smartTagPr>
          <w:attr w:val="27,03 m2" w:name="ProductID"/>
        </w:smartTagPr>
        <w:r w:rsidRPr="009152C4">
          <w:t>27,03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49. etaža, etaža XLIX koja se nalazi na III katu, a sastoji se od kancelarije sa </w:t>
      </w:r>
      <w:smartTag w:element="metricconverter" w:uri="urn:schemas-microsoft-com:office:smarttags">
        <w:smartTagPr>
          <w:attr w:val="29,94 m2" w:name="ProductID"/>
        </w:smartTagPr>
        <w:r w:rsidRPr="009152C4">
          <w:t>29,94 m2</w:t>
        </w:r>
      </w:smartTag>
      <w:r w:rsidRPr="009152C4">
        <w:t xml:space="preserve"> i spremišta I sa </w:t>
      </w:r>
      <w:smartTag w:element="metricconverter" w:uri="urn:schemas-microsoft-com:office:smarttags">
        <w:smartTagPr>
          <w:attr w:val="4,89 m2" w:name="ProductID"/>
        </w:smartTagPr>
        <w:r w:rsidRPr="009152C4">
          <w:t>4,89 m2</w:t>
        </w:r>
      </w:smartTag>
      <w:r w:rsidRPr="009152C4">
        <w:t xml:space="preserve">, sveukupne površine </w:t>
      </w:r>
      <w:smartTag w:element="metricconverter" w:uri="urn:schemas-microsoft-com:office:smarttags">
        <w:smartTagPr>
          <w:attr w:val="34,83 m2" w:name="ProductID"/>
        </w:smartTagPr>
        <w:r w:rsidRPr="009152C4">
          <w:t>34,83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50. etaža, etaža L koja se nalazi na III katu, a sastoji se od kancelarije sa </w:t>
      </w:r>
      <w:smartTag w:element="metricconverter" w:uri="urn:schemas-microsoft-com:office:smarttags">
        <w:smartTagPr>
          <w:attr w:val="13,12 m2" w:name="ProductID"/>
        </w:smartTagPr>
        <w:r w:rsidRPr="009152C4">
          <w:t>13,12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51. etaža, etaža LI koja se nalazi na IV katu, a sastoji se od kancelarije sa </w:t>
      </w:r>
      <w:smartTag w:element="metricconverter" w:uri="urn:schemas-microsoft-com:office:smarttags">
        <w:smartTagPr>
          <w:attr w:val="38,96 m2" w:name="ProductID"/>
        </w:smartTagPr>
        <w:r w:rsidRPr="009152C4">
          <w:t>38,96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52. etaža, etaža LII koja se nalazi na IV katu, a sastoji se od kancelarije sa </w:t>
      </w:r>
      <w:smartTag w:element="metricconverter" w:uri="urn:schemas-microsoft-com:office:smarttags">
        <w:smartTagPr>
          <w:attr w:val="39,74 m2" w:name="ProductID"/>
        </w:smartTagPr>
        <w:r w:rsidRPr="009152C4">
          <w:t>39,74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53. etaža, etaža LIII koja se nalazi na IV katu, a sastoji se od kancelarije s </w:t>
      </w:r>
      <w:smartTag w:element="metricconverter" w:uri="urn:schemas-microsoft-com:office:smarttags">
        <w:smartTagPr>
          <w:attr w:val="17,93 m2" w:name="ProductID"/>
        </w:smartTagPr>
        <w:r w:rsidRPr="009152C4">
          <w:t>17,93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54. etaža, etaža LIV koja se nalazi na IV katu, a sastoji se od kancelarije površine </w:t>
      </w:r>
      <w:smartTag w:element="metricconverter" w:uri="urn:schemas-microsoft-com:office:smarttags">
        <w:smartTagPr>
          <w:attr w:val="18,78 m2" w:name="ProductID"/>
        </w:smartTagPr>
        <w:r w:rsidRPr="009152C4">
          <w:t>18,78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55. etaža, etaža LV koja se nalazi na IV katu, a sastoji se od kancelarije od </w:t>
      </w:r>
      <w:smartTag w:element="metricconverter" w:uri="urn:schemas-microsoft-com:office:smarttags">
        <w:smartTagPr>
          <w:attr w:val="18,31 m2" w:name="ProductID"/>
        </w:smartTagPr>
        <w:r w:rsidRPr="009152C4">
          <w:t>18,31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56. etaža, etaža LVI koja se nalazi na IV katu, a sastoji se od kancelarije sa </w:t>
      </w:r>
      <w:smartTag w:element="metricconverter" w:uri="urn:schemas-microsoft-com:office:smarttags">
        <w:smartTagPr>
          <w:attr w:val="17,51 m2" w:name="ProductID"/>
        </w:smartTagPr>
        <w:r w:rsidRPr="009152C4">
          <w:t>17,51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57. etaža, etaža LVII koja se nalazi na IV katu, a sastoji se od kancelarije sa </w:t>
      </w:r>
      <w:smartTag w:element="metricconverter" w:uri="urn:schemas-microsoft-com:office:smarttags">
        <w:smartTagPr>
          <w:attr w:val="19,04 m2" w:name="ProductID"/>
        </w:smartTagPr>
        <w:r w:rsidRPr="009152C4">
          <w:t>19,04 m2</w:t>
        </w:r>
      </w:smartTag>
      <w:r w:rsidRPr="009152C4">
        <w:t xml:space="preserve">, </w:t>
      </w:r>
    </w:p>
    <w:p w:rsidRDefault="009152C4" w:rsidP="009152C4" w:rsidR="009152C4" w:rsidRPr="009152C4">
      <w:pPr>
        <w:numPr>
          <w:ilvl w:val="0"/>
          <w:numId w:val="47"/>
        </w:numPr>
        <w:spacing w:after="0"/>
        <w:jc w:val="both"/>
      </w:pPr>
      <w:r w:rsidRPr="009152C4">
        <w:t xml:space="preserve">58. etaža, etaža LVIII koja se nalazi na IV katu, a sastoji se od kancelarije sa </w:t>
      </w:r>
      <w:smartTag w:element="metricconverter" w:uri="urn:schemas-microsoft-com:office:smarttags">
        <w:smartTagPr>
          <w:attr w:val="13,58 m2" w:name="ProductID"/>
        </w:smartTagPr>
        <w:r w:rsidRPr="009152C4">
          <w:t>13,58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spacing w:after="0"/>
        <w:ind w:firstLine="708"/>
        <w:jc w:val="both"/>
      </w:pPr>
      <w:r w:rsidRPr="009152C4">
        <w:t xml:space="preserve">Na navedenim nekretninama upisano je založno  pravo u korist </w:t>
      </w:r>
      <w:proofErr w:type="spellStart"/>
      <w:r w:rsidRPr="009152C4">
        <w:t>razlučnih</w:t>
      </w:r>
      <w:proofErr w:type="spellEnd"/>
      <w:r w:rsidRPr="009152C4">
        <w:t xml:space="preserve"> vjerovnika Hrvatska banka za obnovu i razvitak d.d. Zagreb i Republike Hrvatske.</w:t>
      </w:r>
    </w:p>
    <w:p w:rsidRDefault="009152C4" w:rsidP="009152C4" w:rsidR="009152C4" w:rsidRPr="009152C4">
      <w:pPr>
        <w:spacing w:after="0"/>
      </w:pPr>
    </w:p>
    <w:p w:rsidRDefault="009152C4" w:rsidP="009152C4" w:rsidR="009152C4" w:rsidRPr="009152C4">
      <w:pPr>
        <w:spacing w:after="0"/>
        <w:jc w:val="both"/>
      </w:pPr>
      <w:r w:rsidRPr="009152C4">
        <w:t>2.)</w:t>
      </w:r>
      <w:r w:rsidRPr="009152C4">
        <w:tab/>
        <w:t>Nekretnina će se djelomično prodati po cjelinama, a djelomično će se etaže prodavati pojedinačno i to: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numPr>
          <w:ilvl w:val="0"/>
          <w:numId w:val="48"/>
        </w:numPr>
        <w:spacing w:after="0"/>
        <w:jc w:val="both"/>
      </w:pPr>
      <w:r w:rsidRPr="009152C4">
        <w:t>PRODAJA PO CJELINAMA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numPr>
          <w:ilvl w:val="0"/>
          <w:numId w:val="49"/>
        </w:numPr>
        <w:spacing w:after="0"/>
        <w:jc w:val="both"/>
      </w:pPr>
      <w:r w:rsidRPr="009152C4">
        <w:t>Prva cjelina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1. etaža, prva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 w:rsidRPr="009152C4">
          <w:t>16,88 m2</w:t>
        </w:r>
      </w:smartTag>
      <w:r w:rsidRPr="009152C4"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 w:rsidRPr="009152C4">
          <w:t>40,20 m2</w:t>
        </w:r>
      </w:smartTag>
      <w:r w:rsidRPr="009152C4"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 w:rsidRPr="009152C4">
          <w:t>26,68 m2</w:t>
        </w:r>
      </w:smartTag>
      <w:r w:rsidRPr="009152C4"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 w:rsidRPr="009152C4">
          <w:t>66,38 m2</w:t>
        </w:r>
      </w:smartTag>
      <w:r w:rsidRPr="009152C4"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 w:rsidRPr="009152C4">
          <w:t>5,36 m2</w:t>
        </w:r>
      </w:smartTag>
      <w:r w:rsidRPr="009152C4"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 w:rsidRPr="009152C4">
          <w:t>5,22 m2</w:t>
        </w:r>
      </w:smartTag>
      <w:r w:rsidRPr="009152C4"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 w:rsidRPr="009152C4">
          <w:t>26,52 m2</w:t>
        </w:r>
      </w:smartTag>
      <w:r w:rsidRPr="009152C4"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 w:rsidRPr="009152C4">
          <w:t>13,19 m2</w:t>
        </w:r>
      </w:smartTag>
      <w:r w:rsidRPr="009152C4"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 w:rsidRPr="009152C4">
          <w:t>8,78 m2</w:t>
        </w:r>
      </w:smartTag>
      <w:r w:rsidRPr="009152C4"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 w:rsidRPr="009152C4">
          <w:t>21,74 m2</w:t>
        </w:r>
      </w:smartTag>
      <w:r w:rsidRPr="009152C4"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 w:rsidRPr="009152C4">
          <w:t>9,57 m2</w:t>
        </w:r>
      </w:smartTag>
      <w:r w:rsidRPr="009152C4"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 w:rsidRPr="009152C4">
          <w:t>18,47 m2</w:t>
        </w:r>
      </w:smartTag>
      <w:r w:rsidRPr="009152C4"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 w:rsidRPr="009152C4">
          <w:t>18,14 m2</w:t>
        </w:r>
      </w:smartTag>
      <w:r w:rsidRPr="009152C4"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 w:rsidRPr="009152C4">
          <w:t>14,07 m2</w:t>
        </w:r>
      </w:smartTag>
      <w:r w:rsidRPr="009152C4"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 w:rsidRPr="009152C4">
          <w:t>14,36 m2</w:t>
        </w:r>
      </w:smartTag>
      <w:r w:rsidRPr="009152C4"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 w:rsidRPr="009152C4">
          <w:t>305,56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9. etaža, etaža IX koja se nalazi na prvom katu i sastoji se od kongresne           dvorane s </w:t>
      </w:r>
      <w:smartTag w:element="metricconverter" w:uri="urn:schemas-microsoft-com:office:smarttags">
        <w:smartTagPr>
          <w:attr w:val="154,16 m2" w:name="ProductID"/>
        </w:smartTagPr>
        <w:r w:rsidRPr="009152C4">
          <w:t>154,16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10. etaža,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 w:rsidRPr="009152C4">
          <w:t>12,84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jc w:val="both"/>
      </w:pPr>
      <w:r w:rsidRPr="009152C4">
        <w:t xml:space="preserve"> </w:t>
      </w:r>
      <w:r w:rsidRPr="009152C4">
        <w:tab/>
        <w:t xml:space="preserve">     Utvrđuje se vrijednost prve cjeline u iznosu od 2.110.625,62 kn.</w:t>
      </w:r>
    </w:p>
    <w:p w:rsidRDefault="009152C4" w:rsidP="009152C4" w:rsidR="009152C4" w:rsidRPr="009152C4">
      <w:pPr>
        <w:numPr>
          <w:ilvl w:val="0"/>
          <w:numId w:val="49"/>
        </w:numPr>
        <w:spacing w:after="0"/>
        <w:jc w:val="both"/>
      </w:pPr>
      <w:r w:rsidRPr="009152C4">
        <w:lastRenderedPageBreak/>
        <w:t>Druga cjelina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4. etaža, etaža IV koja se nalazi u prizemlju i sastoji se od </w:t>
      </w:r>
      <w:proofErr w:type="spellStart"/>
      <w:r w:rsidRPr="009152C4">
        <w:t>portirne</w:t>
      </w:r>
      <w:proofErr w:type="spellEnd"/>
      <w:r w:rsidRPr="009152C4">
        <w:t xml:space="preserve"> s </w:t>
      </w:r>
      <w:smartTag w:element="metricconverter" w:uri="urn:schemas-microsoft-com:office:smarttags">
        <w:smartTagPr>
          <w:attr w:val="2,37 m2" w:name="ProductID"/>
        </w:smartTagPr>
        <w:r w:rsidRPr="009152C4">
          <w:t>2,37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5. etaža, etaža V koja se nalazi u prizemlju i sastoji se od kancelarije s </w:t>
      </w:r>
      <w:smartTag w:element="metricconverter" w:uri="urn:schemas-microsoft-com:office:smarttags">
        <w:smartTagPr>
          <w:attr w:val="138,92 m2" w:name="ProductID"/>
        </w:smartTagPr>
        <w:r w:rsidRPr="009152C4">
          <w:t>138,92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6. etaža, etaža VI koja se nalazi u prizemlju i sastoji se od kancelarije 1 s </w:t>
      </w:r>
      <w:smartTag w:element="metricconverter" w:uri="urn:schemas-microsoft-com:office:smarttags">
        <w:smartTagPr>
          <w:attr w:val="13,86 m2" w:name="ProductID"/>
        </w:smartTagPr>
        <w:r w:rsidRPr="009152C4">
          <w:t>13,86 m2</w:t>
        </w:r>
      </w:smartTag>
      <w:r w:rsidRPr="009152C4">
        <w:t xml:space="preserve">, kancelarije 2 s </w:t>
      </w:r>
      <w:smartTag w:element="metricconverter" w:uri="urn:schemas-microsoft-com:office:smarttags">
        <w:smartTagPr>
          <w:attr w:val="17,4 m2" w:name="ProductID"/>
        </w:smartTagPr>
        <w:r w:rsidRPr="009152C4">
          <w:t>17,4 m2</w:t>
        </w:r>
      </w:smartTag>
      <w:r w:rsidRPr="009152C4">
        <w:t xml:space="preserve">, </w:t>
      </w:r>
      <w:proofErr w:type="spellStart"/>
      <w:r w:rsidRPr="009152C4">
        <w:t>hall</w:t>
      </w:r>
      <w:proofErr w:type="spellEnd"/>
      <w:r w:rsidRPr="009152C4">
        <w:t xml:space="preserve"> s </w:t>
      </w:r>
      <w:smartTag w:element="metricconverter" w:uri="urn:schemas-microsoft-com:office:smarttags">
        <w:smartTagPr>
          <w:attr w:val="11,06 m2" w:name="ProductID"/>
        </w:smartTagPr>
        <w:r w:rsidRPr="009152C4">
          <w:t>11,06 m2</w:t>
        </w:r>
      </w:smartTag>
      <w:r w:rsidRPr="009152C4">
        <w:t xml:space="preserve">, arhiva s1  </w:t>
      </w:r>
      <w:smartTag w:element="metricconverter" w:uri="urn:schemas-microsoft-com:office:smarttags">
        <w:smartTagPr>
          <w:attr w:val="1,37 m2" w:name="ProductID"/>
        </w:smartTagPr>
        <w:r w:rsidRPr="009152C4">
          <w:t>1,37 m2</w:t>
        </w:r>
      </w:smartTag>
      <w:r w:rsidRPr="009152C4">
        <w:t xml:space="preserve">, arhiva s2 </w:t>
      </w:r>
      <w:smartTag w:element="metricconverter" w:uri="urn:schemas-microsoft-com:office:smarttags">
        <w:smartTagPr>
          <w:attr w:val="1,37 m2" w:name="ProductID"/>
        </w:smartTagPr>
        <w:r w:rsidRPr="009152C4">
          <w:t>1,37 m2</w:t>
        </w:r>
      </w:smartTag>
      <w:r w:rsidRPr="009152C4">
        <w:t xml:space="preserve">, WC 1 s </w:t>
      </w:r>
      <w:smartTag w:element="metricconverter" w:uri="urn:schemas-microsoft-com:office:smarttags">
        <w:smartTagPr>
          <w:attr w:val="1,53 m2" w:name="ProductID"/>
        </w:smartTagPr>
        <w:r w:rsidRPr="009152C4">
          <w:t>1,53 m2</w:t>
        </w:r>
      </w:smartTag>
      <w:r w:rsidRPr="009152C4">
        <w:t xml:space="preserve">, WC 2 s </w:t>
      </w:r>
      <w:smartTag w:element="metricconverter" w:uri="urn:schemas-microsoft-com:office:smarttags">
        <w:smartTagPr>
          <w:attr w:val="1,53 m2" w:name="ProductID"/>
        </w:smartTagPr>
        <w:r w:rsidRPr="009152C4">
          <w:t>1,53 m2</w:t>
        </w:r>
      </w:smartTag>
      <w:r w:rsidRPr="009152C4">
        <w:t xml:space="preserve">  sveukupne površine </w:t>
      </w:r>
      <w:smartTag w:element="metricconverter" w:uri="urn:schemas-microsoft-com:office:smarttags">
        <w:smartTagPr>
          <w:attr w:val="48,12 m2" w:name="ProductID"/>
        </w:smartTagPr>
        <w:r w:rsidRPr="009152C4">
          <w:t>48,12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jc w:val="both"/>
      </w:pPr>
      <w:r w:rsidRPr="009152C4">
        <w:tab/>
        <w:t xml:space="preserve">    Utvrđuje se vrijednost druge cjeline u iznosu od 1.830.141,92 kn.</w:t>
      </w:r>
    </w:p>
    <w:p w:rsidRDefault="009152C4" w:rsidP="009152C4" w:rsidR="009152C4" w:rsidRPr="009152C4">
      <w:pPr>
        <w:numPr>
          <w:ilvl w:val="0"/>
          <w:numId w:val="49"/>
        </w:numPr>
        <w:spacing w:after="0"/>
        <w:jc w:val="both"/>
      </w:pPr>
      <w:r w:rsidRPr="009152C4">
        <w:t>Treća cjelina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26. etaža, etaža XXVI koja se nalazi na drugom katu i sastoji se od spremišta s </w:t>
      </w:r>
      <w:smartTag w:element="metricconverter" w:uri="urn:schemas-microsoft-com:office:smarttags">
        <w:smartTagPr>
          <w:attr w:val="3,5 m2" w:name="ProductID"/>
        </w:smartTagPr>
        <w:r w:rsidRPr="009152C4">
          <w:t>3,5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27. etaža, etaža XXVII koja se nalazi na II katu i sastoji se od kancelarije I sa </w:t>
      </w:r>
      <w:smartTag w:element="metricconverter" w:uri="urn:schemas-microsoft-com:office:smarttags">
        <w:smartTagPr>
          <w:attr w:val="50,34 m2" w:name="ProductID"/>
        </w:smartTagPr>
        <w:r w:rsidRPr="009152C4">
          <w:t>50,34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38. etaža, etaža XXXVIII koja se nalazi na II katu i sastoji se od  kancelarije </w:t>
      </w:r>
      <w:smartTag w:element="metricconverter" w:uri="urn:schemas-microsoft-com:office:smarttags">
        <w:smartTagPr>
          <w:attr w:val="23,36 m2" w:name="ProductID"/>
        </w:smartTagPr>
        <w:r w:rsidRPr="009152C4">
          <w:t>23,36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40. etaža, etaža XL koja se nalazi na II katu i sastoji se od kancelarije sa </w:t>
      </w:r>
      <w:smartTag w:element="metricconverter" w:uri="urn:schemas-microsoft-com:office:smarttags">
        <w:smartTagPr>
          <w:attr w:val="27,35 m2" w:name="ProductID"/>
        </w:smartTagPr>
        <w:r w:rsidRPr="009152C4">
          <w:t>27,35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jc w:val="both"/>
      </w:pPr>
      <w:r w:rsidRPr="009152C4">
        <w:t xml:space="preserve">               Utvrđuje se vrijednost treće cjeline u iznosu od 875.539,35 kn.</w:t>
      </w:r>
    </w:p>
    <w:p w:rsidRDefault="009152C4" w:rsidP="009152C4" w:rsidR="009152C4" w:rsidRPr="009152C4">
      <w:pPr>
        <w:numPr>
          <w:ilvl w:val="0"/>
          <w:numId w:val="49"/>
        </w:numPr>
        <w:spacing w:after="0"/>
        <w:jc w:val="both"/>
      </w:pPr>
      <w:r w:rsidRPr="009152C4">
        <w:t>Četvrta cjelina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30. etaža, etaža XXX koja se nalazi na 3. katu i sastoji se od kancelarije 1 s </w:t>
      </w:r>
      <w:smartTag w:element="metricconverter" w:uri="urn:schemas-microsoft-com:office:smarttags">
        <w:smartTagPr>
          <w:attr w:val="41,18 m2" w:name="ProductID"/>
        </w:smartTagPr>
        <w:r w:rsidRPr="009152C4">
          <w:t>41,18 m2</w:t>
        </w:r>
      </w:smartTag>
      <w:r w:rsidRPr="009152C4">
        <w:t xml:space="preserve">, kancelarije 2 s </w:t>
      </w:r>
      <w:smartTag w:element="metricconverter" w:uri="urn:schemas-microsoft-com:office:smarttags">
        <w:smartTagPr>
          <w:attr w:val="20,9 m2" w:name="ProductID"/>
        </w:smartTagPr>
        <w:r w:rsidRPr="009152C4">
          <w:t>20,9 m2</w:t>
        </w:r>
      </w:smartTag>
      <w:r w:rsidRPr="009152C4">
        <w:t xml:space="preserve">,  kancelarije 3 s </w:t>
      </w:r>
      <w:smartTag w:element="metricconverter" w:uri="urn:schemas-microsoft-com:office:smarttags">
        <w:smartTagPr>
          <w:attr w:val="21,36 m2" w:name="ProductID"/>
        </w:smartTagPr>
        <w:r w:rsidRPr="009152C4">
          <w:t>21,36 m2</w:t>
        </w:r>
      </w:smartTag>
      <w:r w:rsidRPr="009152C4">
        <w:t xml:space="preserve">, ukupne površine </w:t>
      </w:r>
      <w:smartTag w:element="metricconverter" w:uri="urn:schemas-microsoft-com:office:smarttags">
        <w:smartTagPr>
          <w:attr w:val="83,44 m2" w:name="ProductID"/>
        </w:smartTagPr>
        <w:r w:rsidRPr="009152C4">
          <w:t>83,44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31. etaža, etaža XXXI koja se nalazi na III katu i sastoji se od kancelarije I sa </w:t>
      </w:r>
      <w:smartTag w:element="metricconverter" w:uri="urn:schemas-microsoft-com:office:smarttags">
        <w:smartTagPr>
          <w:attr w:val="22,48 m2" w:name="ProductID"/>
        </w:smartTagPr>
        <w:r w:rsidRPr="009152C4">
          <w:t>22,48 m2</w:t>
        </w:r>
      </w:smartTag>
      <w:r w:rsidRPr="009152C4">
        <w:t xml:space="preserve">, kancelarije 2 sa </w:t>
      </w:r>
      <w:smartTag w:element="metricconverter" w:uri="urn:schemas-microsoft-com:office:smarttags">
        <w:smartTagPr>
          <w:attr w:val="17,24 m2" w:name="ProductID"/>
        </w:smartTagPr>
        <w:r w:rsidRPr="009152C4">
          <w:t>17,24 m2</w:t>
        </w:r>
      </w:smartTag>
      <w:r w:rsidRPr="009152C4">
        <w:t xml:space="preserve">, hodnika sa </w:t>
      </w:r>
      <w:smartTag w:element="metricconverter" w:uri="urn:schemas-microsoft-com:office:smarttags">
        <w:smartTagPr>
          <w:attr w:val="8,32 m2" w:name="ProductID"/>
        </w:smartTagPr>
        <w:r w:rsidRPr="009152C4">
          <w:t>8,32 m2</w:t>
        </w:r>
      </w:smartTag>
      <w:r w:rsidRPr="009152C4">
        <w:t xml:space="preserve">, sveukupne površine od </w:t>
      </w:r>
      <w:smartTag w:element="metricconverter" w:uri="urn:schemas-microsoft-com:office:smarttags">
        <w:smartTagPr>
          <w:attr w:val="48,04 m2" w:name="ProductID"/>
        </w:smartTagPr>
        <w:r w:rsidRPr="009152C4">
          <w:t>48,04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50. etaža, etaža L koja se nalazi na III katu, a sastoji se od kancelarije sa </w:t>
      </w:r>
      <w:smartTag w:element="metricconverter" w:uri="urn:schemas-microsoft-com:office:smarttags">
        <w:smartTagPr>
          <w:attr w:val="13,12 m2" w:name="ProductID"/>
        </w:smartTagPr>
        <w:r w:rsidRPr="009152C4">
          <w:t>13,12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jc w:val="both"/>
      </w:pPr>
      <w:r w:rsidRPr="009152C4">
        <w:tab/>
        <w:t xml:space="preserve">     Utvrđuje se vrijednost četvrte cjeline u iznosu od 1.117.731,98 kn.</w:t>
      </w:r>
    </w:p>
    <w:p w:rsidRDefault="009152C4" w:rsidP="009152C4" w:rsidR="009152C4" w:rsidRPr="009152C4">
      <w:pPr>
        <w:numPr>
          <w:ilvl w:val="0"/>
          <w:numId w:val="49"/>
        </w:numPr>
        <w:spacing w:after="0"/>
        <w:jc w:val="both"/>
      </w:pPr>
      <w:r w:rsidRPr="009152C4">
        <w:t>Peta cjelina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43. etaža, etaža XLIII koja se nalazi na III katu i sastoji se od kancelarije površine </w:t>
      </w:r>
      <w:smartTag w:element="metricconverter" w:uri="urn:schemas-microsoft-com:office:smarttags">
        <w:smartTagPr>
          <w:attr w:val="72,98 m2" w:name="ProductID"/>
        </w:smartTagPr>
        <w:r w:rsidRPr="009152C4">
          <w:t>72,98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44. etaža, etaža XLIV koja se nalazi na III katu, a sastoji se od kancelarije sa </w:t>
      </w:r>
      <w:smartTag w:element="metricconverter" w:uri="urn:schemas-microsoft-com:office:smarttags">
        <w:smartTagPr>
          <w:attr w:val="27,30 m2" w:name="ProductID"/>
        </w:smartTagPr>
        <w:r w:rsidRPr="009152C4">
          <w:t>27,30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45. etaža, etaža XLV koja se nalazi na III katu, a sastoji se od kancelarije sa </w:t>
      </w:r>
      <w:smartTag w:element="metricconverter" w:uri="urn:schemas-microsoft-com:office:smarttags">
        <w:smartTagPr>
          <w:attr w:val="19,30 m2" w:name="ProductID"/>
        </w:smartTagPr>
        <w:r w:rsidRPr="009152C4">
          <w:t>19,30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46. etaža, etaža XLVI koja se nalazi na III katu, a sastoji se od kancelarije sa </w:t>
      </w:r>
      <w:smartTag w:element="metricconverter" w:uri="urn:schemas-microsoft-com:office:smarttags">
        <w:smartTagPr>
          <w:attr w:val="21,93 m2" w:name="ProductID"/>
        </w:smartTagPr>
        <w:r w:rsidRPr="009152C4">
          <w:t>21,93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47. etaža, etaža XLVII koja se nalazi na III katu, a sastoji se od kancelarije sa </w:t>
      </w:r>
      <w:smartTag w:element="metricconverter" w:uri="urn:schemas-microsoft-com:office:smarttags">
        <w:smartTagPr>
          <w:attr w:val="34,68 m2" w:name="ProductID"/>
        </w:smartTagPr>
        <w:r w:rsidRPr="009152C4">
          <w:t>34,68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48. etaža, etaža XLVIII koja se nalazi na III katu, a sastoji se od kancelarije sa </w:t>
      </w:r>
      <w:smartTag w:element="metricconverter" w:uri="urn:schemas-microsoft-com:office:smarttags">
        <w:smartTagPr>
          <w:attr w:val="23,53 m2" w:name="ProductID"/>
        </w:smartTagPr>
        <w:r w:rsidRPr="009152C4">
          <w:t>23,53 m2</w:t>
        </w:r>
      </w:smartTag>
      <w:r w:rsidRPr="009152C4">
        <w:t xml:space="preserve"> i spremišta II sa </w:t>
      </w:r>
      <w:smartTag w:element="metricconverter" w:uri="urn:schemas-microsoft-com:office:smarttags">
        <w:smartTagPr>
          <w:attr w:val="3,50 m2" w:name="ProductID"/>
        </w:smartTagPr>
        <w:r w:rsidRPr="009152C4">
          <w:t>3,50 m2</w:t>
        </w:r>
      </w:smartTag>
      <w:r w:rsidRPr="009152C4">
        <w:t xml:space="preserve">, sveukupne površine od </w:t>
      </w:r>
      <w:smartTag w:element="metricconverter" w:uri="urn:schemas-microsoft-com:office:smarttags">
        <w:smartTagPr>
          <w:attr w:val="27,03 m2" w:name="ProductID"/>
        </w:smartTagPr>
        <w:r w:rsidRPr="009152C4">
          <w:t>27,03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49. etaža, etaža XLIX koja se nalazi na III katu, a sastoji se od kancelarije sa </w:t>
      </w:r>
      <w:smartTag w:element="metricconverter" w:uri="urn:schemas-microsoft-com:office:smarttags">
        <w:smartTagPr>
          <w:attr w:val="29,94 m2" w:name="ProductID"/>
        </w:smartTagPr>
        <w:r w:rsidRPr="009152C4">
          <w:t>29,94 m2</w:t>
        </w:r>
      </w:smartTag>
      <w:r w:rsidRPr="009152C4">
        <w:t xml:space="preserve"> i spremišta I sa </w:t>
      </w:r>
      <w:smartTag w:element="metricconverter" w:uri="urn:schemas-microsoft-com:office:smarttags">
        <w:smartTagPr>
          <w:attr w:val="4,89 m2" w:name="ProductID"/>
        </w:smartTagPr>
        <w:r w:rsidRPr="009152C4">
          <w:t>4,89 m2</w:t>
        </w:r>
      </w:smartTag>
      <w:r w:rsidRPr="009152C4">
        <w:t xml:space="preserve">, sveukupne površine </w:t>
      </w:r>
      <w:smartTag w:element="metricconverter" w:uri="urn:schemas-microsoft-com:office:smarttags">
        <w:smartTagPr>
          <w:attr w:val="34,83 m2" w:name="ProductID"/>
        </w:smartTagPr>
        <w:r w:rsidRPr="009152C4">
          <w:t>34,83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jc w:val="both"/>
      </w:pPr>
      <w:r w:rsidRPr="009152C4">
        <w:tab/>
        <w:t xml:space="preserve">     Utvrđuje se vrijednost pete cjeline u iznosu od 1.840.083,67 kn.</w:t>
      </w:r>
    </w:p>
    <w:p w:rsidRDefault="009152C4" w:rsidP="009152C4" w:rsidR="009152C4" w:rsidRPr="009152C4">
      <w:pPr>
        <w:numPr>
          <w:ilvl w:val="0"/>
          <w:numId w:val="49"/>
        </w:numPr>
        <w:spacing w:after="0"/>
        <w:jc w:val="both"/>
      </w:pPr>
      <w:r w:rsidRPr="009152C4">
        <w:t>Šesta cjelina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39. etaža, etaža XXXIX koja se nalazi na IV katu, a sastoji se od prijemne kancelarije sa </w:t>
      </w:r>
      <w:smartTag w:element="metricconverter" w:uri="urn:schemas-microsoft-com:office:smarttags">
        <w:smartTagPr>
          <w:attr w:val="19,41 m2" w:name="ProductID"/>
        </w:smartTagPr>
        <w:r w:rsidRPr="009152C4">
          <w:t>19,41 m2</w:t>
        </w:r>
      </w:smartTag>
      <w:r w:rsidRPr="009152C4">
        <w:t xml:space="preserve">, čajne kuhinje sa </w:t>
      </w:r>
      <w:smartTag w:element="metricconverter" w:uri="urn:schemas-microsoft-com:office:smarttags">
        <w:smartTagPr>
          <w:attr w:val="4,06 m2" w:name="ProductID"/>
        </w:smartTagPr>
        <w:r w:rsidRPr="009152C4">
          <w:t>4,06 m2</w:t>
        </w:r>
      </w:smartTag>
      <w:r w:rsidRPr="009152C4">
        <w:t xml:space="preserve"> i </w:t>
      </w:r>
      <w:proofErr w:type="spellStart"/>
      <w:r w:rsidRPr="009152C4">
        <w:t>halla</w:t>
      </w:r>
      <w:proofErr w:type="spellEnd"/>
      <w:r w:rsidRPr="009152C4">
        <w:t xml:space="preserve"> sa </w:t>
      </w:r>
      <w:smartTag w:element="metricconverter" w:uri="urn:schemas-microsoft-com:office:smarttags">
        <w:smartTagPr>
          <w:attr w:val="12,26 m2" w:name="ProductID"/>
        </w:smartTagPr>
        <w:r w:rsidRPr="009152C4">
          <w:t>12,26 m2</w:t>
        </w:r>
      </w:smartTag>
      <w:r w:rsidRPr="009152C4">
        <w:t xml:space="preserve">, sveukupne površine od </w:t>
      </w:r>
      <w:smartTag w:element="metricconverter" w:uri="urn:schemas-microsoft-com:office:smarttags">
        <w:smartTagPr>
          <w:attr w:val="35,73 m2" w:name="ProductID"/>
        </w:smartTagPr>
        <w:r w:rsidRPr="009152C4">
          <w:t>35,73 m2</w:t>
        </w:r>
      </w:smartTag>
      <w:r w:rsidRPr="009152C4">
        <w:t>,</w:t>
      </w:r>
    </w:p>
    <w:p w:rsidRDefault="009152C4" w:rsidP="009152C4" w:rsidR="009152C4" w:rsidRPr="009152C4">
      <w:pPr>
        <w:spacing w:after="0"/>
        <w:ind w:firstLine="15" w:left="1065"/>
        <w:jc w:val="both"/>
      </w:pPr>
      <w:r w:rsidRPr="009152C4">
        <w:t xml:space="preserve">51. etaža, etaža LI koja se nalazi na IV katu, a sastoji se od kancelarije sa </w:t>
      </w:r>
      <w:smartTag w:element="metricconverter" w:uri="urn:schemas-microsoft-com:office:smarttags">
        <w:smartTagPr>
          <w:attr w:val="38,96 m2" w:name="ProductID"/>
        </w:smartTagPr>
        <w:r w:rsidRPr="009152C4">
          <w:t>38,96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80"/>
        <w:jc w:val="both"/>
      </w:pPr>
      <w:r w:rsidRPr="009152C4">
        <w:t xml:space="preserve">52. etaža, etaža LII koja se nalazi na IV katu, a sastoji se od kancelarije sa </w:t>
      </w:r>
      <w:smartTag w:element="metricconverter" w:uri="urn:schemas-microsoft-com:office:smarttags">
        <w:smartTagPr>
          <w:attr w:val="39,74 m2" w:name="ProductID"/>
        </w:smartTagPr>
        <w:r w:rsidRPr="009152C4">
          <w:t>39,74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80"/>
        <w:jc w:val="both"/>
      </w:pPr>
      <w:r w:rsidRPr="009152C4">
        <w:lastRenderedPageBreak/>
        <w:t xml:space="preserve">53. etaža, etaža LIII koja se nalazi na IV katu, a sastoji se od kancelarije s </w:t>
      </w:r>
      <w:smartTag w:element="metricconverter" w:uri="urn:schemas-microsoft-com:office:smarttags">
        <w:smartTagPr>
          <w:attr w:val="17,93 m2" w:name="ProductID"/>
        </w:smartTagPr>
        <w:r w:rsidRPr="009152C4">
          <w:t>17,93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80"/>
        <w:jc w:val="both"/>
      </w:pPr>
      <w:r w:rsidRPr="009152C4">
        <w:t xml:space="preserve">54. etaža, etaža LIV koja se nalazi na IV katu, a sastoji se od kancelarije površine </w:t>
      </w:r>
      <w:smartTag w:element="metricconverter" w:uri="urn:schemas-microsoft-com:office:smarttags">
        <w:smartTagPr>
          <w:attr w:val="18,78 m2" w:name="ProductID"/>
        </w:smartTagPr>
        <w:r w:rsidRPr="009152C4">
          <w:t>18,78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80"/>
        <w:jc w:val="both"/>
      </w:pPr>
      <w:r w:rsidRPr="009152C4">
        <w:t xml:space="preserve">55. etaža, etaža LV koja se nalazi na IV katu, a sastoji se od kancelarije od </w:t>
      </w:r>
      <w:smartTag w:element="metricconverter" w:uri="urn:schemas-microsoft-com:office:smarttags">
        <w:smartTagPr>
          <w:attr w:val="18,31 m2" w:name="ProductID"/>
        </w:smartTagPr>
        <w:r w:rsidRPr="009152C4">
          <w:t>18,31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80"/>
        <w:jc w:val="both"/>
      </w:pPr>
      <w:r w:rsidRPr="009152C4">
        <w:t xml:space="preserve">56. etaža, etaža LVI koja se nalazi na IV katu, a sastoji se od kancelarije sa </w:t>
      </w:r>
      <w:smartTag w:element="metricconverter" w:uri="urn:schemas-microsoft-com:office:smarttags">
        <w:smartTagPr>
          <w:attr w:val="17,51 m2" w:name="ProductID"/>
        </w:smartTagPr>
        <w:r w:rsidRPr="009152C4">
          <w:t>17,51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80"/>
        <w:jc w:val="both"/>
      </w:pPr>
      <w:r w:rsidRPr="009152C4">
        <w:t xml:space="preserve">57. etaža, etaža LVII koja se nalazi na IV katu, a sastoji se od kancelarije sa </w:t>
      </w:r>
      <w:smartTag w:element="metricconverter" w:uri="urn:schemas-microsoft-com:office:smarttags">
        <w:smartTagPr>
          <w:attr w:val="19,04 m2" w:name="ProductID"/>
        </w:smartTagPr>
        <w:r w:rsidRPr="009152C4">
          <w:t>19,04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80"/>
        <w:jc w:val="both"/>
      </w:pPr>
      <w:r w:rsidRPr="009152C4">
        <w:t xml:space="preserve">58. etaža, etaža LVIII koja se nalazi na IV katu, a sastoji se od kancelarije sa </w:t>
      </w:r>
      <w:smartTag w:element="metricconverter" w:uri="urn:schemas-microsoft-com:office:smarttags">
        <w:smartTagPr>
          <w:attr w:val="13,58 m2" w:name="ProductID"/>
        </w:smartTagPr>
        <w:r w:rsidRPr="009152C4">
          <w:t>13,58 m2</w:t>
        </w:r>
      </w:smartTag>
      <w:r w:rsidRPr="009152C4">
        <w:t>,</w:t>
      </w:r>
    </w:p>
    <w:p w:rsidRDefault="009152C4" w:rsidP="009152C4" w:rsidR="009152C4" w:rsidRPr="009152C4">
      <w:pPr>
        <w:spacing w:after="0"/>
        <w:ind w:left="1080"/>
        <w:jc w:val="both"/>
      </w:pPr>
      <w:r w:rsidRPr="009152C4">
        <w:t>Utvrđuje se vrijednost šeste cjeline u iznosu od 1.697.311,67 kn.</w:t>
      </w:r>
    </w:p>
    <w:p w:rsidRDefault="009152C4" w:rsidP="009152C4" w:rsidR="009152C4" w:rsidRPr="009152C4">
      <w:pPr>
        <w:numPr>
          <w:ilvl w:val="0"/>
          <w:numId w:val="48"/>
        </w:numPr>
        <w:spacing w:after="0"/>
        <w:jc w:val="both"/>
      </w:pPr>
      <w:r w:rsidRPr="009152C4">
        <w:t>PRODAJA PO ETAŽAMA</w:t>
      </w:r>
    </w:p>
    <w:p w:rsidRDefault="009152C4" w:rsidP="009152C4" w:rsidR="009152C4" w:rsidRPr="009152C4">
      <w:pPr>
        <w:spacing w:after="0"/>
        <w:ind w:left="1425"/>
        <w:jc w:val="both"/>
      </w:pPr>
    </w:p>
    <w:p w:rsidRDefault="009152C4" w:rsidP="009152C4" w:rsidR="009152C4" w:rsidRPr="009152C4">
      <w:pPr>
        <w:numPr>
          <w:ilvl w:val="0"/>
          <w:numId w:val="49"/>
        </w:numPr>
        <w:spacing w:after="0"/>
        <w:jc w:val="both"/>
      </w:pPr>
      <w:r w:rsidRPr="009152C4">
        <w:t xml:space="preserve">11. etaža,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 w:rsidRPr="009152C4">
          <w:t>27,97 m2</w:t>
        </w:r>
      </w:smartTag>
      <w:r w:rsidRPr="009152C4">
        <w:t>,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>Utvrđuje se vrijednost 11. etaže u iznosu od 252.243,26 kn.</w:t>
      </w:r>
    </w:p>
    <w:p w:rsidRDefault="009152C4" w:rsidP="009152C4" w:rsidR="009152C4" w:rsidRPr="009152C4">
      <w:pPr>
        <w:numPr>
          <w:ilvl w:val="0"/>
          <w:numId w:val="49"/>
        </w:numPr>
        <w:spacing w:after="0"/>
        <w:jc w:val="both"/>
      </w:pPr>
      <w:r w:rsidRPr="009152C4">
        <w:t xml:space="preserve">12. etaža, etaža XII koja se nalazi na prvom katu i sastoji se od kancelarije 1 s </w:t>
      </w:r>
      <w:smartTag w:element="metricconverter" w:uri="urn:schemas-microsoft-com:office:smarttags">
        <w:smartTagPr>
          <w:attr w:val="26,84 m2" w:name="ProductID"/>
        </w:smartTagPr>
        <w:r w:rsidRPr="009152C4">
          <w:t>26,84 m2</w:t>
        </w:r>
      </w:smartTag>
      <w:r w:rsidRPr="009152C4">
        <w:t xml:space="preserve"> i kancelarije 2 s </w:t>
      </w:r>
      <w:smartTag w:element="metricconverter" w:uri="urn:schemas-microsoft-com:office:smarttags">
        <w:smartTagPr>
          <w:attr w:val="29,45 m2" w:name="ProductID"/>
        </w:smartTagPr>
        <w:r w:rsidRPr="009152C4">
          <w:t>29,45 m2</w:t>
        </w:r>
      </w:smartTag>
      <w:r w:rsidRPr="009152C4">
        <w:t xml:space="preserve">, sveukupne površine od </w:t>
      </w:r>
      <w:smartTag w:element="metricconverter" w:uri="urn:schemas-microsoft-com:office:smarttags">
        <w:smartTagPr>
          <w:attr w:val="56,29 m2" w:name="ProductID"/>
        </w:smartTagPr>
        <w:r w:rsidRPr="009152C4">
          <w:t>56,29 m2</w:t>
        </w:r>
      </w:smartTag>
      <w:r w:rsidRPr="009152C4">
        <w:t>,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>Utvrđuje se vrijednost 12. etaže u iznosu od 507.642,92 kn.</w:t>
      </w:r>
    </w:p>
    <w:p w:rsidRDefault="009152C4" w:rsidP="009152C4" w:rsidR="009152C4" w:rsidRPr="009152C4">
      <w:pPr>
        <w:numPr>
          <w:ilvl w:val="0"/>
          <w:numId w:val="49"/>
        </w:numPr>
        <w:spacing w:after="0"/>
        <w:jc w:val="both"/>
      </w:pPr>
      <w:r w:rsidRPr="009152C4">
        <w:t xml:space="preserve">13. etaža,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 w:rsidRPr="009152C4">
          <w:t>2,73 m2</w:t>
        </w:r>
      </w:smartTag>
      <w:r w:rsidRPr="009152C4"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 w:rsidRPr="009152C4">
          <w:t>16,84 m2</w:t>
        </w:r>
      </w:smartTag>
      <w:r w:rsidRPr="009152C4"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 w:rsidRPr="009152C4">
          <w:t>14,5 m2</w:t>
        </w:r>
      </w:smartTag>
      <w:r w:rsidRPr="009152C4"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 w:rsidRPr="009152C4">
          <w:t>21,13 m2</w:t>
        </w:r>
      </w:smartTag>
      <w:r w:rsidRPr="009152C4"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 w:rsidRPr="009152C4">
          <w:t>55,2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>Utvrđuje se vrijednost 13. etaže u iznosu od 497.812,92 kn.</w:t>
      </w:r>
    </w:p>
    <w:p w:rsidRDefault="009152C4" w:rsidP="009152C4" w:rsidR="009152C4" w:rsidRPr="009152C4">
      <w:pPr>
        <w:numPr>
          <w:ilvl w:val="0"/>
          <w:numId w:val="49"/>
        </w:numPr>
        <w:spacing w:after="0"/>
        <w:jc w:val="both"/>
      </w:pPr>
      <w:r w:rsidRPr="009152C4">
        <w:t xml:space="preserve">29. etaža, etaža XXIX koja se nalazi na II katu i sastoji se od kancelarije sa </w:t>
      </w:r>
      <w:smartTag w:element="metricconverter" w:uri="urn:schemas-microsoft-com:office:smarttags">
        <w:smartTagPr>
          <w:attr w:val="24,19 m2" w:name="ProductID"/>
        </w:smartTagPr>
        <w:r w:rsidRPr="009152C4">
          <w:t>24,19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>Utvrđuje se 29. etaže u iznosu 202.575,77 kn</w:t>
      </w:r>
    </w:p>
    <w:p w:rsidRDefault="009152C4" w:rsidP="009152C4" w:rsidR="009152C4" w:rsidRPr="009152C4">
      <w:pPr>
        <w:numPr>
          <w:ilvl w:val="0"/>
          <w:numId w:val="49"/>
        </w:numPr>
        <w:spacing w:after="0"/>
        <w:jc w:val="both"/>
      </w:pPr>
      <w:r w:rsidRPr="009152C4">
        <w:t>35. etaža, etaža XXXV koja se nalazi na II katu i sastoji se od kancelarije površine 20 m2.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>Utvrđuje se vrijednost 35. etaže u iznosu od 167.487,20 kn.</w:t>
      </w:r>
    </w:p>
    <w:p w:rsidRDefault="009152C4" w:rsidP="009152C4" w:rsidR="009152C4" w:rsidRPr="009152C4">
      <w:pPr>
        <w:numPr>
          <w:ilvl w:val="0"/>
          <w:numId w:val="49"/>
        </w:numPr>
        <w:spacing w:after="0"/>
        <w:jc w:val="both"/>
      </w:pPr>
      <w:r w:rsidRPr="009152C4">
        <w:t xml:space="preserve">36. etaža, etaža XXXVI koja se nalazi na II katu i sastoji se od kancelarije površine </w:t>
      </w:r>
      <w:smartTag w:element="metricconverter" w:uri="urn:schemas-microsoft-com:office:smarttags">
        <w:smartTagPr>
          <w:attr w:val="15,52 m2" w:name="ProductID"/>
        </w:smartTagPr>
        <w:r w:rsidRPr="009152C4">
          <w:t>15,52 m2</w:t>
        </w:r>
      </w:smartTag>
      <w:r w:rsidRPr="009152C4">
        <w:t>,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>Utvrđuje se vrijednost 36. etaže u iznosu od 129.970,07 kn.</w:t>
      </w:r>
    </w:p>
    <w:p w:rsidRDefault="009152C4" w:rsidP="009152C4" w:rsidR="009152C4" w:rsidRPr="009152C4">
      <w:pPr>
        <w:numPr>
          <w:ilvl w:val="0"/>
          <w:numId w:val="49"/>
        </w:numPr>
        <w:spacing w:after="0"/>
        <w:jc w:val="both"/>
      </w:pPr>
      <w:r w:rsidRPr="009152C4">
        <w:t xml:space="preserve">37. etaža, etaža XXXVII koja se nalazi na II katu i sastoji se od kancelarije sa </w:t>
      </w:r>
      <w:smartTag w:element="metricconverter" w:uri="urn:schemas-microsoft-com:office:smarttags">
        <w:smartTagPr>
          <w:attr w:val="18,16 m2" w:name="ProductID"/>
        </w:smartTagPr>
        <w:r w:rsidRPr="009152C4">
          <w:t>18,16 m2</w:t>
        </w:r>
      </w:smartTag>
      <w:r w:rsidRPr="009152C4">
        <w:t>,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 Utvrđuje se vrijednost 37. etaže u iznosu od 152.078,39 kn.</w:t>
      </w:r>
    </w:p>
    <w:p w:rsidRDefault="009152C4" w:rsidP="009152C4" w:rsidR="009152C4" w:rsidRPr="009152C4">
      <w:pPr>
        <w:numPr>
          <w:ilvl w:val="0"/>
          <w:numId w:val="49"/>
        </w:numPr>
        <w:spacing w:after="0"/>
        <w:jc w:val="both"/>
      </w:pPr>
      <w:r w:rsidRPr="009152C4">
        <w:t xml:space="preserve">41. etaža, etaža XLI koja se nalazi na II katu, a sastoji se od kancelarije površine 34,88 m2.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>Utvrđuje se vrijednost 41. etaže u iznosu od 292.097,69 kn.</w:t>
      </w:r>
    </w:p>
    <w:p w:rsidRDefault="009152C4" w:rsidP="009152C4" w:rsidR="009152C4" w:rsidRPr="009152C4">
      <w:pPr>
        <w:numPr>
          <w:ilvl w:val="0"/>
          <w:numId w:val="49"/>
        </w:numPr>
        <w:spacing w:after="0"/>
        <w:jc w:val="both"/>
      </w:pPr>
      <w:r w:rsidRPr="009152C4">
        <w:t xml:space="preserve">42. etaža, etaža XLII koja se nalazi na II katu i sastoji se od kancelarije sa </w:t>
      </w:r>
      <w:smartTag w:element="metricconverter" w:uri="urn:schemas-microsoft-com:office:smarttags">
        <w:smartTagPr>
          <w:attr w:val="13,68 m2" w:name="ProductID"/>
        </w:smartTagPr>
        <w:r w:rsidRPr="009152C4">
          <w:t>13,68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>Utvrđuje se vrijednost 42. etaže u iznosu od 114.561,25 kn.</w:t>
      </w:r>
    </w:p>
    <w:p w:rsidRDefault="009152C4" w:rsidP="009152C4" w:rsidR="009152C4" w:rsidRPr="009152C4">
      <w:pPr>
        <w:spacing w:after="0"/>
        <w:ind w:left="708"/>
        <w:jc w:val="both"/>
      </w:pPr>
    </w:p>
    <w:p w:rsidRDefault="009152C4" w:rsidP="009152C4" w:rsidR="009152C4" w:rsidRPr="009152C4">
      <w:pPr>
        <w:spacing w:after="0"/>
        <w:jc w:val="both"/>
      </w:pPr>
      <w:r w:rsidRPr="009152C4">
        <w:t>3.) Početna cijena na petom ročištu za dražbu iznosi: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numPr>
          <w:ilvl w:val="0"/>
          <w:numId w:val="50"/>
        </w:numPr>
        <w:spacing w:after="0"/>
        <w:jc w:val="both"/>
      </w:pPr>
      <w:r w:rsidRPr="009152C4">
        <w:t>Prva cjelina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1. etaža, prva etaža I, koja se nalazi u podrumu, prizemlju i na trećem katu, a sastoji se od radionice sa </w:t>
      </w:r>
      <w:smartTag w:element="metricconverter" w:uri="urn:schemas-microsoft-com:office:smarttags">
        <w:smartTagPr>
          <w:attr w:val="16,88 m2" w:name="ProductID"/>
        </w:smartTagPr>
        <w:r w:rsidRPr="009152C4">
          <w:t>16,88 m2</w:t>
        </w:r>
      </w:smartTag>
      <w:r w:rsidRPr="009152C4">
        <w:t xml:space="preserve">, spremište I sa </w:t>
      </w:r>
      <w:smartTag w:element="metricconverter" w:uri="urn:schemas-microsoft-com:office:smarttags">
        <w:smartTagPr>
          <w:attr w:val="40,20 m2" w:name="ProductID"/>
        </w:smartTagPr>
        <w:r w:rsidRPr="009152C4">
          <w:t>40,20 m2</w:t>
        </w:r>
      </w:smartTag>
      <w:r w:rsidRPr="009152C4">
        <w:t xml:space="preserve">, spremište II sa </w:t>
      </w:r>
      <w:smartTag w:element="metricconverter" w:uri="urn:schemas-microsoft-com:office:smarttags">
        <w:smartTagPr>
          <w:attr w:val="26,68 m2" w:name="ProductID"/>
        </w:smartTagPr>
        <w:r w:rsidRPr="009152C4">
          <w:t xml:space="preserve">26,68 </w:t>
        </w:r>
        <w:r w:rsidRPr="009152C4">
          <w:lastRenderedPageBreak/>
          <w:t>m2</w:t>
        </w:r>
      </w:smartTag>
      <w:r w:rsidRPr="009152C4">
        <w:t xml:space="preserve">, spremište III sa </w:t>
      </w:r>
      <w:smartTag w:element="metricconverter" w:uri="urn:schemas-microsoft-com:office:smarttags">
        <w:smartTagPr>
          <w:attr w:val="66,38 m2" w:name="ProductID"/>
        </w:smartTagPr>
        <w:r w:rsidRPr="009152C4">
          <w:t>66,38 m2</w:t>
        </w:r>
      </w:smartTag>
      <w:r w:rsidRPr="009152C4">
        <w:t xml:space="preserve">, spremište IV sa </w:t>
      </w:r>
      <w:smartTag w:element="metricconverter" w:uri="urn:schemas-microsoft-com:office:smarttags">
        <w:smartTagPr>
          <w:attr w:val="5,36 m2" w:name="ProductID"/>
        </w:smartTagPr>
        <w:r w:rsidRPr="009152C4">
          <w:t>5,36 m2</w:t>
        </w:r>
      </w:smartTag>
      <w:r w:rsidRPr="009152C4">
        <w:t xml:space="preserve">, spremište V sa </w:t>
      </w:r>
      <w:smartTag w:element="metricconverter" w:uri="urn:schemas-microsoft-com:office:smarttags">
        <w:smartTagPr>
          <w:attr w:val="5,22 m2" w:name="ProductID"/>
        </w:smartTagPr>
        <w:r w:rsidRPr="009152C4">
          <w:t>5,22 m2</w:t>
        </w:r>
      </w:smartTag>
      <w:r w:rsidRPr="009152C4">
        <w:t xml:space="preserve">, spremište VI sa </w:t>
      </w:r>
      <w:smartTag w:element="metricconverter" w:uri="urn:schemas-microsoft-com:office:smarttags">
        <w:smartTagPr>
          <w:attr w:val="26,52 m2" w:name="ProductID"/>
        </w:smartTagPr>
        <w:r w:rsidRPr="009152C4">
          <w:t>26,52 m2</w:t>
        </w:r>
      </w:smartTag>
      <w:r w:rsidRPr="009152C4">
        <w:t xml:space="preserve">, spremište VII sa </w:t>
      </w:r>
      <w:smartTag w:element="metricconverter" w:uri="urn:schemas-microsoft-com:office:smarttags">
        <w:smartTagPr>
          <w:attr w:val="13,19 m2" w:name="ProductID"/>
        </w:smartTagPr>
        <w:r w:rsidRPr="009152C4">
          <w:t>13,19 m2</w:t>
        </w:r>
      </w:smartTag>
      <w:r w:rsidRPr="009152C4">
        <w:t xml:space="preserve">, spremište VIII sa </w:t>
      </w:r>
      <w:smartTag w:element="metricconverter" w:uri="urn:schemas-microsoft-com:office:smarttags">
        <w:smartTagPr>
          <w:attr w:val="8,78 m2" w:name="ProductID"/>
        </w:smartTagPr>
        <w:r w:rsidRPr="009152C4">
          <w:t>8,78 m2</w:t>
        </w:r>
      </w:smartTag>
      <w:r w:rsidRPr="009152C4">
        <w:t xml:space="preserve">, spremište IX sa </w:t>
      </w:r>
      <w:smartTag w:element="metricconverter" w:uri="urn:schemas-microsoft-com:office:smarttags">
        <w:smartTagPr>
          <w:attr w:val="21,74 m2" w:name="ProductID"/>
        </w:smartTagPr>
        <w:r w:rsidRPr="009152C4">
          <w:t>21,74 m2</w:t>
        </w:r>
      </w:smartTag>
      <w:r w:rsidRPr="009152C4">
        <w:t xml:space="preserve">, spremište X sa </w:t>
      </w:r>
      <w:smartTag w:element="metricconverter" w:uri="urn:schemas-microsoft-com:office:smarttags">
        <w:smartTagPr>
          <w:attr w:val="9,57 m2" w:name="ProductID"/>
        </w:smartTagPr>
        <w:r w:rsidRPr="009152C4">
          <w:t>9,57 m2</w:t>
        </w:r>
      </w:smartTag>
      <w:r w:rsidRPr="009152C4">
        <w:t xml:space="preserve">, spremište XI sa </w:t>
      </w:r>
      <w:smartTag w:element="metricconverter" w:uri="urn:schemas-microsoft-com:office:smarttags">
        <w:smartTagPr>
          <w:attr w:val="18,47 m2" w:name="ProductID"/>
        </w:smartTagPr>
        <w:r w:rsidRPr="009152C4">
          <w:t>18,47 m2</w:t>
        </w:r>
      </w:smartTag>
      <w:r w:rsidRPr="009152C4">
        <w:t xml:space="preserve">, spremište XII sa </w:t>
      </w:r>
      <w:smartTag w:element="metricconverter" w:uri="urn:schemas-microsoft-com:office:smarttags">
        <w:smartTagPr>
          <w:attr w:val="18,14 m2" w:name="ProductID"/>
        </w:smartTagPr>
        <w:r w:rsidRPr="009152C4">
          <w:t>18,14 m2</w:t>
        </w:r>
      </w:smartTag>
      <w:r w:rsidRPr="009152C4">
        <w:t xml:space="preserve">, kancelarija sa </w:t>
      </w:r>
      <w:smartTag w:element="metricconverter" w:uri="urn:schemas-microsoft-com:office:smarttags">
        <w:smartTagPr>
          <w:attr w:val="14,07 m2" w:name="ProductID"/>
        </w:smartTagPr>
        <w:r w:rsidRPr="009152C4">
          <w:t>14,07 m2</w:t>
        </w:r>
      </w:smartTag>
      <w:r w:rsidRPr="009152C4">
        <w:t xml:space="preserve">, telefonska centrala sa </w:t>
      </w:r>
      <w:smartTag w:element="metricconverter" w:uri="urn:schemas-microsoft-com:office:smarttags">
        <w:smartTagPr>
          <w:attr w:val="14,36 m2" w:name="ProductID"/>
        </w:smartTagPr>
        <w:r w:rsidRPr="009152C4">
          <w:t>14,36 m2</w:t>
        </w:r>
      </w:smartTag>
      <w:r w:rsidRPr="009152C4">
        <w:t xml:space="preserve">, sveukupne površine </w:t>
      </w:r>
      <w:smartTag w:element="metricconverter" w:uri="urn:schemas-microsoft-com:office:smarttags">
        <w:smartTagPr>
          <w:attr w:val="305,56 m2" w:name="ProductID"/>
        </w:smartTagPr>
        <w:r w:rsidRPr="009152C4">
          <w:t>305,56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9. etaža, etaža IX koja se nalazi na prvom katu i sastoji se od kongresne           dvorane s </w:t>
      </w:r>
      <w:smartTag w:element="metricconverter" w:uri="urn:schemas-microsoft-com:office:smarttags">
        <w:smartTagPr>
          <w:attr w:val="154,16 m2" w:name="ProductID"/>
        </w:smartTagPr>
        <w:r w:rsidRPr="009152C4">
          <w:t>154,16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10. etaža, etaža X koja se nalazi na prvom katu i sastoji se od kancelarije s </w:t>
      </w:r>
      <w:smartTag w:element="metricconverter" w:uri="urn:schemas-microsoft-com:office:smarttags">
        <w:smartTagPr>
          <w:attr w:val="12,84 m2" w:name="ProductID"/>
        </w:smartTagPr>
        <w:r w:rsidRPr="009152C4">
          <w:t>12,84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spacing w:after="0"/>
        <w:jc w:val="both"/>
      </w:pPr>
      <w:r w:rsidRPr="009152C4">
        <w:t xml:space="preserve"> </w:t>
      </w:r>
      <w:r w:rsidRPr="009152C4">
        <w:tab/>
        <w:t xml:space="preserve">     Početna cijena prve cjeline iznosi od 1.080.640,00 kn.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numPr>
          <w:ilvl w:val="0"/>
          <w:numId w:val="50"/>
        </w:numPr>
        <w:spacing w:after="0"/>
        <w:jc w:val="both"/>
      </w:pPr>
      <w:r w:rsidRPr="009152C4">
        <w:t>Druga cjelina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4. etaža, etaža IV koja se nalazi u prizemlju i sastoji se od </w:t>
      </w:r>
      <w:proofErr w:type="spellStart"/>
      <w:r w:rsidRPr="009152C4">
        <w:t>portirne</w:t>
      </w:r>
      <w:proofErr w:type="spellEnd"/>
      <w:r w:rsidRPr="009152C4">
        <w:t xml:space="preserve"> s </w:t>
      </w:r>
      <w:smartTag w:element="metricconverter" w:uri="urn:schemas-microsoft-com:office:smarttags">
        <w:smartTagPr>
          <w:attr w:val="2,37 m2" w:name="ProductID"/>
        </w:smartTagPr>
        <w:r w:rsidRPr="009152C4">
          <w:t>2,37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5. etaža, etaža V koja se nalazi u prizemlju i sastoji se od kancelarije s </w:t>
      </w:r>
      <w:smartTag w:element="metricconverter" w:uri="urn:schemas-microsoft-com:office:smarttags">
        <w:smartTagPr>
          <w:attr w:val="138,92 m2" w:name="ProductID"/>
        </w:smartTagPr>
        <w:r w:rsidRPr="009152C4">
          <w:t>138,92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6. etaža, etaža VI koja se nalazi u prizemlju i sastoji se od kancelarije 1 s </w:t>
      </w:r>
      <w:smartTag w:element="metricconverter" w:uri="urn:schemas-microsoft-com:office:smarttags">
        <w:smartTagPr>
          <w:attr w:val="13,86 m2" w:name="ProductID"/>
        </w:smartTagPr>
        <w:r w:rsidRPr="009152C4">
          <w:t>13,86 m2</w:t>
        </w:r>
      </w:smartTag>
      <w:r w:rsidRPr="009152C4">
        <w:t xml:space="preserve">, kancelarije 2 s </w:t>
      </w:r>
      <w:smartTag w:element="metricconverter" w:uri="urn:schemas-microsoft-com:office:smarttags">
        <w:smartTagPr>
          <w:attr w:val="17,4 m2" w:name="ProductID"/>
        </w:smartTagPr>
        <w:r w:rsidRPr="009152C4">
          <w:t>17,4 m2</w:t>
        </w:r>
      </w:smartTag>
      <w:r w:rsidRPr="009152C4">
        <w:t xml:space="preserve">, </w:t>
      </w:r>
      <w:proofErr w:type="spellStart"/>
      <w:r w:rsidRPr="009152C4">
        <w:t>hall</w:t>
      </w:r>
      <w:proofErr w:type="spellEnd"/>
      <w:r w:rsidRPr="009152C4">
        <w:t xml:space="preserve"> s </w:t>
      </w:r>
      <w:smartTag w:element="metricconverter" w:uri="urn:schemas-microsoft-com:office:smarttags">
        <w:smartTagPr>
          <w:attr w:val="11,06 m2" w:name="ProductID"/>
        </w:smartTagPr>
        <w:r w:rsidRPr="009152C4">
          <w:t>11,06 m2</w:t>
        </w:r>
      </w:smartTag>
      <w:r w:rsidRPr="009152C4">
        <w:t xml:space="preserve">, arhiva s1  </w:t>
      </w:r>
      <w:smartTag w:element="metricconverter" w:uri="urn:schemas-microsoft-com:office:smarttags">
        <w:smartTagPr>
          <w:attr w:val="1,37 m2" w:name="ProductID"/>
        </w:smartTagPr>
        <w:r w:rsidRPr="009152C4">
          <w:t>1,37 m2</w:t>
        </w:r>
      </w:smartTag>
      <w:r w:rsidRPr="009152C4">
        <w:t xml:space="preserve">, arhiva s2 </w:t>
      </w:r>
      <w:smartTag w:element="metricconverter" w:uri="urn:schemas-microsoft-com:office:smarttags">
        <w:smartTagPr>
          <w:attr w:val="1,37 m2" w:name="ProductID"/>
        </w:smartTagPr>
        <w:r w:rsidRPr="009152C4">
          <w:t>1,37 m2</w:t>
        </w:r>
      </w:smartTag>
      <w:r w:rsidRPr="009152C4">
        <w:t xml:space="preserve">, WC 1 s </w:t>
      </w:r>
      <w:smartTag w:element="metricconverter" w:uri="urn:schemas-microsoft-com:office:smarttags">
        <w:smartTagPr>
          <w:attr w:val="1,53 m2" w:name="ProductID"/>
        </w:smartTagPr>
        <w:r w:rsidRPr="009152C4">
          <w:t>1,53 m2</w:t>
        </w:r>
      </w:smartTag>
      <w:r w:rsidRPr="009152C4">
        <w:t xml:space="preserve">, WC 2 s </w:t>
      </w:r>
      <w:smartTag w:element="metricconverter" w:uri="urn:schemas-microsoft-com:office:smarttags">
        <w:smartTagPr>
          <w:attr w:val="1,53 m2" w:name="ProductID"/>
        </w:smartTagPr>
        <w:r w:rsidRPr="009152C4">
          <w:t>1,53 m2</w:t>
        </w:r>
      </w:smartTag>
      <w:r w:rsidRPr="009152C4">
        <w:t xml:space="preserve">  sveukupne površine </w:t>
      </w:r>
      <w:smartTag w:element="metricconverter" w:uri="urn:schemas-microsoft-com:office:smarttags">
        <w:smartTagPr>
          <w:attr w:val="48,12 m2" w:name="ProductID"/>
        </w:smartTagPr>
        <w:r w:rsidRPr="009152C4">
          <w:t>48,12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</w:p>
    <w:p w:rsidRDefault="009152C4" w:rsidP="009152C4" w:rsidR="009152C4" w:rsidRPr="009152C4">
      <w:pPr>
        <w:spacing w:after="0"/>
        <w:jc w:val="both"/>
      </w:pPr>
      <w:r w:rsidRPr="009152C4">
        <w:tab/>
        <w:t xml:space="preserve">    Početna cijena druge cjeline iznosi od 937.032,80 kn.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numPr>
          <w:ilvl w:val="0"/>
          <w:numId w:val="50"/>
        </w:numPr>
        <w:spacing w:after="0"/>
        <w:jc w:val="both"/>
      </w:pPr>
      <w:r w:rsidRPr="009152C4">
        <w:t>Treća cjelina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26. etaža, etaža XXVI koja se nalazi na drugom katu i sastoji se od spremišta s </w:t>
      </w:r>
      <w:smartTag w:element="metricconverter" w:uri="urn:schemas-microsoft-com:office:smarttags">
        <w:smartTagPr>
          <w:attr w:val="3,5 m2" w:name="ProductID"/>
        </w:smartTagPr>
        <w:r w:rsidRPr="009152C4">
          <w:t>3,5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27. etaža, etaža XXVII koja se nalazi na II katu i sastoji se od kancelarije I sa </w:t>
      </w:r>
      <w:smartTag w:element="metricconverter" w:uri="urn:schemas-microsoft-com:office:smarttags">
        <w:smartTagPr>
          <w:attr w:val="50,34 m2" w:name="ProductID"/>
        </w:smartTagPr>
        <w:r w:rsidRPr="009152C4">
          <w:t>50,34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38. etaža, etaža XXXVIII koja se nalazi na II katu i sastoji se od  kancelarije </w:t>
      </w:r>
      <w:smartTag w:element="metricconverter" w:uri="urn:schemas-microsoft-com:office:smarttags">
        <w:smartTagPr>
          <w:attr w:val="23,36 m2" w:name="ProductID"/>
        </w:smartTagPr>
        <w:r w:rsidRPr="009152C4">
          <w:t>23,36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40. etaža, etaža XL koja se nalazi na II katu i sastoji se od kancelarije sa </w:t>
      </w:r>
      <w:smartTag w:element="metricconverter" w:uri="urn:schemas-microsoft-com:office:smarttags">
        <w:smartTagPr>
          <w:attr w:val="27,35 m2" w:name="ProductID"/>
        </w:smartTagPr>
        <w:r w:rsidRPr="009152C4">
          <w:t>27,35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jc w:val="both"/>
      </w:pPr>
      <w:r w:rsidRPr="009152C4">
        <w:t xml:space="preserve">                Početna cijena treće cjeline iznosi 448.276,00 kn.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numPr>
          <w:ilvl w:val="0"/>
          <w:numId w:val="50"/>
        </w:numPr>
        <w:spacing w:after="0"/>
        <w:jc w:val="both"/>
      </w:pPr>
      <w:r w:rsidRPr="009152C4">
        <w:t>Četvrta cjelina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30. etaža, etaža XXX koja se nalazi na 3. katu i sastoji se od kancelarije 1 s </w:t>
      </w:r>
      <w:smartTag w:element="metricconverter" w:uri="urn:schemas-microsoft-com:office:smarttags">
        <w:smartTagPr>
          <w:attr w:val="41,18 m2" w:name="ProductID"/>
        </w:smartTagPr>
        <w:r w:rsidRPr="009152C4">
          <w:t>41,18 m2</w:t>
        </w:r>
      </w:smartTag>
      <w:r w:rsidRPr="009152C4">
        <w:t xml:space="preserve">, kancelarije 2 s </w:t>
      </w:r>
      <w:smartTag w:element="metricconverter" w:uri="urn:schemas-microsoft-com:office:smarttags">
        <w:smartTagPr>
          <w:attr w:val="20,9 m2" w:name="ProductID"/>
        </w:smartTagPr>
        <w:r w:rsidRPr="009152C4">
          <w:t>20,9 m2</w:t>
        </w:r>
      </w:smartTag>
      <w:r w:rsidRPr="009152C4">
        <w:t xml:space="preserve">,  kancelarije 3 s </w:t>
      </w:r>
      <w:smartTag w:element="metricconverter" w:uri="urn:schemas-microsoft-com:office:smarttags">
        <w:smartTagPr>
          <w:attr w:val="21,36 m2" w:name="ProductID"/>
        </w:smartTagPr>
        <w:r w:rsidRPr="009152C4">
          <w:t>21,36 m2</w:t>
        </w:r>
      </w:smartTag>
      <w:r w:rsidRPr="009152C4">
        <w:t xml:space="preserve">, ukupne površine </w:t>
      </w:r>
      <w:smartTag w:element="metricconverter" w:uri="urn:schemas-microsoft-com:office:smarttags">
        <w:smartTagPr>
          <w:attr w:val="83,44 m2" w:name="ProductID"/>
        </w:smartTagPr>
        <w:r w:rsidRPr="009152C4">
          <w:t>83,44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31. etaža, etaža XXXI koja se nalazi na III katu i sastoji se od kancelarije I sa </w:t>
      </w:r>
      <w:smartTag w:element="metricconverter" w:uri="urn:schemas-microsoft-com:office:smarttags">
        <w:smartTagPr>
          <w:attr w:val="22,48 m2" w:name="ProductID"/>
        </w:smartTagPr>
        <w:r w:rsidRPr="009152C4">
          <w:t>22,48 m2</w:t>
        </w:r>
      </w:smartTag>
      <w:r w:rsidRPr="009152C4">
        <w:t xml:space="preserve">, kancelarije 2 sa </w:t>
      </w:r>
      <w:smartTag w:element="metricconverter" w:uri="urn:schemas-microsoft-com:office:smarttags">
        <w:smartTagPr>
          <w:attr w:val="17,24 m2" w:name="ProductID"/>
        </w:smartTagPr>
        <w:r w:rsidRPr="009152C4">
          <w:t>17,24 m2</w:t>
        </w:r>
      </w:smartTag>
      <w:r w:rsidRPr="009152C4">
        <w:t xml:space="preserve">, hodnika sa </w:t>
      </w:r>
      <w:smartTag w:element="metricconverter" w:uri="urn:schemas-microsoft-com:office:smarttags">
        <w:smartTagPr>
          <w:attr w:val="8,32 m2" w:name="ProductID"/>
        </w:smartTagPr>
        <w:r w:rsidRPr="009152C4">
          <w:t>8,32 m2</w:t>
        </w:r>
      </w:smartTag>
      <w:r w:rsidRPr="009152C4">
        <w:t xml:space="preserve">, sveukupne površine od </w:t>
      </w:r>
      <w:smartTag w:element="metricconverter" w:uri="urn:schemas-microsoft-com:office:smarttags">
        <w:smartTagPr>
          <w:attr w:val="48,04 m2" w:name="ProductID"/>
        </w:smartTagPr>
        <w:r w:rsidRPr="009152C4">
          <w:t>48,04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50. etaža, etaža L koja se nalazi na III katu, a sastoji se od kancelarije sa </w:t>
      </w:r>
      <w:smartTag w:element="metricconverter" w:uri="urn:schemas-microsoft-com:office:smarttags">
        <w:smartTagPr>
          <w:attr w:val="13,12 m2" w:name="ProductID"/>
        </w:smartTagPr>
        <w:r w:rsidRPr="009152C4">
          <w:t>13,12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jc w:val="both"/>
      </w:pPr>
      <w:r w:rsidRPr="009152C4">
        <w:tab/>
        <w:t xml:space="preserve">     Početna cijena četvrte cjeline iznosi od 572.278,40 kn.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numPr>
          <w:ilvl w:val="0"/>
          <w:numId w:val="50"/>
        </w:numPr>
        <w:spacing w:after="0"/>
        <w:jc w:val="both"/>
      </w:pPr>
      <w:r w:rsidRPr="009152C4">
        <w:t>Peta cjelina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43. etaža, etaža XLIII koja se nalazi na III katu i sastoji se od kancelarije površine </w:t>
      </w:r>
      <w:smartTag w:element="metricconverter" w:uri="urn:schemas-microsoft-com:office:smarttags">
        <w:smartTagPr>
          <w:attr w:val="72,98 m2" w:name="ProductID"/>
        </w:smartTagPr>
        <w:r w:rsidRPr="009152C4">
          <w:t>72,98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44. etaža, etaža XLIV koja se nalazi na III katu, a sastoji se od kancelarije sa </w:t>
      </w:r>
      <w:smartTag w:element="metricconverter" w:uri="urn:schemas-microsoft-com:office:smarttags">
        <w:smartTagPr>
          <w:attr w:val="27,30 m2" w:name="ProductID"/>
        </w:smartTagPr>
        <w:r w:rsidRPr="009152C4">
          <w:t>27,30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45. etaža, etaža XLV koja se nalazi na III katu, a sastoji se od kancelarije sa </w:t>
      </w:r>
      <w:smartTag w:element="metricconverter" w:uri="urn:schemas-microsoft-com:office:smarttags">
        <w:smartTagPr>
          <w:attr w:val="19,30 m2" w:name="ProductID"/>
        </w:smartTagPr>
        <w:r w:rsidRPr="009152C4">
          <w:t>19,30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46. etaža, etaža XLVI koja se nalazi na III katu, a sastoji se od kancelarije sa </w:t>
      </w:r>
      <w:smartTag w:element="metricconverter" w:uri="urn:schemas-microsoft-com:office:smarttags">
        <w:smartTagPr>
          <w:attr w:val="21,93 m2" w:name="ProductID"/>
        </w:smartTagPr>
        <w:r w:rsidRPr="009152C4">
          <w:t>21,93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lastRenderedPageBreak/>
        <w:t xml:space="preserve">47. etaža, etaža XLVII koja se nalazi na III katu, a sastoji se od kancelarije sa </w:t>
      </w:r>
      <w:smartTag w:element="metricconverter" w:uri="urn:schemas-microsoft-com:office:smarttags">
        <w:smartTagPr>
          <w:attr w:val="34,68 m2" w:name="ProductID"/>
        </w:smartTagPr>
        <w:r w:rsidRPr="009152C4">
          <w:t>34,68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48. etaža, etaža XLVIII koja se nalazi na III katu, a sastoji se od kancelarije sa </w:t>
      </w:r>
      <w:smartTag w:element="metricconverter" w:uri="urn:schemas-microsoft-com:office:smarttags">
        <w:smartTagPr>
          <w:attr w:val="23,53 m2" w:name="ProductID"/>
        </w:smartTagPr>
        <w:r w:rsidRPr="009152C4">
          <w:t>23,53 m2</w:t>
        </w:r>
      </w:smartTag>
      <w:r w:rsidRPr="009152C4">
        <w:t xml:space="preserve"> i spremišta II sa </w:t>
      </w:r>
      <w:smartTag w:element="metricconverter" w:uri="urn:schemas-microsoft-com:office:smarttags">
        <w:smartTagPr>
          <w:attr w:val="3,50 m2" w:name="ProductID"/>
        </w:smartTagPr>
        <w:r w:rsidRPr="009152C4">
          <w:t>3,50 m2</w:t>
        </w:r>
      </w:smartTag>
      <w:r w:rsidRPr="009152C4">
        <w:t xml:space="preserve">, sveukupne površine od </w:t>
      </w:r>
      <w:smartTag w:element="metricconverter" w:uri="urn:schemas-microsoft-com:office:smarttags">
        <w:smartTagPr>
          <w:attr w:val="27,03 m2" w:name="ProductID"/>
        </w:smartTagPr>
        <w:r w:rsidRPr="009152C4">
          <w:t>27,03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49. etaža, etaža XLIX koja se nalazi na III katu, a sastoji se od kancelarije sa </w:t>
      </w:r>
      <w:smartTag w:element="metricconverter" w:uri="urn:schemas-microsoft-com:office:smarttags">
        <w:smartTagPr>
          <w:attr w:val="29,94 m2" w:name="ProductID"/>
        </w:smartTagPr>
        <w:r w:rsidRPr="009152C4">
          <w:t>29,94 m2</w:t>
        </w:r>
      </w:smartTag>
      <w:r w:rsidRPr="009152C4">
        <w:t xml:space="preserve"> i spremišta I sa </w:t>
      </w:r>
      <w:smartTag w:element="metricconverter" w:uri="urn:schemas-microsoft-com:office:smarttags">
        <w:smartTagPr>
          <w:attr w:val="4,89 m2" w:name="ProductID"/>
        </w:smartTagPr>
        <w:r w:rsidRPr="009152C4">
          <w:t>4,89 m2</w:t>
        </w:r>
      </w:smartTag>
      <w:r w:rsidRPr="009152C4">
        <w:t xml:space="preserve">, sveukupne površine </w:t>
      </w:r>
      <w:smartTag w:element="metricconverter" w:uri="urn:schemas-microsoft-com:office:smarttags">
        <w:smartTagPr>
          <w:attr w:val="34,83 m2" w:name="ProductID"/>
        </w:smartTagPr>
        <w:r w:rsidRPr="009152C4">
          <w:t>34,83 m2</w:t>
        </w:r>
      </w:smartTag>
      <w:r w:rsidRPr="009152C4">
        <w:t>,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 </w:t>
      </w:r>
    </w:p>
    <w:p w:rsidRDefault="009152C4" w:rsidP="009152C4" w:rsidR="009152C4" w:rsidRPr="009152C4">
      <w:pPr>
        <w:spacing w:after="0"/>
        <w:jc w:val="both"/>
      </w:pPr>
      <w:r w:rsidRPr="009152C4">
        <w:tab/>
        <w:t xml:space="preserve">     Početna cijena pete cjeline iznosi 942.123,20 kn.</w:t>
      </w:r>
    </w:p>
    <w:p w:rsidRDefault="009152C4" w:rsidP="009152C4" w:rsidR="009152C4" w:rsidRPr="009152C4">
      <w:pPr>
        <w:spacing w:after="0"/>
        <w:jc w:val="both"/>
      </w:pPr>
      <w:r w:rsidRPr="009152C4">
        <w:tab/>
      </w:r>
    </w:p>
    <w:p w:rsidRDefault="009152C4" w:rsidP="009152C4" w:rsidR="009152C4" w:rsidRPr="009152C4">
      <w:pPr>
        <w:numPr>
          <w:ilvl w:val="0"/>
          <w:numId w:val="50"/>
        </w:numPr>
        <w:spacing w:after="0"/>
        <w:jc w:val="both"/>
      </w:pPr>
      <w:r w:rsidRPr="009152C4">
        <w:t>Šesta cjelina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39. etaža, etaža XXXIX koja se nalazi na IV katu, a sastoji se od prijemne kancelarije sa </w:t>
      </w:r>
      <w:smartTag w:element="metricconverter" w:uri="urn:schemas-microsoft-com:office:smarttags">
        <w:smartTagPr>
          <w:attr w:val="19,41 m2" w:name="ProductID"/>
        </w:smartTagPr>
        <w:r w:rsidRPr="009152C4">
          <w:t>19,41 m2</w:t>
        </w:r>
      </w:smartTag>
      <w:r w:rsidRPr="009152C4">
        <w:t xml:space="preserve">, čajne kuhinje sa </w:t>
      </w:r>
      <w:smartTag w:element="metricconverter" w:uri="urn:schemas-microsoft-com:office:smarttags">
        <w:smartTagPr>
          <w:attr w:val="4,06 m2" w:name="ProductID"/>
        </w:smartTagPr>
        <w:r w:rsidRPr="009152C4">
          <w:t>4,06 m2</w:t>
        </w:r>
      </w:smartTag>
      <w:r w:rsidRPr="009152C4">
        <w:t xml:space="preserve"> i </w:t>
      </w:r>
      <w:proofErr w:type="spellStart"/>
      <w:r w:rsidRPr="009152C4">
        <w:t>halla</w:t>
      </w:r>
      <w:proofErr w:type="spellEnd"/>
      <w:r w:rsidRPr="009152C4">
        <w:t xml:space="preserve"> sa </w:t>
      </w:r>
      <w:smartTag w:element="metricconverter" w:uri="urn:schemas-microsoft-com:office:smarttags">
        <w:smartTagPr>
          <w:attr w:val="12,26 m2" w:name="ProductID"/>
        </w:smartTagPr>
        <w:r w:rsidRPr="009152C4">
          <w:t>12,26 m2</w:t>
        </w:r>
      </w:smartTag>
      <w:r w:rsidRPr="009152C4">
        <w:t xml:space="preserve">, sveukupne površine od </w:t>
      </w:r>
      <w:smartTag w:element="metricconverter" w:uri="urn:schemas-microsoft-com:office:smarttags">
        <w:smartTagPr>
          <w:attr w:val="35,73 m2" w:name="ProductID"/>
        </w:smartTagPr>
        <w:r w:rsidRPr="009152C4">
          <w:t>35,73 m2</w:t>
        </w:r>
      </w:smartTag>
      <w:r w:rsidRPr="009152C4">
        <w:t>,</w:t>
      </w:r>
    </w:p>
    <w:p w:rsidRDefault="009152C4" w:rsidP="009152C4" w:rsidR="009152C4" w:rsidRPr="009152C4">
      <w:pPr>
        <w:spacing w:after="0"/>
        <w:ind w:firstLine="15" w:left="1065"/>
        <w:jc w:val="both"/>
      </w:pPr>
      <w:r w:rsidRPr="009152C4">
        <w:t xml:space="preserve">51. etaža, etaža LI koja se nalazi na IV katu, a sastoji se od kancelarije sa </w:t>
      </w:r>
      <w:smartTag w:element="metricconverter" w:uri="urn:schemas-microsoft-com:office:smarttags">
        <w:smartTagPr>
          <w:attr w:val="38,96 m2" w:name="ProductID"/>
        </w:smartTagPr>
        <w:r w:rsidRPr="009152C4">
          <w:t>38,96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80"/>
        <w:jc w:val="both"/>
      </w:pPr>
      <w:r w:rsidRPr="009152C4">
        <w:t xml:space="preserve">52. etaža, etaža LII koja se nalazi na IV katu, a sastoji se od kancelarije sa </w:t>
      </w:r>
      <w:smartTag w:element="metricconverter" w:uri="urn:schemas-microsoft-com:office:smarttags">
        <w:smartTagPr>
          <w:attr w:val="39,74 m2" w:name="ProductID"/>
        </w:smartTagPr>
        <w:r w:rsidRPr="009152C4">
          <w:t>39,74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80"/>
        <w:jc w:val="both"/>
      </w:pPr>
      <w:r w:rsidRPr="009152C4">
        <w:t xml:space="preserve">53. etaža, etaža LIII koja se nalazi na IV katu, a sastoji se od kancelarije s </w:t>
      </w:r>
      <w:smartTag w:element="metricconverter" w:uri="urn:schemas-microsoft-com:office:smarttags">
        <w:smartTagPr>
          <w:attr w:val="17,93 m2" w:name="ProductID"/>
        </w:smartTagPr>
        <w:r w:rsidRPr="009152C4">
          <w:t>17,93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80"/>
        <w:jc w:val="both"/>
      </w:pPr>
      <w:r w:rsidRPr="009152C4">
        <w:t xml:space="preserve">54. etaža, etaža LIV koja se nalazi na IV katu, a sastoji se od kancelarije površine </w:t>
      </w:r>
      <w:smartTag w:element="metricconverter" w:uri="urn:schemas-microsoft-com:office:smarttags">
        <w:smartTagPr>
          <w:attr w:val="18,78 m2" w:name="ProductID"/>
        </w:smartTagPr>
        <w:r w:rsidRPr="009152C4">
          <w:t>18,78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80"/>
        <w:jc w:val="both"/>
      </w:pPr>
      <w:r w:rsidRPr="009152C4">
        <w:t xml:space="preserve">55. etaža, etaža LV koja se nalazi na IV katu, a sastoji se od kancelarije od </w:t>
      </w:r>
      <w:smartTag w:element="metricconverter" w:uri="urn:schemas-microsoft-com:office:smarttags">
        <w:smartTagPr>
          <w:attr w:val="18,31 m2" w:name="ProductID"/>
        </w:smartTagPr>
        <w:r w:rsidRPr="009152C4">
          <w:t>18,31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80"/>
        <w:jc w:val="both"/>
      </w:pPr>
      <w:r w:rsidRPr="009152C4">
        <w:t xml:space="preserve">56. etaža, etaža LVI koja se nalazi na IV katu, a sastoji se od kancelarije sa </w:t>
      </w:r>
      <w:smartTag w:element="metricconverter" w:uri="urn:schemas-microsoft-com:office:smarttags">
        <w:smartTagPr>
          <w:attr w:val="17,51 m2" w:name="ProductID"/>
        </w:smartTagPr>
        <w:r w:rsidRPr="009152C4">
          <w:t>17,51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80"/>
        <w:jc w:val="both"/>
      </w:pPr>
      <w:r w:rsidRPr="009152C4">
        <w:t xml:space="preserve">57. etaža, etaža LVII koja se nalazi na IV katu, a sastoji se od kancelarije sa </w:t>
      </w:r>
      <w:smartTag w:element="metricconverter" w:uri="urn:schemas-microsoft-com:office:smarttags">
        <w:smartTagPr>
          <w:attr w:val="19,04 m2" w:name="ProductID"/>
        </w:smartTagPr>
        <w:r w:rsidRPr="009152C4">
          <w:t>19,04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80"/>
        <w:jc w:val="both"/>
      </w:pPr>
      <w:r w:rsidRPr="009152C4">
        <w:t xml:space="preserve">58. etaža, etaža LVIII koja se nalazi na IV katu, a sastoji se od kancelarije sa </w:t>
      </w:r>
      <w:smartTag w:element="metricconverter" w:uri="urn:schemas-microsoft-com:office:smarttags">
        <w:smartTagPr>
          <w:attr w:val="13,58 m2" w:name="ProductID"/>
        </w:smartTagPr>
        <w:r w:rsidRPr="009152C4">
          <w:t>13,58 m2</w:t>
        </w:r>
      </w:smartTag>
      <w:r w:rsidRPr="009152C4">
        <w:t>,</w:t>
      </w:r>
    </w:p>
    <w:p w:rsidRDefault="009152C4" w:rsidP="009152C4" w:rsidR="009152C4" w:rsidRPr="009152C4">
      <w:pPr>
        <w:spacing w:after="0"/>
        <w:ind w:left="1080"/>
        <w:jc w:val="both"/>
      </w:pPr>
    </w:p>
    <w:p w:rsidRDefault="009152C4" w:rsidP="009152C4" w:rsidR="009152C4" w:rsidRPr="009152C4">
      <w:pPr>
        <w:spacing w:after="0"/>
        <w:ind w:left="1080"/>
        <w:jc w:val="both"/>
      </w:pPr>
      <w:r w:rsidRPr="009152C4">
        <w:t>Početna cijena šeste cjeline iznosi 869.024,00 kn.</w:t>
      </w:r>
    </w:p>
    <w:p w:rsidRDefault="009152C4" w:rsidP="009152C4" w:rsidR="009152C4" w:rsidRPr="009152C4">
      <w:pPr>
        <w:spacing w:after="0"/>
        <w:ind w:left="1080"/>
        <w:jc w:val="both"/>
      </w:pPr>
    </w:p>
    <w:p w:rsidRDefault="009152C4" w:rsidP="009152C4" w:rsidR="009152C4" w:rsidRPr="009152C4">
      <w:pPr>
        <w:spacing w:after="0"/>
        <w:jc w:val="both"/>
      </w:pPr>
      <w:r w:rsidRPr="009152C4">
        <w:t>PRODAJA PO ETAŽAMA</w:t>
      </w:r>
    </w:p>
    <w:p w:rsidRDefault="009152C4" w:rsidP="009152C4" w:rsidR="009152C4" w:rsidRPr="009152C4">
      <w:pPr>
        <w:spacing w:after="0"/>
        <w:ind w:left="1425"/>
        <w:jc w:val="both"/>
      </w:pPr>
    </w:p>
    <w:p w:rsidRDefault="009152C4" w:rsidP="009152C4" w:rsidR="009152C4" w:rsidRPr="009152C4">
      <w:pPr>
        <w:numPr>
          <w:ilvl w:val="0"/>
          <w:numId w:val="50"/>
        </w:numPr>
        <w:spacing w:after="0"/>
        <w:jc w:val="both"/>
      </w:pPr>
      <w:r w:rsidRPr="009152C4">
        <w:t xml:space="preserve">11. etaža, etaža XI koja se nalazi na prvom katu i sastoji se od kancelarije s  </w:t>
      </w:r>
      <w:smartTag w:element="metricconverter" w:uri="urn:schemas-microsoft-com:office:smarttags">
        <w:smartTagPr>
          <w:attr w:val="27,97 m2" w:name="ProductID"/>
        </w:smartTagPr>
        <w:r w:rsidRPr="009152C4">
          <w:t>27,97 m2</w:t>
        </w:r>
      </w:smartTag>
      <w:r w:rsidRPr="009152C4">
        <w:t>,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>Početna cijena 11. etaže iznos 129.148,80 kn.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 </w:t>
      </w:r>
    </w:p>
    <w:p w:rsidRDefault="009152C4" w:rsidP="009152C4" w:rsidR="009152C4" w:rsidRPr="009152C4">
      <w:pPr>
        <w:numPr>
          <w:ilvl w:val="0"/>
          <w:numId w:val="50"/>
        </w:numPr>
        <w:spacing w:after="0"/>
        <w:jc w:val="both"/>
      </w:pPr>
      <w:r w:rsidRPr="009152C4">
        <w:t xml:space="preserve">12. etaža, etaža XII koja se nalazi na prvom katu i sastoji se od kancelarije 1 s </w:t>
      </w:r>
      <w:smartTag w:element="metricconverter" w:uri="urn:schemas-microsoft-com:office:smarttags">
        <w:smartTagPr>
          <w:attr w:val="26,84 m2" w:name="ProductID"/>
        </w:smartTagPr>
        <w:r w:rsidRPr="009152C4">
          <w:t>26,84 m2</w:t>
        </w:r>
      </w:smartTag>
      <w:r w:rsidRPr="009152C4">
        <w:t xml:space="preserve"> i kancelarije 2 s </w:t>
      </w:r>
      <w:smartTag w:element="metricconverter" w:uri="urn:schemas-microsoft-com:office:smarttags">
        <w:smartTagPr>
          <w:attr w:val="29,45 m2" w:name="ProductID"/>
        </w:smartTagPr>
        <w:r w:rsidRPr="009152C4">
          <w:t>29,45 m2</w:t>
        </w:r>
      </w:smartTag>
      <w:r w:rsidRPr="009152C4">
        <w:t xml:space="preserve">, sveukupne površine od </w:t>
      </w:r>
      <w:smartTag w:element="metricconverter" w:uri="urn:schemas-microsoft-com:office:smarttags">
        <w:smartTagPr>
          <w:attr w:val="56,29 m2" w:name="ProductID"/>
        </w:smartTagPr>
        <w:r w:rsidRPr="009152C4">
          <w:t>56,29 m2</w:t>
        </w:r>
      </w:smartTag>
      <w:r w:rsidRPr="009152C4">
        <w:t>,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>Početna cijena 12. etaže iznosi 259.912,80 kn.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 xml:space="preserve"> </w:t>
      </w:r>
    </w:p>
    <w:p w:rsidRDefault="009152C4" w:rsidP="009152C4" w:rsidR="009152C4" w:rsidRPr="009152C4">
      <w:pPr>
        <w:numPr>
          <w:ilvl w:val="0"/>
          <w:numId w:val="50"/>
        </w:numPr>
        <w:spacing w:after="0"/>
        <w:jc w:val="both"/>
      </w:pPr>
      <w:r w:rsidRPr="009152C4">
        <w:t xml:space="preserve">13. etaža, etaža XIII koja se nalazi na prvom katu i sastoji se od WC s </w:t>
      </w:r>
      <w:smartTag w:element="metricconverter" w:uri="urn:schemas-microsoft-com:office:smarttags">
        <w:smartTagPr>
          <w:attr w:val="2,73 m2" w:name="ProductID"/>
        </w:smartTagPr>
        <w:r w:rsidRPr="009152C4">
          <w:t>2,73 m2</w:t>
        </w:r>
      </w:smartTag>
      <w:r w:rsidRPr="009152C4">
        <w:t xml:space="preserve">, kancelarije 1 s </w:t>
      </w:r>
      <w:smartTag w:element="metricconverter" w:uri="urn:schemas-microsoft-com:office:smarttags">
        <w:smartTagPr>
          <w:attr w:val="16,84 m2" w:name="ProductID"/>
        </w:smartTagPr>
        <w:r w:rsidRPr="009152C4">
          <w:t>16,84 m2</w:t>
        </w:r>
      </w:smartTag>
      <w:r w:rsidRPr="009152C4">
        <w:t xml:space="preserve">, kancelarije 2 s </w:t>
      </w:r>
      <w:smartTag w:element="metricconverter" w:uri="urn:schemas-microsoft-com:office:smarttags">
        <w:smartTagPr>
          <w:attr w:val="14,5 m2" w:name="ProductID"/>
        </w:smartTagPr>
        <w:r w:rsidRPr="009152C4">
          <w:t>14,5 m2</w:t>
        </w:r>
      </w:smartTag>
      <w:r w:rsidRPr="009152C4">
        <w:t xml:space="preserve">, kancelarije 3 s </w:t>
      </w:r>
      <w:smartTag w:element="metricconverter" w:uri="urn:schemas-microsoft-com:office:smarttags">
        <w:smartTagPr>
          <w:attr w:val="21,13 m2" w:name="ProductID"/>
        </w:smartTagPr>
        <w:r w:rsidRPr="009152C4">
          <w:t>21,13 m2</w:t>
        </w:r>
      </w:smartTag>
      <w:r w:rsidRPr="009152C4">
        <w:t xml:space="preserve">, sveukupne površine od </w:t>
      </w:r>
      <w:smartTag w:element="metricconverter" w:uri="urn:schemas-microsoft-com:office:smarttags">
        <w:smartTagPr>
          <w:attr w:val="55,2 m2" w:name="ProductID"/>
        </w:smartTagPr>
        <w:r w:rsidRPr="009152C4">
          <w:t>55,2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>Početna cijena 13. etaže iznosi 254.880,00 kn.</w:t>
      </w:r>
    </w:p>
    <w:p w:rsidRDefault="009152C4" w:rsidP="009152C4" w:rsidR="009152C4" w:rsidRPr="009152C4">
      <w:pPr>
        <w:spacing w:after="0"/>
        <w:ind w:left="1065"/>
        <w:jc w:val="both"/>
      </w:pPr>
    </w:p>
    <w:p w:rsidRDefault="009152C4" w:rsidP="009152C4" w:rsidR="009152C4" w:rsidRPr="009152C4">
      <w:pPr>
        <w:numPr>
          <w:ilvl w:val="0"/>
          <w:numId w:val="50"/>
        </w:numPr>
        <w:spacing w:after="0"/>
        <w:jc w:val="both"/>
      </w:pPr>
      <w:r w:rsidRPr="009152C4">
        <w:t xml:space="preserve">29. etaža, etaža XXIX koja se nalazi na II katu i sastoji se od kancelarije sa </w:t>
      </w:r>
      <w:smartTag w:element="metricconverter" w:uri="urn:schemas-microsoft-com:office:smarttags">
        <w:smartTagPr>
          <w:attr w:val="24,19 m2" w:name="ProductID"/>
        </w:smartTagPr>
        <w:r w:rsidRPr="009152C4">
          <w:t>24,19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lastRenderedPageBreak/>
        <w:t>Početna cijena 29. etaže iznos 103.718,40 kn</w:t>
      </w:r>
    </w:p>
    <w:p w:rsidRDefault="009152C4" w:rsidP="009152C4" w:rsidR="009152C4" w:rsidRPr="009152C4">
      <w:pPr>
        <w:spacing w:after="0"/>
        <w:ind w:left="1065"/>
        <w:jc w:val="both"/>
      </w:pPr>
    </w:p>
    <w:p w:rsidRDefault="009152C4" w:rsidP="009152C4" w:rsidR="009152C4" w:rsidRPr="009152C4">
      <w:pPr>
        <w:numPr>
          <w:ilvl w:val="0"/>
          <w:numId w:val="50"/>
        </w:numPr>
        <w:spacing w:after="0"/>
        <w:jc w:val="both"/>
      </w:pPr>
      <w:r w:rsidRPr="009152C4">
        <w:t>35. etaža, etaža XXXV koja se nalazi na II katu i sastoji se od kancelarije površine 20 m2.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>Početna cijena 35. etaže iznosi 85.753,60 kn.</w:t>
      </w:r>
    </w:p>
    <w:p w:rsidRDefault="009152C4" w:rsidP="009152C4" w:rsidR="009152C4" w:rsidRPr="009152C4">
      <w:pPr>
        <w:spacing w:after="0"/>
        <w:ind w:left="1065"/>
        <w:jc w:val="both"/>
      </w:pPr>
    </w:p>
    <w:p w:rsidRDefault="009152C4" w:rsidP="009152C4" w:rsidR="009152C4" w:rsidRPr="009152C4">
      <w:pPr>
        <w:numPr>
          <w:ilvl w:val="0"/>
          <w:numId w:val="50"/>
        </w:numPr>
        <w:spacing w:after="0"/>
        <w:jc w:val="both"/>
      </w:pPr>
      <w:r w:rsidRPr="009152C4">
        <w:t xml:space="preserve">36. etaža, etaža XXXVI koja se nalazi na II katu i sastoji se od kancelarije površine </w:t>
      </w:r>
      <w:smartTag w:element="metricconverter" w:uri="urn:schemas-microsoft-com:office:smarttags">
        <w:smartTagPr>
          <w:attr w:val="15,52 m2" w:name="ProductID"/>
        </w:smartTagPr>
        <w:r w:rsidRPr="009152C4">
          <w:t>15,52 m2</w:t>
        </w:r>
      </w:smartTag>
      <w:r w:rsidRPr="009152C4">
        <w:t>,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>Početna cijena 36. etaže iznosi 66.544,80 kn.</w:t>
      </w:r>
    </w:p>
    <w:p w:rsidRDefault="009152C4" w:rsidP="009152C4" w:rsidR="009152C4" w:rsidRPr="009152C4">
      <w:pPr>
        <w:spacing w:after="0"/>
        <w:ind w:left="1065"/>
        <w:jc w:val="both"/>
      </w:pPr>
    </w:p>
    <w:p w:rsidRDefault="009152C4" w:rsidP="009152C4" w:rsidR="009152C4" w:rsidRPr="009152C4">
      <w:pPr>
        <w:numPr>
          <w:ilvl w:val="0"/>
          <w:numId w:val="50"/>
        </w:numPr>
        <w:spacing w:after="0"/>
        <w:jc w:val="both"/>
      </w:pPr>
      <w:r w:rsidRPr="009152C4">
        <w:t xml:space="preserve">37. etaža, etaža XXXVII koja se nalazi na II katu i sastoji se od kancelarije sa </w:t>
      </w:r>
      <w:smartTag w:element="metricconverter" w:uri="urn:schemas-microsoft-com:office:smarttags">
        <w:smartTagPr>
          <w:attr w:val="18,16 m2" w:name="ProductID"/>
        </w:smartTagPr>
        <w:r w:rsidRPr="009152C4">
          <w:t>18,16 m2</w:t>
        </w:r>
      </w:smartTag>
      <w:r w:rsidRPr="009152C4">
        <w:t>,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>Početna cijena 37. etaže iznosi 77.864,00 kn.</w:t>
      </w:r>
    </w:p>
    <w:p w:rsidRDefault="009152C4" w:rsidP="009152C4" w:rsidR="009152C4" w:rsidRPr="009152C4">
      <w:pPr>
        <w:spacing w:after="0"/>
        <w:ind w:left="1065"/>
        <w:jc w:val="both"/>
      </w:pPr>
    </w:p>
    <w:p w:rsidRDefault="009152C4" w:rsidP="009152C4" w:rsidR="009152C4" w:rsidRPr="009152C4">
      <w:pPr>
        <w:numPr>
          <w:ilvl w:val="0"/>
          <w:numId w:val="50"/>
        </w:numPr>
        <w:spacing w:after="0"/>
        <w:jc w:val="both"/>
      </w:pPr>
      <w:r w:rsidRPr="009152C4">
        <w:t xml:space="preserve">41. etaža, etaža XLI koja se nalazi na II katu, a sastoji se od kancelarije površine 34,88 m2.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>Početna cijena 41. etaže iznosi 149.553,60 kn.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numPr>
          <w:ilvl w:val="0"/>
          <w:numId w:val="50"/>
        </w:numPr>
        <w:spacing w:after="0"/>
        <w:jc w:val="both"/>
      </w:pPr>
      <w:r w:rsidRPr="009152C4">
        <w:t xml:space="preserve">42. etaža, etaža XLII koja se nalazi na II katu i sastoji se od kancelarije sa </w:t>
      </w:r>
      <w:smartTag w:element="metricconverter" w:uri="urn:schemas-microsoft-com:office:smarttags">
        <w:smartTagPr>
          <w:attr w:val="13,68 m2" w:name="ProductID"/>
        </w:smartTagPr>
        <w:r w:rsidRPr="009152C4">
          <w:t>13,68 m2</w:t>
        </w:r>
      </w:smartTag>
      <w:r w:rsidRPr="009152C4">
        <w:t xml:space="preserve">, </w:t>
      </w:r>
    </w:p>
    <w:p w:rsidRDefault="009152C4" w:rsidP="009152C4" w:rsidR="009152C4" w:rsidRPr="009152C4">
      <w:pPr>
        <w:spacing w:after="0"/>
        <w:ind w:left="1065"/>
        <w:jc w:val="both"/>
      </w:pPr>
      <w:r w:rsidRPr="009152C4">
        <w:t>Početna cijena 42. etaže iznosi 58.655,20 kn.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spacing w:after="0"/>
        <w:jc w:val="both"/>
      </w:pPr>
      <w:r w:rsidRPr="009152C4">
        <w:t>4.)     NAČIN PRODAJE:</w:t>
      </w:r>
    </w:p>
    <w:p w:rsidRDefault="009152C4" w:rsidP="009152C4" w:rsidR="009152C4" w:rsidRPr="009152C4">
      <w:pPr>
        <w:spacing w:after="0"/>
        <w:ind w:left="360"/>
        <w:jc w:val="both"/>
      </w:pPr>
    </w:p>
    <w:p w:rsidRDefault="009152C4" w:rsidP="009152C4" w:rsidR="009152C4" w:rsidRPr="009152C4">
      <w:pPr>
        <w:spacing w:after="0"/>
        <w:jc w:val="both"/>
        <w:rPr>
          <w:bCs/>
        </w:rPr>
      </w:pPr>
      <w:r w:rsidRPr="009152C4">
        <w:rPr>
          <w:bCs/>
        </w:rPr>
        <w:tab/>
        <w:t xml:space="preserve">Ročište za prodaju petom usmenom javnom dražbom održat će se u zgradi Trgovačkog suda u Varaždinu, Ul. braće Radića 2, soba br. 230, dana: </w:t>
      </w:r>
    </w:p>
    <w:p w:rsidRDefault="009152C4" w:rsidP="009152C4" w:rsidR="009152C4" w:rsidRPr="009152C4">
      <w:pPr>
        <w:spacing w:after="0"/>
        <w:jc w:val="both"/>
        <w:rPr>
          <w:bCs/>
        </w:rPr>
      </w:pPr>
    </w:p>
    <w:p w:rsidRDefault="009152C4" w:rsidP="009152C4" w:rsidR="009152C4" w:rsidRPr="009152C4">
      <w:pPr>
        <w:spacing w:after="0"/>
        <w:jc w:val="center"/>
        <w:rPr>
          <w:bCs/>
        </w:rPr>
      </w:pPr>
      <w:r w:rsidRPr="009152C4">
        <w:rPr>
          <w:bCs/>
        </w:rPr>
        <w:t>24. svibnja 2016. u 12,10 sati.</w:t>
      </w:r>
    </w:p>
    <w:p w:rsidRDefault="009152C4" w:rsidP="009152C4" w:rsidR="009152C4" w:rsidRPr="009152C4">
      <w:pPr>
        <w:spacing w:after="0"/>
        <w:jc w:val="both"/>
        <w:rPr>
          <w:bCs/>
        </w:rPr>
      </w:pPr>
    </w:p>
    <w:p w:rsidRDefault="009152C4" w:rsidP="009152C4" w:rsidR="009152C4" w:rsidRPr="009152C4">
      <w:pPr>
        <w:spacing w:after="0"/>
        <w:jc w:val="both"/>
        <w:rPr>
          <w:bCs/>
        </w:rPr>
      </w:pPr>
    </w:p>
    <w:p w:rsidRDefault="009152C4" w:rsidP="009152C4" w:rsidR="009152C4" w:rsidRPr="009152C4">
      <w:pPr>
        <w:spacing w:after="0"/>
        <w:jc w:val="both"/>
      </w:pPr>
      <w:r w:rsidRPr="009152C4">
        <w:t>Ovaj zaključak objavit će se na stečajnoj oglasnoj ploči ovoga suda.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spacing w:after="0"/>
        <w:jc w:val="both"/>
      </w:pPr>
      <w:r w:rsidRPr="009152C4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spacing w:after="0"/>
        <w:jc w:val="both"/>
      </w:pPr>
      <w:r w:rsidRPr="009152C4">
        <w:t>5.)      UVJETI  PRODAJE: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9152C4">
        <w:t>Nekretnine u naravi predstavlj</w:t>
      </w:r>
      <w:r w:rsidRPr="009152C4">
        <w:rPr>
          <w:color w:val="000000"/>
        </w:rPr>
        <w:t>aju  poslovne prostore u poslovnoj zgradi.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9152C4">
        <w:rPr>
          <w:color w:val="000000"/>
        </w:rPr>
        <w:t>Utvrđena vrijednost nekretnina izražena je u točci 2. zaključka o prodaji</w:t>
      </w:r>
    </w:p>
    <w:p w:rsidRDefault="009152C4" w:rsidP="009152C4" w:rsidR="009152C4" w:rsidRPr="009152C4">
      <w:pPr>
        <w:pStyle w:val="Odlomakpopisa"/>
        <w:spacing w:after="0"/>
        <w:rPr>
          <w:color w:val="000000"/>
        </w:rPr>
      </w:pPr>
    </w:p>
    <w:p w:rsidRDefault="009152C4" w:rsidP="009152C4" w:rsidR="009152C4" w:rsidRPr="009152C4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9152C4">
        <w:rPr>
          <w:color w:val="000000"/>
        </w:rPr>
        <w:t xml:space="preserve"> Nekretnine se na 5. dražbi ne mogu prodati ispod početne cijene navedene u točci 3. zaključka o prodaji. Sve poreze i pristojbe u svezi s prodajom snosi kupac.</w:t>
      </w:r>
    </w:p>
    <w:p w:rsidRDefault="009152C4" w:rsidP="009152C4" w:rsidR="009152C4" w:rsidRPr="009152C4">
      <w:pPr>
        <w:pStyle w:val="Odlomakpopisa"/>
        <w:spacing w:after="0"/>
        <w:rPr>
          <w:color w:val="000000"/>
        </w:rPr>
      </w:pPr>
    </w:p>
    <w:p w:rsidRDefault="009152C4" w:rsidP="009152C4" w:rsidR="009152C4" w:rsidRPr="009152C4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9152C4">
        <w:rPr>
          <w:color w:val="000000"/>
        </w:rPr>
        <w:t xml:space="preserve"> </w:t>
      </w:r>
      <w:r w:rsidRPr="009152C4">
        <w:t xml:space="preserve">Prodajom nekretnina brišu se svi tereti na istima. </w:t>
      </w:r>
    </w:p>
    <w:p w:rsidRDefault="009152C4" w:rsidP="009152C4" w:rsidR="009152C4" w:rsidRPr="009152C4">
      <w:pPr>
        <w:pStyle w:val="Odlomakpopisa"/>
        <w:spacing w:after="0"/>
      </w:pPr>
    </w:p>
    <w:p w:rsidRDefault="009152C4" w:rsidP="009152C4" w:rsidR="009152C4" w:rsidRPr="009152C4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9152C4">
        <w:lastRenderedPageBreak/>
        <w:t>Kao kupci mogu sudjelovati samo osobe koje su  najkasnije 3 dana prije ročišta za dražbu uplatili jamčevinu u iznosu od 10% od početne cijene nekretnine (pojedine cjeline ili etaže), koja se uplaćuje na račun Trgovačkog suda u Varaždinu broj HR4023900011300002754, otvoren kod Hrvatske poštanske banke d.d., pozivom na poslovni broj spisa St-25/12. Potvrdu o uplati jamčevine svaki sudionik dužan je predočiti na dražbi prije početka dražbe.</w:t>
      </w:r>
    </w:p>
    <w:p w:rsidRDefault="009152C4" w:rsidP="009152C4" w:rsidR="009152C4" w:rsidRPr="009152C4">
      <w:pPr>
        <w:pStyle w:val="Odlomakpopisa"/>
        <w:spacing w:after="0"/>
      </w:pPr>
    </w:p>
    <w:p w:rsidRDefault="009152C4" w:rsidP="009152C4" w:rsidR="009152C4" w:rsidRPr="009152C4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9152C4">
        <w:t>Osobe koje ne uplate jamčevinu neće moći sudjelovati u dražbi.</w:t>
      </w:r>
    </w:p>
    <w:p w:rsidRDefault="009152C4" w:rsidP="009152C4" w:rsidR="009152C4" w:rsidRPr="009152C4">
      <w:pPr>
        <w:pStyle w:val="Odlomakpopisa"/>
        <w:spacing w:after="0"/>
      </w:pPr>
    </w:p>
    <w:p w:rsidRDefault="009152C4" w:rsidP="009152C4" w:rsidR="009152C4" w:rsidRPr="009152C4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9152C4">
        <w:t>Sudionik čija će ponuda biti prihvaćena, jamčevina će se uračunati u kupoprodajnu cijenu,  a ostalim sudionicima će biti vraćena najkasnije u roku od 8 dana.</w:t>
      </w:r>
    </w:p>
    <w:p w:rsidRDefault="009152C4" w:rsidP="009152C4" w:rsidR="009152C4" w:rsidRPr="009152C4">
      <w:pPr>
        <w:pStyle w:val="Odlomakpopisa"/>
        <w:spacing w:after="0"/>
      </w:pPr>
    </w:p>
    <w:p w:rsidRDefault="009152C4" w:rsidP="009152C4" w:rsidR="009152C4" w:rsidRPr="009152C4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9152C4">
        <w:t xml:space="preserve">Jamčevinu nisu dužni položiti </w:t>
      </w:r>
      <w:proofErr w:type="spellStart"/>
      <w:r w:rsidRPr="009152C4">
        <w:t>razlučni</w:t>
      </w:r>
      <w:proofErr w:type="spellEnd"/>
      <w:r w:rsidRPr="009152C4">
        <w:t xml:space="preserve"> vjerovnici.</w:t>
      </w:r>
    </w:p>
    <w:p w:rsidRDefault="009152C4" w:rsidP="009152C4" w:rsidR="009152C4" w:rsidRPr="009152C4">
      <w:pPr>
        <w:pStyle w:val="Odlomakpopisa"/>
        <w:spacing w:after="0"/>
      </w:pPr>
    </w:p>
    <w:p w:rsidRDefault="009152C4" w:rsidP="009152C4" w:rsidR="009152C4" w:rsidRPr="009152C4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9152C4">
        <w:t xml:space="preserve">Kupac  je  dužan uplatiti razliku između uplaćene jamčevine i postignute kupoprodajne cijene u roku od 45 dana od dana zaključenja javne dražbe. Ako kupac u tom roku ne položi </w:t>
      </w:r>
      <w:proofErr w:type="spellStart"/>
      <w:r w:rsidRPr="009152C4">
        <w:t>kupovninu</w:t>
      </w:r>
      <w:proofErr w:type="spellEnd"/>
      <w:r w:rsidRPr="009152C4"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 w:rsidRPr="009152C4">
        <w:t>kupovnine</w:t>
      </w:r>
      <w:proofErr w:type="spellEnd"/>
      <w:r w:rsidRPr="009152C4">
        <w:t xml:space="preserve"> postignute na prijašnjoj prodaji i novoj prodaji.</w:t>
      </w:r>
    </w:p>
    <w:p w:rsidRDefault="009152C4" w:rsidP="009152C4" w:rsidR="009152C4" w:rsidRPr="009152C4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9152C4"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 w:rsidRPr="009152C4">
        <w:t>kupovninu</w:t>
      </w:r>
      <w:proofErr w:type="spellEnd"/>
      <w:r w:rsidRPr="009152C4">
        <w:t xml:space="preserve"> u roku iz  točke 5.i ovog zaključka.</w:t>
      </w:r>
    </w:p>
    <w:p w:rsidRDefault="009152C4" w:rsidP="009152C4" w:rsidR="009152C4" w:rsidRPr="009152C4">
      <w:pPr>
        <w:pStyle w:val="Odlomakpopisa"/>
        <w:spacing w:after="0"/>
      </w:pPr>
    </w:p>
    <w:p w:rsidRDefault="009152C4" w:rsidP="009152C4" w:rsidR="009152C4" w:rsidRPr="009152C4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9152C4">
        <w:t xml:space="preserve">U rješenju o dosudi nekretnina sud će odrediti da će se nakon pravomoćnosti toga rješenja i nakon što kupac položi </w:t>
      </w:r>
      <w:proofErr w:type="spellStart"/>
      <w:r w:rsidRPr="009152C4">
        <w:t>kupovninu</w:t>
      </w:r>
      <w:proofErr w:type="spellEnd"/>
      <w:r w:rsidRPr="009152C4">
        <w:t>, u zemljišnim knjigama upisati u njegovu korist pravo vlasništva na dosuđenim nekretninama te brisati terete na nekretnini.</w:t>
      </w:r>
    </w:p>
    <w:p w:rsidRDefault="009152C4" w:rsidP="009152C4" w:rsidR="009152C4" w:rsidRPr="009152C4">
      <w:pPr>
        <w:pStyle w:val="Odlomakpopisa"/>
        <w:spacing w:after="0"/>
      </w:pPr>
    </w:p>
    <w:p w:rsidRDefault="009152C4" w:rsidP="009152C4" w:rsidR="009152C4" w:rsidRPr="009152C4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9152C4">
        <w:t xml:space="preserve">Nakon pravomoćnosti rješenja o dosudi i nakon što kupac položi </w:t>
      </w:r>
      <w:proofErr w:type="spellStart"/>
      <w:r w:rsidRPr="009152C4">
        <w:t>kupovninu</w:t>
      </w:r>
      <w:proofErr w:type="spellEnd"/>
      <w:r w:rsidRPr="009152C4">
        <w:t>, sud će donijeti zaključak o predaji nekretnine kupcu, čime kupac stupa u posjed istih.</w:t>
      </w:r>
    </w:p>
    <w:p w:rsidRDefault="009152C4" w:rsidP="009152C4" w:rsidR="009152C4" w:rsidRPr="009152C4">
      <w:pPr>
        <w:pStyle w:val="Odlomakpopisa"/>
        <w:spacing w:after="0"/>
      </w:pPr>
    </w:p>
    <w:p w:rsidRDefault="009152C4" w:rsidP="009152C4" w:rsidR="009152C4" w:rsidRPr="009152C4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9152C4"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 w:rsidRPr="009152C4">
        <w:t>kupovnina</w:t>
      </w:r>
      <w:proofErr w:type="spellEnd"/>
      <w:r w:rsidRPr="009152C4"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9152C4" w:rsidP="009152C4" w:rsidR="009152C4" w:rsidRPr="009152C4">
      <w:pPr>
        <w:pStyle w:val="Odlomakpopisa"/>
        <w:spacing w:after="0"/>
      </w:pPr>
    </w:p>
    <w:p w:rsidRDefault="009152C4" w:rsidP="009152C4" w:rsidR="009152C4" w:rsidRPr="009152C4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9152C4">
        <w:t>Pravo nadmetanja imaju sve pravne i fizičke osobe.</w:t>
      </w:r>
    </w:p>
    <w:p w:rsidRDefault="009152C4" w:rsidP="009152C4" w:rsidR="009152C4" w:rsidRPr="009152C4">
      <w:pPr>
        <w:pStyle w:val="Odlomakpopisa"/>
        <w:spacing w:after="0"/>
      </w:pPr>
    </w:p>
    <w:p w:rsidRDefault="009152C4" w:rsidP="009152C4" w:rsidR="009152C4" w:rsidRPr="009152C4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9152C4">
        <w:t>Prodaja se provodi po načelu „viđeno – kupljeno“, što isključuje sve naknadne prigovore kupca.</w:t>
      </w:r>
    </w:p>
    <w:p w:rsidRDefault="009152C4" w:rsidP="009152C4" w:rsidR="009152C4" w:rsidRPr="009152C4">
      <w:pPr>
        <w:pStyle w:val="Odlomakpopisa"/>
        <w:spacing w:after="0"/>
      </w:pPr>
    </w:p>
    <w:p w:rsidRDefault="009152C4" w:rsidP="009152C4" w:rsidR="009152C4" w:rsidRPr="009152C4">
      <w:pPr>
        <w:numPr>
          <w:ilvl w:val="0"/>
          <w:numId w:val="51"/>
        </w:numPr>
        <w:tabs>
          <w:tab w:pos="0" w:val="num"/>
        </w:tabs>
        <w:spacing w:after="0"/>
        <w:ind w:firstLine="0" w:left="0"/>
        <w:jc w:val="both"/>
      </w:pPr>
      <w:r w:rsidRPr="009152C4">
        <w:t xml:space="preserve">Zainteresirane osobe mogu razgledati nekretnine koje su predmet prodaje,  uz prethodni dogovor sa stečajnim upraviteljem Nenadom </w:t>
      </w:r>
      <w:proofErr w:type="spellStart"/>
      <w:r w:rsidRPr="009152C4">
        <w:t>Homarom</w:t>
      </w:r>
      <w:proofErr w:type="spellEnd"/>
      <w:r w:rsidRPr="009152C4">
        <w:t xml:space="preserve"> na broj telefona 098 407 337.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spacing w:after="0"/>
        <w:jc w:val="center"/>
      </w:pPr>
      <w:r w:rsidRPr="009152C4">
        <w:t>Obrazloženje</w:t>
      </w:r>
    </w:p>
    <w:p w:rsidRDefault="009152C4" w:rsidP="009152C4" w:rsidR="009152C4" w:rsidRPr="009152C4">
      <w:pPr>
        <w:spacing w:after="0"/>
        <w:jc w:val="both"/>
      </w:pPr>
      <w:r w:rsidRPr="009152C4">
        <w:tab/>
      </w:r>
    </w:p>
    <w:p w:rsidRDefault="009152C4" w:rsidP="009152C4" w:rsidR="009152C4" w:rsidRPr="009152C4">
      <w:pPr>
        <w:spacing w:after="0"/>
        <w:jc w:val="both"/>
      </w:pPr>
      <w:r w:rsidRPr="009152C4">
        <w:lastRenderedPageBreak/>
        <w:tab/>
        <w:t>Obzirom je četvrta javna dražba za prodaju nekretnina ostala bezuspješna sud je odredio petu javnu dražbu, time da je stečajni sudac, u smislu odredbe čl. 164. st. 6. SZ odredio da će se na petom ročištu nekretnine prodati za nižu vrijednost i to za iznos koji predstavlja iznos početne cijene s četvrtog dražbenog ročišta umanjen za 20%.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spacing w:after="0"/>
        <w:jc w:val="center"/>
      </w:pPr>
      <w:r w:rsidRPr="009152C4">
        <w:t xml:space="preserve">U Varaždinu, 2. svibnja 2016. </w:t>
      </w:r>
    </w:p>
    <w:p w:rsidRDefault="009152C4" w:rsidP="009152C4" w:rsidR="009152C4" w:rsidRPr="009152C4">
      <w:pPr>
        <w:spacing w:after="0"/>
      </w:pPr>
    </w:p>
    <w:p w:rsidRDefault="009152C4" w:rsidP="009152C4" w:rsidR="009152C4" w:rsidRPr="009152C4">
      <w:pPr>
        <w:spacing w:after="0"/>
        <w:jc w:val="both"/>
      </w:pPr>
      <w:r w:rsidRPr="009152C4">
        <w:t xml:space="preserve">                                                                                     Stečajni sudac: 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spacing w:after="0"/>
        <w:jc w:val="both"/>
      </w:pPr>
      <w:r w:rsidRPr="009152C4">
        <w:t xml:space="preserve">                                                                                 Iris Hatvalić </w:t>
      </w:r>
      <w:proofErr w:type="spellStart"/>
      <w:r w:rsidRPr="009152C4">
        <w:t>Nemec</w:t>
      </w:r>
      <w:proofErr w:type="spellEnd"/>
      <w:r w:rsidRPr="009152C4">
        <w:t>, v.r.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spacing w:after="0"/>
        <w:ind w:firstLine="708" w:left="3540"/>
        <w:jc w:val="both"/>
      </w:pPr>
      <w:r w:rsidRPr="009152C4">
        <w:t xml:space="preserve">  Za točnost </w:t>
      </w:r>
      <w:proofErr w:type="spellStart"/>
      <w:r w:rsidRPr="009152C4">
        <w:t>otpravka</w:t>
      </w:r>
      <w:proofErr w:type="spellEnd"/>
      <w:r w:rsidRPr="009152C4">
        <w:t xml:space="preserve">-ovlašteni službenik: 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spacing w:after="0"/>
        <w:jc w:val="both"/>
      </w:pPr>
      <w:r w:rsidRPr="009152C4">
        <w:t>Pouka o pravnom lijeku:</w:t>
      </w:r>
    </w:p>
    <w:p w:rsidRDefault="009152C4" w:rsidP="009152C4" w:rsidR="009152C4" w:rsidRPr="009152C4">
      <w:pPr>
        <w:spacing w:after="0"/>
        <w:jc w:val="both"/>
      </w:pPr>
      <w:r w:rsidRPr="009152C4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9152C4">
          <w:t>11. st</w:t>
        </w:r>
      </w:smartTag>
      <w:r w:rsidRPr="009152C4">
        <w:t>. 9. Stečajnog zakona).</w:t>
      </w:r>
    </w:p>
    <w:p w:rsidRDefault="009152C4" w:rsidP="009152C4" w:rsidR="009152C4" w:rsidRPr="009152C4">
      <w:pPr>
        <w:spacing w:after="0"/>
        <w:jc w:val="both"/>
      </w:pPr>
    </w:p>
    <w:p w:rsidRDefault="009152C4" w:rsidP="009152C4" w:rsidR="009152C4" w:rsidRPr="009152C4">
      <w:pPr>
        <w:spacing w:after="0"/>
        <w:jc w:val="both"/>
      </w:pPr>
      <w:r w:rsidRPr="009152C4">
        <w:t xml:space="preserve">DNA: 1. Stečajni upravitelj, Nenad </w:t>
      </w:r>
      <w:proofErr w:type="spellStart"/>
      <w:r w:rsidRPr="009152C4">
        <w:t>Homar</w:t>
      </w:r>
      <w:proofErr w:type="spellEnd"/>
      <w:r w:rsidRPr="009152C4">
        <w:t>, Dravska 1, 48000 Koprivnica</w:t>
      </w:r>
    </w:p>
    <w:p w:rsidRDefault="009152C4" w:rsidP="009152C4" w:rsidR="009152C4" w:rsidRPr="009152C4">
      <w:pPr>
        <w:spacing w:after="0"/>
        <w:jc w:val="both"/>
      </w:pPr>
      <w:r w:rsidRPr="009152C4">
        <w:t xml:space="preserve">          2. </w:t>
      </w:r>
      <w:proofErr w:type="spellStart"/>
      <w:r w:rsidRPr="009152C4">
        <w:t>Razlučnim</w:t>
      </w:r>
      <w:proofErr w:type="spellEnd"/>
      <w:r w:rsidRPr="009152C4">
        <w:t xml:space="preserve"> vjerovnicima:</w:t>
      </w:r>
    </w:p>
    <w:p w:rsidRDefault="009152C4" w:rsidP="009152C4" w:rsidR="009152C4" w:rsidRPr="009152C4">
      <w:pPr>
        <w:spacing w:after="0"/>
        <w:jc w:val="both"/>
      </w:pPr>
      <w:r w:rsidRPr="009152C4">
        <w:tab/>
        <w:t>- Republika Hrvatska,  zastupana po ŽDO Varaždin, Građansko upravni odjel</w:t>
      </w:r>
    </w:p>
    <w:p w:rsidRDefault="009152C4" w:rsidP="009152C4" w:rsidR="009152C4" w:rsidRPr="009152C4">
      <w:pPr>
        <w:spacing w:after="0"/>
        <w:ind w:left="708"/>
        <w:jc w:val="both"/>
      </w:pPr>
      <w:r w:rsidRPr="009152C4">
        <w:t>- Hrvatska banka za obnovu i razvitak, Strossmayerov trg 9, 10000 Zagreb</w:t>
      </w:r>
    </w:p>
    <w:p w:rsidRDefault="009152C4" w:rsidP="009152C4" w:rsidR="009152C4" w:rsidRPr="009152C4">
      <w:pPr>
        <w:spacing w:after="0"/>
        <w:jc w:val="both"/>
      </w:pPr>
      <w:r w:rsidRPr="009152C4">
        <w:t xml:space="preserve">          3. Oglasna ploča ovoga suda </w:t>
      </w:r>
    </w:p>
    <w:p w:rsidRDefault="009152C4" w:rsidP="009152C4" w:rsidR="009152C4" w:rsidRPr="009152C4">
      <w:pPr>
        <w:spacing w:after="0"/>
      </w:pPr>
    </w:p>
    <w:p w:rsidRDefault="00CB0EA4" w:rsidP="009152C4" w:rsidR="00CB0EA4" w:rsidRPr="009152C4">
      <w:pPr>
        <w:pStyle w:val="Naslovdokumenta"/>
        <w:spacing w:after="0"/>
        <w:rPr>
          <w:b w:val="false"/>
        </w:rPr>
      </w:pPr>
    </w:p>
    <w:p w:rsidRDefault="0071688E" w:rsidP="009152C4" w:rsidR="0071688E" w:rsidRPr="009152C4">
      <w:pPr>
        <w:pStyle w:val="Poetniodjeljak"/>
        <w:spacing w:after="0"/>
      </w:pPr>
    </w:p>
    <w:p w:rsidRDefault="00A21F0D" w:rsidP="009152C4" w:rsidR="00A21F0D" w:rsidRPr="009152C4">
      <w:pPr>
        <w:pStyle w:val="NormaleSPIS"/>
        <w:spacing w:after="0"/>
        <w:rPr>
          <w:noProof/>
        </w:rPr>
      </w:pPr>
    </w:p>
    <w:p w:rsidRDefault="00DA0242" w:rsidP="009152C4" w:rsidR="00DA0242" w:rsidRPr="009152C4">
      <w:pPr>
        <w:pStyle w:val="ZapisniarPotpis"/>
        <w:spacing w:after="0"/>
      </w:pPr>
    </w:p>
    <w:sectPr w:rsidSect="0032366B" w:rsidR="00DA0242" w:rsidRPr="009152C4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EB45BA7"/>
    <w:multiLevelType w:val="hybridMultilevel"/>
    <w:tmpl w:val="3230ABB2"/>
    <w:lvl w:tplc="A336ED9C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61EA0965"/>
    <w:multiLevelType w:val="hybridMultilevel"/>
    <w:tmpl w:val="03E26F4E"/>
    <w:lvl w:tplc="6AD295AA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848287E"/>
    <w:multiLevelType w:val="hybridMultilevel"/>
    <w:tmpl w:val="8C52C2EE"/>
    <w:lvl w:tplc="926CA38A" w:ilvl="0">
      <w:start w:val="1"/>
      <w:numFmt w:val="lowerLetter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5">
    <w:nsid w:val="7AAE3386"/>
    <w:multiLevelType w:val="hybridMultilevel"/>
    <w:tmpl w:val="ADFAE9A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6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2C4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904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St-25/2012-419</izvorni_sadrzaj>
    <derivirana_varijabla naziv="DomainObject.Oznaka_1">St-25/2012-419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Presigniran 1.4.2014. u ref. 4.</izvorni_sadrzaj>
    <derivirana_varijabla naziv="DomainObject.Predmet.Opis_1">Presigniran 1.4.2014. u ref. 4.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St-25/2012</izvorni_sadrzaj>
    <derivirana_varijabla naziv="DomainObject.Predmet.OznakaBroj_1">St-25/2012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-samo svežanj 14 u opticaju, ostali svežnjevi
u referadi 4</izvorni_sadrzaj>
    <derivirana_varijabla naziv="DomainObject.Predmet.PrimjedbaSuca_1">-samo svežanj 14 u opticaju, ostali svežnjevi
u referadi 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Validus dioničko društvo za upravljanje drugim društvima zastupanog po punomoćniku Odvjetničko društvo KARDUM I PARTNERI, javno trgovačko društvo</izvorni_sadrzaj>
    <derivirana_varijabla naziv="DomainObject.Predmet.ProtustrankaFormated_1">  Validus dioničko društvo za upravljanje drugim društvima zastupanog po punomoćniku Odvjetničko društvo KARDUM I PARTNERI, javno trgovačko društvo</derivirana_varijabla>
  </DomainObject.Predmet.ProtustrankaFormated>
  <DomainObject.Predmet.ProtustrankaFormatedOIB>
    <izvorni_sadrzaj>  Validus dioničko društvo za upravljanje drugim društvima, OIB 07838648475 zastupanog po punomoćniku Odvjetničko društvo KARDUM I PARTNERI, javno trgovačko društvo</izvorni_sadrzaj>
    <derivirana_varijabla naziv="DomainObject.Predmet.ProtustrankaFormatedOIB_1">  Validus dioničko društvo za upravljanje drugim društvima, OIB 07838648475 zastupanog po punomoćniku Odvjetničko društvo KARDUM I PARTNERI, javno trgovačko društvo</derivirana_varijabla>
  </DomainObject.Predmet.ProtustrankaFormatedOIB>
  <DomainObject.Predmet.ProtustrankaFormatedWithAdress>
    <izvorni_sadrzaj> Validus dioničko društvo za upravljanje drugim društvima, Anina Ulica 2, Varaždin zastupanog po punomoćniku Odvjetničko društvo KARDUM I PARTNERI, javno trgovačko društvo</izvorni_sadrzaj>
    <derivirana_varijabla naziv="DomainObject.Predmet.ProtustrankaFormatedWithAdress_1"> Validus dioničko društvo za upravljanje drugim društvima, Anina Ulica 2, Varaždin zastupanog po punomoćniku Odvjetničko društvo KARDUM I PARTNERI, javno trgovačko društvo</derivirana_varijabla>
  </DomainObject.Predmet.ProtustrankaFormatedWithAdress>
  <DomainObject.Predmet.ProtustrankaFormatedWithAdressOIB>
    <izvorni_sadrzaj> Validus dioničko društvo za upravljanje drugim društvima, OIB 07838648475, Anina Ulica 2, Varaždin zastupanog po punomoćniku Odvjetničko društvo KARDUM I PARTNERI, javno trgovačko društvo</izvorni_sadrzaj>
    <derivirana_varijabla naziv="DomainObject.Predmet.ProtustrankaFormatedWithAdressOIB_1"> Validus dioničko društvo za upravljanje drugim društvima, OIB 07838648475, Anina Ulica 2, Varaždin zastupanog po punomoćniku Odvjetničko društvo KARDUM I PARTNERI, javno trgovačko društvo</derivirana_varijabla>
  </DomainObject.Predmet.ProtustrankaFormatedWithAdressOIB>
  <DomainObject.Predmet.ProtustrankaWithAdress>
    <izvorni_sadrzaj>Validus dioničko društvo za upravljanje drugim društvima Anina Ulica 2, Varaždin</izvorni_sadrzaj>
    <derivirana_varijabla naziv="DomainObject.Predmet.ProtustrankaWithAdress_1">Validus dioničko društvo za upravljanje drugim društvima Anina Ulica 2, Varaždin</derivirana_varijabla>
  </DomainObject.Predmet.ProtustrankaWithAdress>
  <DomainObject.Predmet.ProtustrankaWithAdressOIB>
    <izvorni_sadrzaj>Validus dioničko društvo za upravljanje drugim društvima, OIB 07838648475, Anina Ulica 2, Varaždin</izvorni_sadrzaj>
    <derivirana_varijabla naziv="DomainObject.Predmet.ProtustrankaWithAdressOIB_1">Validus dioničko društvo za upravljanje drugim društvima, OIB 07838648475, Anina Ulica 2, Varaždin</derivirana_varijabla>
  </DomainObject.Predmet.ProtustrankaWithAdressOIB>
  <DomainObject.Predmet.ProtustrankaNazivFormated>
    <izvorni_sadrzaj>Validus dioničko društvo za upravljanje drugim društvima</izvorni_sadrzaj>
    <derivirana_varijabla naziv="DomainObject.Predmet.ProtustrankaNazivFormated_1">Validus dioničko društvo za upravljanje drugim društvima</derivirana_varijabla>
  </DomainObject.Predmet.ProtustrankaNazivFormated>
  <DomainObject.Predmet.ProtustrankaNazivFormatedOIB>
    <izvorni_sadrzaj>Validus dioničko društvo za upravljanje drugim društvima, OIB 07838648475</izvorni_sadrzaj>
    <derivirana_varijabla naziv="DomainObject.Predmet.ProtustrankaNazivFormatedOIB_1">Validus dioničko društvo za upravljanje drugim društvima, OIB 07838648475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 Građansko upravni odjel</izvorni_sadrzaj>
    <derivirana_varijabla naziv="DomainObject.Predmet.StrankaFormated_1">  Porezna uprava Varaždin zastupanog po punomoćniku ŽUPANIJSKO DRŽAVNO ODVJETNIŠTVO U VARAŽDINU Građansko upravni odjel</derivirana_varijabla>
  </DomainObject.Predmet.StrankaFormated>
  <DomainObject.Predmet.StrankaFormatedOIB>
    <izvorni_sadrzaj>  Porezna uprava Varaždin zastupanog po punomoćniku ŽUPANIJSKO DRŽAVNO ODVJETNIŠTVO U VARAŽDINU Građansko upravni odjel</izvorni_sadrzaj>
    <derivirana_varijabla naziv="DomainObject.Predmet.StrankaFormatedOIB_1">  Porezna uprava Varaždin zastupanog po punomoćniku ŽUPANIJSKO DRŽAVNO ODVJETNIŠTVO U VARAŽDINU Građansko upravni odjel</derivirana_varijabla>
  </DomainObject.Predmet.StrankaFormatedOIB>
  <DomainObject.Predmet.StrankaFormatedWithAdress>
    <izvorni_sadrzaj> Porezna uprava Varaždin, Graberje 1, 42000 Varaždin zastupanog po punomoćniku ŽUPANIJSKO DRŽAVNO ODVJETNIŠTVO U VARAŽDINU Građansko upravni odjel</izvorni_sadrzaj>
    <derivirana_varijabla naziv="DomainObject.Predmet.StrankaFormatedWithAdress_1"> Porezna uprava Varaždin, Graberje 1, 42000 Varaždin zastupanog po punomoćniku ŽUPANIJSKO DRŽAVNO ODVJETNIŠTVO U VARAŽDINU Građansko upravni odjel</derivirana_varijabla>
  </DomainObject.Predmet.StrankaFormatedWithAdress>
  <DomainObject.Predmet.StrankaFormatedWithAdressOIB>
    <izvorni_sadrzaj> Porezna uprava Varaždin, Graberje 1, 42000 Varaždin zastupanog po punomoćniku ŽUPANIJSKO DRŽAVNO ODVJETNIŠTVO U VARAŽDINU Građansko upravni odjel</izvorni_sadrzaj>
    <derivirana_varijabla naziv="DomainObject.Predmet.StrankaFormatedWithAdressOIB_1"> Porezna uprava Varaždin, Graberje 1, 42000 Varaždin zastupanog po punomoćniku ŽUPANIJSKO DRŽAVNO ODVJETNIŠTVO U VARAŽDINU Građansko upravni odjel</derivirana_varijabla>
  </DomainObject.Predmet.StrankaFormatedWithAdressOIB>
  <DomainObject.Predmet.StrankaWithAdress>
    <izvorni_sadrzaj>Porezna uprava Varaždin Graberje 1,42000 Varaždin</izvorni_sadrzaj>
    <derivirana_varijabla naziv="DomainObject.Predmet.StrankaWithAdress_1">Porezna uprava Varaždin Graberje 1,42000 Varaždin</derivirana_varijabla>
  </DomainObject.Predmet.StrankaWithAdress>
  <DomainObject.Predmet.StrankaWithAdressOIB>
    <izvorni_sadrzaj>Porezna uprava Varaždin, Graberje 1,42000 Varaždin</izvorni_sadrzaj>
    <derivirana_varijabla naziv="DomainObject.Predmet.StrankaWithAdressOIB_1">Porezna uprava Varaždin, Graberje 1,42000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Varaždin zastupanog po punomoćniku ŽUPANIJSKO DRŽAVNO ODVJETNIŠTVO U VARAŽDINU Građansko upravni odjel</item>
    </izvorni_sadrzaj>
    <derivirana_varijabla naziv="DomainObject.Predmet.StrankaListFormated_1">
      <item>Porezna uprava Varaždin zastupanog po punomoćniku ŽUPANIJSKO DRŽAVNO ODVJETNIŠTVO U VARAŽDINU Građansko upravni odjel</item>
    </derivirana_varijabla>
  </DomainObject.Predmet.StrankaListFormated>
  <DomainObject.Predmet.StrankaListFormatedOIB>
    <izvorni_sadrzaj>
      <item>Porezna uprava Varaždin zastupanog po punomoćniku ŽUPANIJSKO DRŽAVNO ODVJETNIŠTVO U VARAŽDINU Građansko upravni odjel</item>
    </izvorni_sadrzaj>
    <derivirana_varijabla naziv="DomainObject.Predmet.StrankaListFormatedOIB_1">
      <item>Porezna uprava Varaždin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_1">
      <item>Porezna uprava Varaždin, Graberje 1, 42000 Varaždin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Varaždin, Graberje 1, 42000 Varaždin zastupanog po punomoćniku ŽUPANIJSKO DRŽAVNO ODVJETNIŠTVO U VARAŽDINU Građansko upravni odjel</item>
    </izvorni_sadrzaj>
    <derivirana_varijabla naziv="DomainObject.Predmet.StrankaListFormatedWithAdressOIB_1">
      <item>Porezna uprava Varaždin, Graberje 1, 42000 Varaždin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Validus dioničko društvo za upravljanje drugim društvima zastupanog po punomoćniku Odvjetničko društvo KARDUM I PARTNERI, javno trgovačko društvo</item>
    </izvorni_sadrzaj>
    <derivirana_varijabla naziv="DomainObject.Predmet.ProtuStrankaListFormated_1">
      <item>Validus dioničko društvo za upravljanje drugim društvima zastupanog po punomoćniku Odvjetničko društvo KARDUM I PARTNERI, javno trgovačko društvo</item>
    </derivirana_varijabla>
  </DomainObject.Predmet.ProtuStrankaListFormated>
  <DomainObject.Predmet.ProtuStrankaListFormatedOIB>
    <izvorni_sadrzaj>
      <item>Validus dioničko društvo za upravljanje drugim društvima, OIB 07838648475 zastupanog po punomoćniku Odvjetničko društvo KARDUM I PARTNERI, javno trgovačko društvo</item>
    </izvorni_sadrzaj>
    <derivirana_varijabla naziv="DomainObject.Predmet.ProtuStrankaListFormatedOIB_1">
      <item>Validus dioničko društvo za upravljanje drugim društvima, OIB 07838648475 zastupanog po punomoćniku Odvjetničko društvo KARDUM I PARTNERI, javno trgovačko društvo</item>
    </derivirana_varijabla>
  </DomainObject.Predmet.ProtuStrankaListFormatedOIB>
  <DomainObject.Predmet.ProtuStrankaListFormatedWithAdress>
    <izvorni_sadrzaj>
      <item>Validus dioničko društvo za upravljanje drugim društvima, Anina Ulica 2, Varaždin zastupanog po punomoćniku Odvjetničko društvo KARDUM I PARTNERI, javno trgovačko društvo</item>
    </izvorni_sadrzaj>
    <derivirana_varijabla naziv="DomainObject.Predmet.ProtuStrankaListFormatedWithAdress_1">
      <item>Validus dioničko društvo za upravljanje drugim društvima, Anina Ulica 2, Varaždin zastupanog po punomoćniku Odvjetničko društvo KARDUM I PARTNERI, javno trgovačko društvo</item>
    </derivirana_varijabla>
  </DomainObject.Predmet.ProtuStrankaListFormatedWithAdress>
  <DomainObject.Predmet.ProtuStrankaListFormatedWithAdressOIB>
    <izvorni_sadrzaj>
      <item>Validus dioničko društvo za upravljanje drugim društvima, OIB 07838648475, Anina Ulica 2, Varaždin zastupanog po punomoćniku Odvjetničko društvo KARDUM I PARTNERI, javno trgovačko društvo</item>
    </izvorni_sadrzaj>
    <derivirana_varijabla naziv="DomainObject.Predmet.ProtuStrankaListFormatedWithAdressOIB_1">
      <item>Validus dioničko društvo za upravljanje drugim društvima, OIB 07838648475, Anina Ulica 2, Varaždin zastupanog po punomoćniku Odvjetničko društvo KARDUM I PARTNERI, javno trgovačko društvo</item>
    </derivirana_varijabla>
  </DomainObject.Predmet.ProtuStrankaListFormatedWithAdressOIB>
  <DomainObject.Predmet.ProtuStrankaListNazivFormated>
    <izvorni_sadrzaj>
      <item>Validus dioničko društvo za upravljanje drugim društvima</item>
    </izvorni_sadrzaj>
    <derivirana_varijabla naziv="DomainObject.Predmet.ProtuStrankaListNazivFormated_1">
      <item>Validus dioničko društvo za upravljanje drugim društvima</item>
    </derivirana_varijabla>
  </DomainObject.Predmet.ProtuStrankaListNazivFormated>
  <DomainObject.Predmet.ProtuStrankaListNazivFormatedOIB>
    <izvorni_sadrzaj>
      <item>Validus dioničko društvo za upravljanje drugim društvima, OIB 07838648475</item>
    </izvorni_sadrzaj>
    <derivirana_varijabla naziv="DomainObject.Predmet.ProtuStrankaListNazivFormatedOIB_1">
      <item>Validus dioničko društvo za upravljanje drugim društvima, OIB 07838648475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Formated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FormatedOIB_1">
      <item>ŽUPANIJSKO DRŽAVNO ODVJETNIŠTVO U VARAŽDINU Građansko upravni odjel punomoćnik sudionika u postupku Porezna uprava Varaždin</item>
      <item>RAIFFEISENBANK AUSTRIA d.d.</item>
      <item>Josip Šeremet</item>
      <item>Miljenko Gilić</item>
      <item>Odvjetničko društvo KARDUM I PARTNERI, javno trgovačko društvo, OIB 89572362876 punomoćnik sudionika u postupku Validus dioničko društvo za upravljanje drugim društvima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izvorni_sadrzaj>
    <derivirana_varijabla naziv="DomainObject.Predmet.OstaliListFormatedWithAdress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Savski Gaj XIII. put 6, 10000 Zagreb</item>
      <item>SREDIŠNJE KLIRINŠKO DEPOZITARNO DRUŠTVO, dioničko društvo,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Dravska 1, 48000 Koprivnica</item>
      <item>Visoki trgovački sud RH, Berislavićeva 11, 10000 Zagreb</item>
      <item>HUDEK-TRGOTRANS društvo s ograničenom odgovornošću, Biljevec 77, Biljevec</item>
      <item>ZOU Dalibor Gradinšćak i Dina Galić, Pavlinska 5, 42000 Varaždin</item>
      <item>KARLOVAČKA BANKA dioničko društvo, Ivana Gorana Kovačića 1, Karlovac</item>
      <item>Raiffeisenbank Austria d.d., Petrinjska 59, 10000 Zagreb</item>
      <item>Odvjetničko društvo  Glamuzina &amp; Grošeta, Krajiška 27, 10000 Zagreb</item>
      <item>Dubravko Žganec, Mihovila Pavleka 12, 42000 Varaždin</item>
      <item>CROATIA LLOYD, d.d. za reosiguranje, Ulica Grada Vukovara 62, 10000 Zagreb</item>
      <item>David Ilijevski, STRMEC, T. Ujevića 16, 10431 Sveta Nedjelja</item>
      <item>Odvjetničko društvo Andreis &amp; partneri, P. Hatza 8, 10000 Zagreb</item>
      <item>PODRAVKA prehrambena industrija, d.d., A. Starčevića 32, 48000 Koprivnica</item>
      <item>Hrvatska banka za obnovu i razvitak, Strossmayerov trg 9, 10000 Zagreb</item>
      <item>Postbank BH Poštanska banka Bosne i Hercegovine, Put života 2, SARAJEVO</item>
      <item>Divjak, Topić &amp; Bahtijarević odvjetničko društvo d.o.o., Ivana Lučića 2/A, 10000 Zagreb</item>
      <item>RINO BARBIĆ, Vrisna bb, 21465 Jelsa</item>
      <item>Odvjetničko društvo Župić i partneri, Ulica grada Vukovara 269f, 10000 Zagreb</item>
      <item>CROATIAINSPECT kontrola kvalitete i kvantitete robe d.o.o.,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Radnička cesta 52, Zagreb</item>
      <item>Gugić &amp; Kovačić - odvjetničko društvo društvo s ograničenom odgovornošću,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Anina 2, 42000 Varaždin</item>
      <item>Odvjetničko društvo Porobija i Špoljarić, društvo s ograničenom odgovornošću, Kolodvorska Ulica 12, 42000 Varaždin</item>
      <item>Milan Horvat, Trenkova 9,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izvorni_sadrzaj>
    <derivirana_varijabla naziv="DomainObject.Predmet.OstaliListFormatedWithAdressOIB_1">
      <item>ŽUPANIJSKO DRŽAVNO ODVJETNIŠTVO U VARAŽDINU Građansko upravni odjel, 42000 Varaždin punomoćnik sudionika u postupku Porezna uprava Varaždin</item>
      <item>RAIFFEISENBANK AUSTRIA d.d., Petrinjska 59, 10000 Zagreb</item>
      <item>Josip Šeremet, Antuna Stipančića 29, 10000 Zagreb</item>
      <item>Miljenko Gilić, Rudeška cesta  136, 10000 Zagreb</item>
      <item>Odvjetničko društvo KARDUM I PARTNERI, javno trgovačko društvo, OIB 89572362876, Mihanovićeva 14, 10000 Zagreb punomoćnik sudionika u postupku Validus dioničko društvo za upravljanje drugim društvima</item>
      <item>Financijska agencija Zagreb, Vrtni put 3, 10000 Zagreb</item>
      <item>FINA Poslovnica Varaždin, A. Cesarca 2, 42000 Varaždin</item>
      <item>OPĆINSKI SUD U VARAŽDINU, B. Radića 2, 42000 Varaždin</item>
      <item>David Ilijevski, direktor dužnika, STRMEC, T. Ujevića 16, 10431 Sveta Nedjelja</item>
      <item>NARODNE NOVINE, dioničko društvo za izdavanje i tiskanje Službenog lista Republike Hrvatske, službenih i drugih obrazaca te , OIB 64546066176, Savski Gaj XIII. put 6, 10000 Zagreb</item>
      <item>SREDIŠNJE KLIRINŠKO DEPOZITARNO DRUŠTVO, dioničko društvo, OIB 64406809162, Heinzelova 62/a, 10000 Zagreb</item>
      <item>Sudski registar TS Varaždin</item>
      <item>Računovodstvo TS Varaždin</item>
      <item>Općinski sud u Sinju (Z.k. odjel), Petrovac 3, 21230 Sinj</item>
      <item>Općinski sud u Starom Gradu (Z.k. odjel), Nova riva 3, 21460 Stari Grad</item>
      <item>Općinski sud u Varaždinu (Z.k. odjel.), Ul. braće Radić 2, 42000 Varaždin</item>
      <item>Općinski sud u Slavonskom Brodu (Z.k. odjel), Trg pobjede 13, 35000 Slavonski Brod</item>
      <item>Nenad Homar, OIB 11719729882, Dravska 1, 48000 Koprivnica</item>
      <item>Visoki trgovački sud RH, Berislavićeva 11, 10000 Zagreb</item>
      <item>HUDEK-TRGOTRANS društvo s ograničenom odgovornošću, OIB 66718146008, Biljevec 77, Biljevec</item>
      <item>ZOU Dalibor Gradinšćak i Dina Galić, Pavlinska 5, 42000 Varaždin</item>
      <item>KARLOVAČKA BANKA dioničko društvo, OIB 08106331075, Ivana Gorana Kovačića 1, Karlovac</item>
      <item>Raiffeisenbank Austria d.d., OIB 53056966535, Petrinjska 59, 10000 Zagreb</item>
      <item>Odvjetničko društvo  Glamuzina &amp; Grošeta, Krajiška 27, 10000 Zagreb</item>
      <item>Dubravko Žganec, OIB 91016699572, Mihovila Pavleka 12, 42000 Varaždin</item>
      <item>CROATIA LLOYD, d.d. za reosiguranje, OIB 23508929264, Ulica Grada Vukovara 62, 10000 Zagreb</item>
      <item>David Ilijevski, STRMEC, T. Ujevića 16, 10431 Sveta Nedjelja</item>
      <item>Odvjetničko društvo Andreis &amp; partneri, P. Hatza 8, 10000 Zagreb</item>
      <item>PODRAVKA prehrambena industrija, d.d., OIB 18928523252, A. Starčevića 32, 48000 Koprivnica</item>
      <item>Hrvatska banka za obnovu i razvitak, OIB 26702280390, Strossmayerov trg 9, 10000 Zagreb</item>
      <item>Postbank BH Poštanska banka Bosne i Hercegovine, Put života 2, SARAJEVO</item>
      <item>Divjak, Topić &amp; Bahtijarević odvjetničko društvo d.o.o., OIB 58186870694, Ivana Lučića 2/A, 10000 Zagreb</item>
      <item>RINO BARBIĆ, Vrisna bb, 21465 Jelsa</item>
      <item>Odvjetničko društvo Župić i partneri, Ulica grada Vukovara 269f, 10000 Zagreb</item>
      <item>CROATIAINSPECT kontrola kvalitete i kvantitete robe d.o.o., OIB 17295810199, Tkalčićeva 7, 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 Zagreb</item>
      <item>Gugić &amp; Kovačić - odvjetničko društvo društvo s ograničenom odgovornošću, OIB 13484501240, Radnička cesta 52, Zagreb</item>
      <item>RH Općinski sud u Gospiću, Zemljišnoknjižni odjel sa sjedištem u Otočcu</item>
      <item>Oglasna ploča suda</item>
      <item>Odvjetničko društvo Glamuzina &amp; Grošeta, pun. RBA, Krajiška 27, 10000 Zagreb</item>
      <item>Dječji vrtić DJEČJI SVIJET, OIB 77869547920, Anina 2, 42000 Varaždin</item>
      <item>Odvjetničko društvo Porobija i Špoljarić, društvo s ograničenom odgovornošću, OIB 02347849218, Kolodvorska Ulica 12, 42000 Varaždin</item>
      <item>Milan Horvat, OIB 02735208578, Trenkova 9,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OstaliListNazivFormated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OstaliListNazivFormated>
  <DomainObject.Predmet.OstaliListNazivFormatedOIB>
    <izvorni_sadrzaj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izvorni_sadrzaj>
    <derivirana_varijabla naziv="DomainObject.Predmet.OstaliListNazivFormatedOIB_1">
      <item>ŽUPANIJSKO DRŽAVNO ODVJETNIŠTVO U VARAŽDINU Građansko upravni odjel</item>
      <item>RAIFFEISENBANK AUSTRIA d.d.</item>
      <item>Josip Šeremet</item>
      <item>Miljenko Gilić</item>
      <item>Odvjetničko društvo KARDUM I PARTNERI, javno trgovačko društvo, OIB 89572362876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, OIB 64546066176</item>
      <item>SREDIŠNJE KLIRINŠKO DEPOZITARNO DRUŠTVO, dioničko društvo, OIB 64406809162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Homar, OIB 11719729882</item>
      <item>Visoki trgovački sud RH</item>
      <item>HUDEK-TRGOTRANS društvo s ograničenom odgovornošću, OIB 66718146008</item>
      <item>ZOU Dalibor Gradinšćak i Dina Galić</item>
      <item>KARLOVAČKA BANKA dioničko društvo, OIB 08106331075</item>
      <item>Raiffeisenbank Austria d.d., OIB 53056966535</item>
      <item>Odvjetničko društvo  Glamuzina &amp; Grošeta</item>
      <item>Dubravko Žganec, OIB 91016699572</item>
      <item>CROATIA LLOYD, d.d. za reosiguranje, OIB 23508929264</item>
      <item>David Ilijevski</item>
      <item>Odvjetničko društvo Andreis &amp; partneri</item>
      <item>PODRAVKA prehrambena industrija, d.d., OIB 18928523252</item>
      <item>Hrvatska banka za obnovu i razvitak, OIB 26702280390</item>
      <item>Postbank BH Poštanska banka Bosne i Hercegovine</item>
      <item>Divjak, Topić &amp; Bahtijarević odvjetničko društvo d.o.o., OIB 58186870694</item>
      <item>RINO BARBIĆ</item>
      <item>Odvjetničko društvo Župić i partneri</item>
      <item>CROATIAINSPECT kontrola kvalitete i kvantitete robe d.o.o., OIB 17295810199</item>
      <item>TOMO BOŽIĆ, zamjenik ŽDO</item>
      <item>NINO BARTULOVIĆ, za Hrvatsku poštansku banku d.d.</item>
      <item>OGLASNA PLOČA SUDA</item>
      <item>Gugić &amp; Kovačić - odvjetničko društvo društvo s ograničenom odgovornošću, OIB 13484501240</item>
      <item>Gugić &amp; Kovačić - odvjetničko društvo društvo s ograničenom odgovornošću, OIB 13484501240</item>
      <item>RH Općinski sud u Gospiću, Zemljišnoknjižni odjel sa sjedištem u Otočcu</item>
      <item>Oglasna ploča suda</item>
      <item>Odvjetničko društvo Glamuzina &amp; Grošeta, pun. RBA</item>
      <item>Dječji vrtić DJEČJI SVIJET, OIB 77869547920</item>
      <item>Odvjetničko društvo Porobija i Špoljarić, društvo s ograničenom odgovornošću, OIB 02347849218</item>
      <item>Milan Horvat, OIB 02735208578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St-25/2012-419</izvorni_sadrzaj>
    <derivirana_varijabla naziv="DomainObject.PoslovniBrojDokumenta_1">St-25/2012-419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Validus dioničko društvo za upravljanje drugim društvima</izvorni_sadrzaj>
    <derivirana_varijabla naziv="DomainObject.Predmet.ProtustrankaIDrugi_1">Validus dioničko društvo za upravljanje drugim društvima</derivirana_varijabla>
  </DomainObject.Predmet.ProtustrankaIDrugi>
  <DomainObject.Predmet.StrankaIDrugiAdressOIB>
    <izvorni_sadrzaj>Porezna uprava Varaždin, Graberje 1, 42000 Varaždin</izvorni_sadrzaj>
    <derivirana_varijabla naziv="DomainObject.Predmet.StrankaIDrugiAdressOIB_1">Porezna uprava Varaždin, Graberje 1, 42000 Varaždin</derivirana_varijabla>
  </DomainObject.Predmet.StrankaIDrugiAdressOIB>
  <DomainObject.Predmet.ProtustrankaIDrugiAdressOIB>
    <izvorni_sadrzaj>Validus dioničko društvo za upravljanje drugim društvima, OIB 07838648475, Anina Ulica 2, Varaždin</izvorni_sadrzaj>
    <derivirana_varijabla naziv="DomainObject.Predmet.ProtustrankaIDrugiAdressOIB_1">Validus dioničko društvo za upravljanje drugim društvima, OIB 07838648475, Anina Ulica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izvorni_sadrzaj>
    <derivirana_varijabla naziv="DomainObject.Predmet.SudioniciListNaziv_1">
      <item>Validus dioničko društvo za upravljanje drugim društvima</item>
      <item>ŽUPANIJSKO DRŽAVNO ODVJETNIŠTVO U VARAŽDINU Građansko upravni odjel</item>
      <item>Porezna uprava Varaždin</item>
      <item>RAIFFEISENBANK AUSTRIA d.d.</item>
      <item>Josip Šeremet</item>
      <item>Miljenko Gilić</item>
      <item>Odvjetničko društvo KARDUM I PARTNERI, javno trgovačko društvo</item>
      <item>Financijska agencija Zagreb</item>
      <item>FINA Poslovnica Varaždin</item>
      <item>OPĆINSKI SUD U VARAŽDINU</item>
      <item>David Ilijevski, direktor dužnika</item>
      <item>NARODNE NOVINE, dioničko društvo za izdavanje i tiskanje Službenog lista Republike Hrvatske, službenih i drugih obrazaca te </item>
      <item>SREDIŠNJE KLIRINŠKO DEPOZITARNO DRUŠTVO, dioničko društvo</item>
      <item>Sudski registar TS Varaždin</item>
      <item>Računovodstvo TS Varaždin</item>
      <item>Općinski sud u Sinju (Z.k. odjel)</item>
      <item>Općinski sud u Starom Gradu (Z.k. odjel)</item>
      <item>Općinski sud u Varaždinu (Z.k. odjel.)</item>
      <item>Općinski sud u Slavonskom Brodu (Z.k. odjel)</item>
      <item>Nenad Homar</item>
      <item>Visoki trgovački sud RH</item>
      <item>HUDEK-TRGOTRANS društvo s ograničenom odgovornošću</item>
      <item>ZOU Dalibor Gradinšćak i Dina Galić</item>
      <item>KARLOVAČKA BANKA dioničko društvo</item>
      <item>Raiffeisenbank Austria d.d.</item>
      <item>Odvjetničko društvo  Glamuzina &amp; Grošeta</item>
      <item>Dubravko Žganec</item>
      <item>CROATIA LLOYD, d.d. za reosiguranje</item>
      <item>David Ilijevski</item>
      <item>Odvjetničko društvo Andreis &amp; partneri</item>
      <item>PODRAVKA prehrambena industrija, d.d.</item>
      <item>Hrvatska banka za obnovu i razvitak</item>
      <item>Postbank BH Poštanska banka Bosne i Hercegovine</item>
      <item>Divjak, Topić &amp; Bahtijarević odvjetničko društvo d.o.o.</item>
      <item>RINO BARBIĆ</item>
      <item>Odvjetničko društvo Župić i partneri</item>
      <item>CROATIAINSPECT kontrola kvalitete i kvantitete robe d.o.o.</item>
      <item>TOMO BOŽIĆ, zamjenik ŽDO</item>
      <item>NINO BARTULOVIĆ, za Hrvatsku poštansku banku d.d.</item>
      <item>OGLASNA PLOČA SUDA</item>
      <item>Gugić &amp; Kovačić - odvjetničko društvo društvo s ograničenom odgovornošću</item>
      <item>Gugić &amp; Kovačić - odvjetničko društvo društvo s ograničenom odgovornošću</item>
      <item>RH Općinski sud u Gospiću, Zemljišnoknjižni odjel sa sjedištem u Otočcu</item>
      <item>Oglasna ploča suda</item>
      <item>Odvjetničko društvo Glamuzina &amp; Grošeta, pun. RBA</item>
      <item>Dječji vrtić DJEČJI SVIJET</item>
      <item>Odvjetničko društvo Porobija i Špoljarić, društvo s ograničenom odgovornošću</item>
      <item>Milan Horvat</item>
    </derivirana_varijabla>
  </DomainObject.Predmet.SudioniciListNaziv>
  <DomainObject.Predmet.SudioniciListAdressOIB>
    <izvorni_sadrzaj>
      <item>Validus dioničko društvo za upravljanje drugim društvima, OIB 07838648475, Anina Ulica 2,Varaždin</item>
      <item>ŽUPANIJSKO DRŽAVNO ODVJETNIŠTVO U VARAŽDINU Građansko upravni odjel, 42000 Varaždin</item>
      <item>Porezna uprava Varaždin,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izvorni_sadrzaj>
    <derivirana_varijabla naziv="DomainObject.Predmet.SudioniciListAdressOIB_1">
      <item>Validus dioničko društvo za upravljanje drugim društvima, OIB 07838648475, Anina Ulica 2,Varaždin</item>
      <item>ŽUPANIJSKO DRŽAVNO ODVJETNIŠTVO U VARAŽDINU Građansko upravni odjel, 42000 Varaždin</item>
      <item>Porezna uprava Varaždin, Graberje 1,42000 Varaždin</item>
      <item>RAIFFEISENBANK AUSTRIA d.d., Petrinjska 59,10000 Zagreb</item>
      <item>Josip Šeremet, Antuna Stipančića 29,10000 Zagreb</item>
      <item>Miljenko Gilić, Rudeška cesta  136,10000 Zagreb</item>
      <item>Odvjetničko društvo KARDUM I PARTNERI, javno trgovačko društvo, OIB 89572362876, Mihanovićeva 14,10000 Zagreb</item>
      <item>Financijska agencija Zagreb, Vrtni put 3,10000 Zagreb</item>
      <item>FINA Poslovnica Varaždin, A. Cesarca 2,42000 Varaždin</item>
      <item>OPĆINSKI SUD U VARAŽDINU, B. Radića 2,42000 Varaždin</item>
      <item>David Ilijevski, direktor dužnika, STRMEC, T. Ujevića 16,10431 Sveta Nedjelja</item>
      <item>NARODNE NOVINE, dioničko društvo za izdavanje i tiskanje Službenog lista Republike Hrvatske, službenih i drugih obrazaca te , OIB 64546066176, Savski Gaj XIII. put 6,10000 Zagreb</item>
      <item>SREDIŠNJE KLIRINŠKO DEPOZITARNO DRUŠTVO, dioničko društvo, OIB 64406809162, Heinzelova 62/a,10000 Zagreb</item>
      <item>Sudski registar TS Varaždin</item>
      <item>Računovodstvo TS Varaždin</item>
      <item>Općinski sud u Sinju (Z.k. odjel), Petrovac 3,21230 Sinj</item>
      <item>Općinski sud u Starom Gradu (Z.k. odjel), Nova riva 3,21460 Stari Grad</item>
      <item>Općinski sud u Varaždinu (Z.k. odjel.), Ul. braće Radić 2,42000 Varaždin</item>
      <item>Općinski sud u Slavonskom Brodu (Z.k. odjel), Trg pobjede 13,35000 Slavonski Brod</item>
      <item>Nenad Homar, OIB 11719729882, Dravska 1,48000 Koprivnica</item>
      <item>Visoki trgovački sud RH, Berislavićeva 11,10000 Zagreb</item>
      <item>HUDEK-TRGOTRANS društvo s ograničenom odgovornošću, OIB 66718146008, Biljevec 77,Biljevec</item>
      <item>ZOU Dalibor Gradinšćak i Dina Galić, Pavlinska 5,42000 Varaždin</item>
      <item>KARLOVAČKA BANKA dioničko društvo, OIB 08106331075, Ivana Gorana Kovačića 1,Karlovac</item>
      <item>Raiffeisenbank Austria d.d., OIB 53056966535, Petrinjska 59,10000 Zagreb</item>
      <item>Odvjetničko društvo  Glamuzina &amp; Grošeta, Krajiška 27,10000 Zagreb</item>
      <item>Dubravko Žganec, OIB 91016699572, Mihovila Pavleka 12,42000 Varaždin</item>
      <item>CROATIA LLOYD, d.d. za reosiguranje, OIB 23508929264, Ulica Grada Vukovara 62,10000 Zagreb</item>
      <item>David Ilijevski, STRMEC, T. Ujevića 16,10431 Sveta Nedjelja</item>
      <item>Odvjetničko društvo Andreis &amp; partneri, P. Hatza 8,10000 Zagreb</item>
      <item>PODRAVKA prehrambena industrija, d.d., OIB 18928523252, A. Starčevića 32,48000 Koprivnica</item>
      <item>Hrvatska banka za obnovu i razvitak, OIB 26702280390, Strossmayerov trg 9,10000 Zagreb</item>
      <item>Postbank BH Poštanska banka Bosne i Hercegovine, Put života 2,SARAJEVO</item>
      <item>Divjak, Topić &amp; Bahtijarević odvjetničko društvo d.o.o., OIB 58186870694, Ivana Lučića 2/A,10000 Zagreb</item>
      <item>RINO BARBIĆ, Vrisna bb,21465 Jelsa</item>
      <item>Odvjetničko društvo Župić i partneri, Ulica grada Vukovara 269f,10000 Zagreb</item>
      <item>CROATIAINSPECT kontrola kvalitete i kvantitete robe d.o.o., OIB 17295810199, Tkalčićeva 7,10000 Zagreb</item>
      <item>TOMO BOŽIĆ, zamjenik ŽDO</item>
      <item>NINO BARTULOVIĆ, za Hrvatsku poštansku banku d.d.</item>
      <item>OGLASNA PLOČA SUDA</item>
      <item>Gugić &amp; Kovačić - odvjetničko društvo društvo s ograničenom odgovornošću, OIB 13484501240, Radnička cesta 52,Zagreb</item>
      <item>Gugić &amp; Kovačić - odvjetničko društvo društvo s ograničenom odgovornošću, OIB 13484501240, Radnička cesta 52,Zagreb</item>
      <item>RH Općinski sud u Gospiću, Zemljišnoknjižni odjel sa sjedištem u Otočcu</item>
      <item>Oglasna ploča suda</item>
      <item>Odvjetničko društvo Glamuzina &amp; Grošeta, pun. RBA, Krajiška 27,10000 Zagreb</item>
      <item>Dječji vrtić DJEČJI SVIJET, OIB 77869547920, Anina 2,42000 Varaždin</item>
      <item>Odvjetničko društvo Porobija i Špoljarić, društvo s ograničenom odgovornošću, OIB 02347849218, Kolodvorska Ulica 12,42000 Varaždin</item>
      <item>Milan Horvat, OIB 02735208578, Trenkova 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0EB9F5-6193-4B37-84EF-E70EECBE05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3900</properties:Words>
  <properties:Characters>17441</properties:Characters>
  <properties:Lines>460</properties:Lines>
  <properties:Paragraphs>209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2016-05-03T13:01:00Z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10</vt:i4>
  </prop:property>
  <prop:property name="Naslov" pid="5" fmtid="{D5CDD505-2E9C-101B-9397-08002B2CF9AE}">
    <vt:lpwstr>St-25/2012-419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