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98ee3" w14:paraId="7598ee3" w:rsidRDefault="00C42814" w:rsidP="00C42814" w:rsidR="00C42814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bCs/>
          <w:noProof/>
          <w:lang w:eastAsia="hr-HR" w:val="hr-HR"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2814" w:rsidP="00C42814" w:rsidR="00C42814"/>
    <w:p w:rsidRDefault="00C42814" w:rsidP="00C42814" w:rsidR="00C4281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C42814" w:rsidP="00C42814" w:rsidR="00C4281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C42814" w:rsidP="00C42814" w:rsidR="00C42814"/>
    <w:p w:rsidRDefault="00C42814" w:rsidP="00C42814" w:rsidR="00C42814"/>
    <w:p w:rsidRDefault="00ED5F96" w:rsidP="00C42814" w:rsidR="00ED5F96"/>
    <w:p w:rsidRDefault="00C42814" w:rsidP="00C42814" w:rsidR="00C42814">
      <w:pPr>
        <w:jc w:val="center"/>
      </w:pPr>
      <w:r>
        <w:t>R E P U B L I K A   H R V A T S K A</w:t>
      </w:r>
    </w:p>
    <w:p w:rsidRDefault="00C42814" w:rsidP="00C42814" w:rsidR="00C42814">
      <w:pPr>
        <w:jc w:val="center"/>
      </w:pPr>
      <w:r>
        <w:t>R J E Š E N J E</w:t>
      </w:r>
    </w:p>
    <w:p w:rsidRDefault="00C42814" w:rsidP="00C42814" w:rsidR="00C42814">
      <w:pPr>
        <w:rPr>
          <w:b/>
        </w:rPr>
      </w:pPr>
    </w:p>
    <w:p w:rsidRDefault="00C42814" w:rsidP="00C42814" w:rsidR="00C42814">
      <w:pPr>
        <w:rPr>
          <w:b/>
        </w:rPr>
      </w:pPr>
    </w:p>
    <w:p w:rsidRDefault="00C42814" w:rsidP="00C42814" w:rsidR="00C42814">
      <w:pPr>
        <w:pStyle w:val="Tijeloteksta"/>
      </w:pPr>
      <w:r>
        <w:tab/>
        <w:t xml:space="preserve">Trgovački sud u Osijeku, po sucu pojedincu Jadranki Herman kao stečajnom sucu, u stečajnom postupku nad dužnikom </w:t>
      </w:r>
      <w:r w:rsidR="0096209B">
        <w:t>GEODETSKI ZAVOD, Zavod za projektiranje i izvođenje geodetskih radova, dioničko društvo, u stečaju, Osijek, L. Jagera 4, MBS: 030028732, OIB: 80480339029</w:t>
      </w:r>
      <w:r>
        <w:t>,</w:t>
      </w:r>
      <w:r w:rsidR="0054146C">
        <w:t xml:space="preserve"> nakon ispitnog ročišta održanog dana  14. prosinca 2016. gdoine, dana 19. prosinca 2016., </w:t>
      </w:r>
    </w:p>
    <w:p w:rsidRDefault="00C42814" w:rsidP="00C42814" w:rsidR="00C42814">
      <w:pPr>
        <w:jc w:val="both"/>
      </w:pPr>
    </w:p>
    <w:p w:rsidRDefault="00C42814" w:rsidP="00C42814" w:rsidR="00C42814">
      <w:pPr>
        <w:jc w:val="both"/>
      </w:pPr>
    </w:p>
    <w:p w:rsidRDefault="00C42814" w:rsidP="00C42814" w:rsidR="00C42814">
      <w:pPr>
        <w:jc w:val="center"/>
      </w:pPr>
      <w:r>
        <w:t>r i j e š i o   j e</w:t>
      </w:r>
    </w:p>
    <w:p w:rsidRDefault="0011551A" w:rsidP="00373856" w:rsidR="0011551A" w:rsidRPr="00F870B7">
      <w:pPr>
        <w:rPr>
          <w:lang w:val="hr-HR"/>
        </w:rPr>
      </w:pPr>
    </w:p>
    <w:p w:rsidRDefault="00373856" w:rsidP="00472346" w:rsidR="00DF110D" w:rsidRPr="00472346">
      <w:pPr>
        <w:ind w:firstLine="720"/>
        <w:rPr>
          <w:lang w:val="hr-HR"/>
        </w:rPr>
      </w:pPr>
      <w:r w:rsidRPr="00F870B7">
        <w:rPr>
          <w:lang w:val="hr-HR"/>
        </w:rPr>
        <w:t xml:space="preserve">1. </w:t>
      </w:r>
      <w:r w:rsidR="0011551A" w:rsidRPr="00F870B7">
        <w:t>Utvr</w:t>
      </w:r>
      <w:r w:rsidR="0011551A" w:rsidRPr="00F870B7">
        <w:rPr>
          <w:lang w:val="hr-HR"/>
        </w:rPr>
        <w:t>đ</w:t>
      </w:r>
      <w:r w:rsidR="0011551A" w:rsidRPr="00F870B7">
        <w:t>uju</w:t>
      </w:r>
      <w:r w:rsidR="0011551A" w:rsidRPr="00F870B7">
        <w:rPr>
          <w:lang w:val="hr-HR"/>
        </w:rPr>
        <w:t xml:space="preserve"> </w:t>
      </w:r>
      <w:r w:rsidR="0011551A" w:rsidRPr="00F870B7">
        <w:t>se</w:t>
      </w:r>
      <w:r w:rsidR="0011551A" w:rsidRPr="00F870B7">
        <w:rPr>
          <w:lang w:val="hr-HR"/>
        </w:rPr>
        <w:t xml:space="preserve"> </w:t>
      </w:r>
      <w:r w:rsidR="0011551A" w:rsidRPr="00F870B7">
        <w:t>slijede</w:t>
      </w:r>
      <w:r w:rsidR="0011551A" w:rsidRPr="00F870B7">
        <w:rPr>
          <w:lang w:val="hr-HR"/>
        </w:rPr>
        <w:t>ć</w:t>
      </w:r>
      <w:r w:rsidR="0011551A" w:rsidRPr="00F870B7">
        <w:t>e</w:t>
      </w:r>
      <w:r w:rsidR="0011551A" w:rsidRPr="00F870B7">
        <w:rPr>
          <w:lang w:val="hr-HR"/>
        </w:rPr>
        <w:t xml:space="preserve"> </w:t>
      </w:r>
      <w:r w:rsidR="0011551A" w:rsidRPr="00F870B7">
        <w:t>tra</w:t>
      </w:r>
      <w:r w:rsidR="0011551A" w:rsidRPr="00F870B7">
        <w:rPr>
          <w:lang w:val="hr-HR"/>
        </w:rPr>
        <w:t>ž</w:t>
      </w:r>
      <w:r w:rsidR="0011551A" w:rsidRPr="00F870B7">
        <w:t>bine</w:t>
      </w:r>
      <w:r w:rsidR="0011551A" w:rsidRPr="00F870B7">
        <w:rPr>
          <w:lang w:val="hr-HR"/>
        </w:rPr>
        <w:t xml:space="preserve"> </w:t>
      </w:r>
      <w:r w:rsidR="0011551A" w:rsidRPr="00F870B7">
        <w:t>vi</w:t>
      </w:r>
      <w:r w:rsidR="0011551A" w:rsidRPr="00F870B7">
        <w:rPr>
          <w:lang w:val="hr-HR"/>
        </w:rPr>
        <w:t>š</w:t>
      </w:r>
      <w:r w:rsidR="0011551A" w:rsidRPr="00F870B7">
        <w:t>ih</w:t>
      </w:r>
      <w:r w:rsidR="0011551A" w:rsidRPr="00F870B7">
        <w:rPr>
          <w:lang w:val="hr-HR"/>
        </w:rPr>
        <w:t xml:space="preserve"> </w:t>
      </w:r>
      <w:r w:rsidR="0011551A" w:rsidRPr="00F870B7">
        <w:t>isplatnih</w:t>
      </w:r>
      <w:r w:rsidR="0011551A" w:rsidRPr="00F870B7">
        <w:rPr>
          <w:lang w:val="hr-HR"/>
        </w:rPr>
        <w:t xml:space="preserve"> </w:t>
      </w:r>
      <w:r w:rsidR="0011551A" w:rsidRPr="00F870B7">
        <w:t>redova</w:t>
      </w:r>
      <w:r w:rsidR="0011551A" w:rsidRPr="00F870B7">
        <w:rPr>
          <w:lang w:val="hr-HR"/>
        </w:rPr>
        <w:t>:</w:t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</w:p>
    <w:p w:rsidRDefault="00DF110D" w:rsidP="00DF110D" w:rsidR="00DF110D">
      <w:pPr>
        <w:rPr>
          <w:b/>
        </w:rPr>
      </w:pPr>
    </w:p>
    <w:p w:rsidRDefault="00ED5F96" w:rsidP="00DF110D" w:rsidR="00ED5F96" w:rsidRPr="00F870B7">
      <w:pPr>
        <w:rPr>
          <w:b/>
        </w:rPr>
      </w:pPr>
    </w:p>
    <w:p w:rsidRDefault="00C42814" w:rsidP="00335E8E" w:rsidR="001F1AB1" w:rsidRPr="00C96E02">
      <w:pPr>
        <w:jc w:val="center"/>
      </w:pPr>
      <w:r>
        <w:t>I</w:t>
      </w:r>
      <w:r w:rsidR="001F1AB1" w:rsidRPr="00C96E02">
        <w:t xml:space="preserve">  VIŠI  ISPLATNI  RED</w:t>
      </w:r>
    </w:p>
    <w:p w:rsidRDefault="00A3487D" w:rsidP="006E7773" w:rsidR="00A3487D" w:rsidRPr="00F870B7">
      <w:pPr>
        <w:rPr>
          <w:b/>
        </w:rPr>
      </w:pPr>
    </w:p>
    <w:p w:rsidRDefault="00C42814" w:rsidP="003A7626" w:rsidR="00C42814">
      <w:pPr>
        <w:rPr>
          <w:b/>
        </w:rPr>
      </w:pPr>
    </w:p>
    <w:p w:rsidRDefault="00ED5F96" w:rsidP="003A7626" w:rsidR="00ED5F96">
      <w:pPr>
        <w:rPr>
          <w:b/>
        </w:rPr>
      </w:pPr>
    </w:p>
    <w:tbl>
      <w:tblPr>
        <w:tblStyle w:val="Reetkatablice"/>
        <w:tblW w:type="dxa" w:w="10065"/>
        <w:tblInd w:type="dxa" w:w="-459"/>
        <w:tblLayout w:type="fixed"/>
        <w:tblLook w:val="04A0" w:noVBand="1" w:noHBand="0" w:lastColumn="0" w:firstColumn="1" w:lastRow="0" w:firstRow="1"/>
      </w:tblPr>
      <w:tblGrid>
        <w:gridCol w:w="709"/>
        <w:gridCol w:w="3969"/>
        <w:gridCol w:w="1843"/>
        <w:gridCol w:w="1843"/>
        <w:gridCol w:w="1701"/>
      </w:tblGrid>
      <w:tr w:rsidTr="00B3364A" w:rsidR="0054146C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46C" w:rsidR="0054146C" w:rsidRPr="0054146C">
            <w:pPr>
              <w:jc w:val="center"/>
              <w:rPr>
                <w:lang w:bidi="en-US" w:val="hr-HR"/>
              </w:rPr>
            </w:pPr>
            <w:r w:rsidRPr="0054146C">
              <w:rPr>
                <w:lang w:val="hr-HR"/>
              </w:rPr>
              <w:t>Red.br</w:t>
            </w:r>
            <w:r w:rsidR="00B3364A">
              <w:rPr>
                <w:lang w:val="hr-HR"/>
              </w:rPr>
              <w:t>oj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46C" w:rsidR="0054146C" w:rsidRPr="0054146C">
            <w:pPr>
              <w:jc w:val="center"/>
              <w:rPr>
                <w:lang w:bidi="en-US" w:val="hr-HR"/>
              </w:rPr>
            </w:pPr>
            <w:r w:rsidRPr="0054146C">
              <w:rPr>
                <w:lang w:val="hr-HR"/>
              </w:rPr>
              <w:t>STEČAJNI VJEROVNIK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3364A" w:rsidR="0054146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Prijavljeno</w:t>
            </w:r>
          </w:p>
          <w:p w:rsidRDefault="00B3364A" w:rsidR="00B3364A" w:rsidRPr="0054146C">
            <w:pPr>
              <w:jc w:val="center"/>
              <w:rPr>
                <w:lang w:bidi="en-US" w:val="hr-HR"/>
              </w:rPr>
            </w:pPr>
            <w:r>
              <w:rPr>
                <w:lang w:val="hr-HR"/>
              </w:rPr>
              <w:t>u kn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3364A" w:rsidR="0054146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Priznato</w:t>
            </w:r>
          </w:p>
          <w:p w:rsidRDefault="00B3364A" w:rsidR="00B3364A" w:rsidRPr="0054146C">
            <w:pPr>
              <w:jc w:val="center"/>
              <w:rPr>
                <w:lang w:bidi="en-US" w:val="hr-HR"/>
              </w:rPr>
            </w:pPr>
            <w:r>
              <w:rPr>
                <w:lang w:val="hr-HR"/>
              </w:rPr>
              <w:t>u kn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3364A" w:rsidR="0054146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 xml:space="preserve">Osporeno </w:t>
            </w:r>
          </w:p>
          <w:p w:rsidRDefault="00B3364A" w:rsidR="00B3364A" w:rsidRPr="0054146C">
            <w:pPr>
              <w:jc w:val="center"/>
              <w:rPr>
                <w:lang w:bidi="en-US" w:val="hr-HR"/>
              </w:rPr>
            </w:pPr>
            <w:r>
              <w:rPr>
                <w:lang w:val="hr-HR"/>
              </w:rPr>
              <w:t>u kn</w:t>
            </w:r>
          </w:p>
        </w:tc>
      </w:tr>
      <w:tr w:rsidTr="00B3364A" w:rsidR="0054146C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146C" w:rsidR="0054146C" w:rsidRPr="0054146C">
            <w:pPr>
              <w:rPr>
                <w:lang w:bidi="en-US" w:val="hr-HR"/>
              </w:rPr>
            </w:pPr>
            <w:r w:rsidRPr="0054146C">
              <w:rPr>
                <w:lang w:val="hr-HR"/>
              </w:rPr>
              <w:t>1.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146C" w:rsidR="0054146C" w:rsidRPr="0054146C">
            <w:pPr>
              <w:rPr>
                <w:color w:val="000000"/>
              </w:rPr>
            </w:pPr>
            <w:r w:rsidRPr="0054146C">
              <w:rPr>
                <w:color w:val="000000"/>
              </w:rPr>
              <w:t>Agencija za osiguranje radničkih potraživanja u slučaju stečaja poslodavca (AORPS)</w:t>
            </w:r>
          </w:p>
          <w:p w:rsidRDefault="0054146C" w:rsidR="0054146C" w:rsidRPr="0054146C">
            <w:pPr>
              <w:rPr>
                <w:color w:val="000000"/>
              </w:rPr>
            </w:pPr>
            <w:r w:rsidRPr="0054146C">
              <w:rPr>
                <w:color w:val="000000"/>
              </w:rPr>
              <w:t>Frankopanska 11, 10000 Zagreb</w:t>
            </w:r>
          </w:p>
          <w:p w:rsidRDefault="0054146C" w:rsidR="0054146C" w:rsidRPr="0054146C">
            <w:pPr>
              <w:rPr>
                <w:color w:val="000000"/>
                <w:lang w:bidi="en-US"/>
              </w:rPr>
            </w:pPr>
            <w:r w:rsidRPr="0054146C">
              <w:rPr>
                <w:color w:val="000000"/>
              </w:rPr>
              <w:t>OIB: 04323472109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4146C" w:rsidR="0054146C" w:rsidRPr="0054146C">
            <w:pPr>
              <w:jc w:val="right"/>
              <w:rPr>
                <w:color w:val="000000"/>
              </w:rPr>
            </w:pPr>
            <w:r w:rsidRPr="0054146C">
              <w:rPr>
                <w:color w:val="000000"/>
              </w:rPr>
              <w:t xml:space="preserve">175.486,68   </w:t>
            </w:r>
          </w:p>
          <w:p w:rsidRDefault="0054146C" w:rsidR="0054146C" w:rsidRPr="0054146C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4146C" w:rsidR="0054146C" w:rsidRPr="0054146C">
            <w:pPr>
              <w:jc w:val="right"/>
              <w:rPr>
                <w:color w:val="000000"/>
              </w:rPr>
            </w:pPr>
            <w:r w:rsidRPr="0054146C">
              <w:rPr>
                <w:color w:val="000000"/>
              </w:rPr>
              <w:t>175.486,68</w:t>
            </w:r>
          </w:p>
          <w:p w:rsidRDefault="0054146C" w:rsidR="0054146C" w:rsidRPr="0054146C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3364A" w:rsidR="0054146C" w:rsidRPr="0054146C">
            <w:pPr>
              <w:jc w:val="right"/>
              <w:rPr>
                <w:lang w:bidi="en-US" w:val="hr-HR"/>
              </w:rPr>
            </w:pPr>
            <w:r>
              <w:rPr>
                <w:lang w:bidi="en-US" w:val="hr-HR"/>
              </w:rPr>
              <w:t>-</w:t>
            </w:r>
          </w:p>
        </w:tc>
      </w:tr>
      <w:tr w:rsidTr="00B3364A" w:rsidR="0054146C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146C" w:rsidR="0054146C" w:rsidRPr="0054146C">
            <w:pPr>
              <w:rPr>
                <w:lang w:bidi="en-US" w:val="hr-HR"/>
              </w:rPr>
            </w:pPr>
            <w:r w:rsidRPr="0054146C">
              <w:rPr>
                <w:lang w:val="hr-HR"/>
              </w:rPr>
              <w:t>2.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146C" w:rsidR="0054146C" w:rsidRPr="0054146C">
            <w:pPr>
              <w:rPr>
                <w:color w:val="000000"/>
              </w:rPr>
            </w:pPr>
            <w:r w:rsidRPr="0054146C">
              <w:rPr>
                <w:color w:val="000000"/>
              </w:rPr>
              <w:t>Suzana Baranjek,</w:t>
            </w:r>
          </w:p>
          <w:p w:rsidRDefault="0054146C" w:rsidR="0054146C" w:rsidRPr="0054146C">
            <w:pPr>
              <w:rPr>
                <w:color w:val="000000"/>
              </w:rPr>
            </w:pPr>
            <w:r w:rsidRPr="0054146C">
              <w:rPr>
                <w:color w:val="000000"/>
              </w:rPr>
              <w:t>V. Lisinskog 14, 31220 Višnjevac</w:t>
            </w:r>
          </w:p>
          <w:p w:rsidRDefault="0054146C" w:rsidR="0054146C" w:rsidRPr="0054146C">
            <w:pPr>
              <w:rPr>
                <w:color w:val="000000"/>
                <w:lang w:bidi="en-US"/>
              </w:rPr>
            </w:pPr>
            <w:r w:rsidRPr="0054146C">
              <w:rPr>
                <w:color w:val="000000"/>
              </w:rPr>
              <w:t>OIB:13157616344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4146C" w:rsidR="0054146C" w:rsidRPr="0054146C">
            <w:pPr>
              <w:jc w:val="right"/>
              <w:rPr>
                <w:color w:val="000000"/>
              </w:rPr>
            </w:pPr>
            <w:r w:rsidRPr="0054146C">
              <w:rPr>
                <w:color w:val="000000"/>
              </w:rPr>
              <w:t xml:space="preserve">125.817,43   </w:t>
            </w:r>
          </w:p>
          <w:p w:rsidRDefault="0054146C" w:rsidR="0054146C" w:rsidRPr="0054146C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4146C" w:rsidR="0054146C" w:rsidRPr="0054146C">
            <w:pPr>
              <w:jc w:val="right"/>
              <w:rPr>
                <w:color w:val="000000"/>
              </w:rPr>
            </w:pPr>
            <w:r w:rsidRPr="0054146C">
              <w:rPr>
                <w:color w:val="000000"/>
              </w:rPr>
              <w:t xml:space="preserve">125.817,43   </w:t>
            </w:r>
          </w:p>
          <w:p w:rsidRDefault="0054146C" w:rsidR="0054146C" w:rsidRPr="0054146C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3364A" w:rsidR="0054146C" w:rsidRPr="0054146C">
            <w:pPr>
              <w:jc w:val="right"/>
              <w:rPr>
                <w:lang w:bidi="en-US" w:val="hr-HR"/>
              </w:rPr>
            </w:pPr>
            <w:r>
              <w:rPr>
                <w:lang w:bidi="en-US" w:val="hr-HR"/>
              </w:rPr>
              <w:t>-</w:t>
            </w:r>
          </w:p>
        </w:tc>
      </w:tr>
      <w:tr w:rsidTr="00B3364A" w:rsidR="0054146C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146C" w:rsidR="0054146C" w:rsidRPr="0054146C">
            <w:pPr>
              <w:rPr>
                <w:lang w:bidi="en-US" w:val="hr-HR"/>
              </w:rPr>
            </w:pPr>
            <w:r w:rsidRPr="0054146C">
              <w:rPr>
                <w:lang w:val="hr-HR"/>
              </w:rPr>
              <w:t>3.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146C" w:rsidR="0054146C" w:rsidRPr="0054146C">
            <w:pPr>
              <w:rPr>
                <w:color w:val="000000"/>
              </w:rPr>
            </w:pPr>
            <w:r w:rsidRPr="0054146C">
              <w:rPr>
                <w:color w:val="000000"/>
              </w:rPr>
              <w:t>Maja Bilandžić,</w:t>
            </w:r>
          </w:p>
          <w:p w:rsidRDefault="0054146C" w:rsidR="0054146C" w:rsidRPr="0054146C">
            <w:pPr>
              <w:rPr>
                <w:color w:val="000000"/>
              </w:rPr>
            </w:pPr>
            <w:r w:rsidRPr="0054146C">
              <w:rPr>
                <w:color w:val="000000"/>
              </w:rPr>
              <w:t>Sjenjak 37, 31000 Osijek</w:t>
            </w:r>
          </w:p>
          <w:p w:rsidRDefault="0054146C" w:rsidR="0054146C" w:rsidRPr="0054146C">
            <w:pPr>
              <w:rPr>
                <w:color w:val="000000"/>
                <w:lang w:bidi="en-US"/>
              </w:rPr>
            </w:pPr>
            <w:r w:rsidRPr="0054146C">
              <w:rPr>
                <w:color w:val="000000"/>
              </w:rPr>
              <w:t>OIB:24260325351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4146C" w:rsidR="0054146C" w:rsidRPr="0054146C">
            <w:pPr>
              <w:jc w:val="right"/>
              <w:rPr>
                <w:color w:val="000000"/>
              </w:rPr>
            </w:pPr>
            <w:r w:rsidRPr="0054146C">
              <w:rPr>
                <w:color w:val="000000"/>
              </w:rPr>
              <w:t xml:space="preserve">28.941,61   </w:t>
            </w:r>
          </w:p>
          <w:p w:rsidRDefault="0054146C" w:rsidR="0054146C" w:rsidRPr="0054146C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4146C" w:rsidR="0054146C" w:rsidRPr="0054146C">
            <w:pPr>
              <w:jc w:val="right"/>
              <w:rPr>
                <w:color w:val="000000"/>
              </w:rPr>
            </w:pPr>
            <w:r w:rsidRPr="0054146C">
              <w:rPr>
                <w:color w:val="000000"/>
              </w:rPr>
              <w:t xml:space="preserve">28.941,61   </w:t>
            </w:r>
          </w:p>
          <w:p w:rsidRDefault="0054146C" w:rsidR="0054146C" w:rsidRPr="0054146C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3364A" w:rsidR="0054146C" w:rsidRPr="0054146C">
            <w:pPr>
              <w:jc w:val="right"/>
              <w:rPr>
                <w:lang w:bidi="en-US" w:val="hr-HR"/>
              </w:rPr>
            </w:pPr>
            <w:r>
              <w:rPr>
                <w:lang w:bidi="en-US" w:val="hr-HR"/>
              </w:rPr>
              <w:t>-</w:t>
            </w:r>
          </w:p>
        </w:tc>
      </w:tr>
      <w:tr w:rsidTr="00B3364A" w:rsidR="0054146C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146C" w:rsidR="0054146C" w:rsidRPr="0054146C">
            <w:pPr>
              <w:rPr>
                <w:lang w:bidi="en-US" w:val="hr-HR"/>
              </w:rPr>
            </w:pPr>
            <w:r w:rsidRPr="0054146C">
              <w:rPr>
                <w:lang w:val="hr-HR"/>
              </w:rPr>
              <w:t>4.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146C" w:rsidR="0054146C" w:rsidRPr="0054146C">
            <w:pPr>
              <w:rPr>
                <w:color w:val="000000"/>
              </w:rPr>
            </w:pPr>
            <w:r w:rsidRPr="0054146C">
              <w:rPr>
                <w:color w:val="000000"/>
              </w:rPr>
              <w:t>Domagoj Bogdan,</w:t>
            </w:r>
          </w:p>
          <w:p w:rsidRDefault="0054146C" w:rsidR="0054146C" w:rsidRPr="0054146C">
            <w:pPr>
              <w:rPr>
                <w:color w:val="000000"/>
              </w:rPr>
            </w:pPr>
            <w:r w:rsidRPr="0054146C">
              <w:rPr>
                <w:color w:val="000000"/>
              </w:rPr>
              <w:t>V. Nazora 189, 31215 Ernestinovo</w:t>
            </w:r>
          </w:p>
          <w:p w:rsidRDefault="0054146C" w:rsidR="0054146C" w:rsidRPr="0054146C">
            <w:pPr>
              <w:rPr>
                <w:color w:val="000000"/>
                <w:lang w:bidi="en-US"/>
              </w:rPr>
            </w:pPr>
            <w:r w:rsidRPr="0054146C">
              <w:rPr>
                <w:color w:val="000000"/>
              </w:rPr>
              <w:t>OIB:71615245174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4146C" w:rsidR="0054146C" w:rsidRPr="0054146C">
            <w:pPr>
              <w:jc w:val="right"/>
              <w:rPr>
                <w:color w:val="000000"/>
              </w:rPr>
            </w:pPr>
            <w:r w:rsidRPr="0054146C">
              <w:rPr>
                <w:color w:val="000000"/>
              </w:rPr>
              <w:t xml:space="preserve">62.120,90   </w:t>
            </w:r>
          </w:p>
          <w:p w:rsidRDefault="0054146C" w:rsidR="0054146C" w:rsidRPr="0054146C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4146C" w:rsidR="0054146C" w:rsidRPr="0054146C">
            <w:pPr>
              <w:jc w:val="right"/>
              <w:rPr>
                <w:color w:val="000000"/>
              </w:rPr>
            </w:pPr>
            <w:r w:rsidRPr="0054146C">
              <w:rPr>
                <w:color w:val="000000"/>
              </w:rPr>
              <w:t xml:space="preserve">62.120,90   </w:t>
            </w:r>
          </w:p>
          <w:p w:rsidRDefault="0054146C" w:rsidR="0054146C" w:rsidRPr="0054146C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3364A" w:rsidR="0054146C" w:rsidRPr="0054146C">
            <w:pPr>
              <w:jc w:val="right"/>
              <w:rPr>
                <w:lang w:bidi="en-US" w:val="hr-HR"/>
              </w:rPr>
            </w:pPr>
            <w:r>
              <w:rPr>
                <w:lang w:bidi="en-US" w:val="hr-HR"/>
              </w:rPr>
              <w:t>-</w:t>
            </w:r>
          </w:p>
        </w:tc>
      </w:tr>
      <w:tr w:rsidTr="00B3364A" w:rsidR="0054146C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146C" w:rsidR="0054146C" w:rsidRPr="0054146C">
            <w:pPr>
              <w:rPr>
                <w:lang w:bidi="en-US" w:val="hr-HR"/>
              </w:rPr>
            </w:pPr>
            <w:r w:rsidRPr="0054146C">
              <w:rPr>
                <w:lang w:val="hr-HR"/>
              </w:rPr>
              <w:t>5.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146C" w:rsidR="0054146C" w:rsidRPr="0054146C">
            <w:pPr>
              <w:rPr>
                <w:color w:val="000000"/>
              </w:rPr>
            </w:pPr>
            <w:r w:rsidRPr="0054146C">
              <w:rPr>
                <w:color w:val="000000"/>
              </w:rPr>
              <w:t>Darijo Crnoja,</w:t>
            </w:r>
          </w:p>
          <w:p w:rsidRDefault="0054146C" w:rsidR="0054146C" w:rsidRPr="0054146C">
            <w:pPr>
              <w:rPr>
                <w:color w:val="000000"/>
              </w:rPr>
            </w:pPr>
            <w:r w:rsidRPr="0054146C">
              <w:rPr>
                <w:color w:val="000000"/>
              </w:rPr>
              <w:t>Dravska 36, 31207 Tenja</w:t>
            </w:r>
          </w:p>
          <w:p w:rsidRDefault="0054146C" w:rsidR="0054146C" w:rsidRPr="0054146C">
            <w:pPr>
              <w:rPr>
                <w:color w:val="000000"/>
                <w:lang w:bidi="en-US"/>
              </w:rPr>
            </w:pPr>
            <w:r w:rsidRPr="0054146C">
              <w:rPr>
                <w:color w:val="000000"/>
              </w:rPr>
              <w:t>OIB:50268041450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4146C" w:rsidR="0054146C" w:rsidRPr="0054146C">
            <w:pPr>
              <w:jc w:val="right"/>
              <w:rPr>
                <w:color w:val="000000"/>
              </w:rPr>
            </w:pPr>
            <w:r w:rsidRPr="0054146C">
              <w:rPr>
                <w:color w:val="000000"/>
              </w:rPr>
              <w:t xml:space="preserve">17.393,79   </w:t>
            </w:r>
          </w:p>
          <w:p w:rsidRDefault="0054146C" w:rsidR="0054146C" w:rsidRPr="0054146C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4146C" w:rsidR="0054146C" w:rsidRPr="0054146C">
            <w:pPr>
              <w:jc w:val="right"/>
              <w:rPr>
                <w:color w:val="000000"/>
              </w:rPr>
            </w:pPr>
            <w:r w:rsidRPr="0054146C">
              <w:rPr>
                <w:color w:val="000000"/>
              </w:rPr>
              <w:t xml:space="preserve">17.393,79   </w:t>
            </w:r>
          </w:p>
          <w:p w:rsidRDefault="0054146C" w:rsidR="0054146C" w:rsidRPr="0054146C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3364A" w:rsidR="0054146C" w:rsidRPr="0054146C">
            <w:pPr>
              <w:jc w:val="right"/>
              <w:rPr>
                <w:lang w:bidi="en-US" w:val="hr-HR"/>
              </w:rPr>
            </w:pPr>
            <w:r>
              <w:rPr>
                <w:lang w:bidi="en-US" w:val="hr-HR"/>
              </w:rPr>
              <w:t>-</w:t>
            </w:r>
          </w:p>
        </w:tc>
      </w:tr>
      <w:tr w:rsidTr="00B3364A" w:rsidR="0054146C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146C" w:rsidR="0054146C" w:rsidRPr="0054146C">
            <w:pPr>
              <w:rPr>
                <w:lang w:bidi="en-US" w:val="hr-HR"/>
              </w:rPr>
            </w:pPr>
            <w:r w:rsidRPr="0054146C">
              <w:rPr>
                <w:lang w:val="hr-HR"/>
              </w:rPr>
              <w:lastRenderedPageBreak/>
              <w:t>6.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146C" w:rsidR="0054146C" w:rsidRPr="0054146C">
            <w:pPr>
              <w:rPr>
                <w:color w:val="000000"/>
              </w:rPr>
            </w:pPr>
            <w:r w:rsidRPr="0054146C">
              <w:rPr>
                <w:color w:val="000000"/>
              </w:rPr>
              <w:t xml:space="preserve">Snježana Fehir – Falak, </w:t>
            </w:r>
          </w:p>
          <w:p w:rsidRDefault="0054146C" w:rsidR="0054146C" w:rsidRPr="0054146C">
            <w:pPr>
              <w:rPr>
                <w:color w:val="000000"/>
              </w:rPr>
            </w:pPr>
            <w:r w:rsidRPr="0054146C">
              <w:rPr>
                <w:color w:val="000000"/>
              </w:rPr>
              <w:t>Kaštelanska 44, 31000 Osijek</w:t>
            </w:r>
          </w:p>
          <w:p w:rsidRDefault="0054146C" w:rsidR="0054146C" w:rsidRPr="0054146C">
            <w:pPr>
              <w:rPr>
                <w:color w:val="000000"/>
                <w:lang w:bidi="en-US"/>
              </w:rPr>
            </w:pPr>
            <w:r w:rsidRPr="0054146C">
              <w:rPr>
                <w:color w:val="000000"/>
              </w:rPr>
              <w:t>OIB:35899255189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4146C" w:rsidR="0054146C" w:rsidRPr="0054146C">
            <w:pPr>
              <w:jc w:val="right"/>
              <w:rPr>
                <w:color w:val="000000"/>
              </w:rPr>
            </w:pPr>
            <w:r w:rsidRPr="0054146C">
              <w:rPr>
                <w:color w:val="000000"/>
              </w:rPr>
              <w:t xml:space="preserve">82.410,90   </w:t>
            </w:r>
          </w:p>
          <w:p w:rsidRDefault="0054146C" w:rsidR="0054146C" w:rsidRPr="0054146C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4146C" w:rsidR="0054146C" w:rsidRPr="0054146C">
            <w:pPr>
              <w:jc w:val="right"/>
              <w:rPr>
                <w:color w:val="000000"/>
              </w:rPr>
            </w:pPr>
            <w:r w:rsidRPr="0054146C">
              <w:rPr>
                <w:color w:val="000000"/>
              </w:rPr>
              <w:t xml:space="preserve">82.410,90   </w:t>
            </w:r>
          </w:p>
          <w:p w:rsidRDefault="0054146C" w:rsidR="0054146C" w:rsidRPr="0054146C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3364A" w:rsidR="0054146C" w:rsidRPr="0054146C">
            <w:pPr>
              <w:jc w:val="right"/>
              <w:rPr>
                <w:lang w:bidi="en-US" w:val="hr-HR"/>
              </w:rPr>
            </w:pPr>
            <w:r>
              <w:rPr>
                <w:lang w:bidi="en-US" w:val="hr-HR"/>
              </w:rPr>
              <w:t>-</w:t>
            </w:r>
          </w:p>
        </w:tc>
      </w:tr>
      <w:tr w:rsidTr="00B3364A" w:rsidR="0054146C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146C" w:rsidR="0054146C" w:rsidRPr="0054146C">
            <w:pPr>
              <w:rPr>
                <w:lang w:bidi="en-US" w:val="hr-HR"/>
              </w:rPr>
            </w:pPr>
            <w:r w:rsidRPr="0054146C">
              <w:rPr>
                <w:lang w:val="hr-HR"/>
              </w:rPr>
              <w:t>7.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146C" w:rsidR="0054146C" w:rsidRPr="0054146C">
            <w:pPr>
              <w:rPr>
                <w:color w:val="000000"/>
              </w:rPr>
            </w:pPr>
            <w:r w:rsidRPr="0054146C">
              <w:rPr>
                <w:color w:val="000000"/>
              </w:rPr>
              <w:t>Zvonko Hitner,</w:t>
            </w:r>
          </w:p>
          <w:p w:rsidRDefault="0054146C" w:rsidR="0054146C" w:rsidRPr="0054146C">
            <w:pPr>
              <w:rPr>
                <w:color w:val="000000"/>
              </w:rPr>
            </w:pPr>
            <w:r w:rsidRPr="0054146C">
              <w:rPr>
                <w:color w:val="000000"/>
              </w:rPr>
              <w:t>Ljudevita Gaja 4, 31220 Višnjevac</w:t>
            </w:r>
          </w:p>
          <w:p w:rsidRDefault="0054146C" w:rsidR="0054146C" w:rsidRPr="0054146C">
            <w:pPr>
              <w:rPr>
                <w:color w:val="000000"/>
                <w:lang w:bidi="en-US"/>
              </w:rPr>
            </w:pPr>
            <w:r w:rsidRPr="0054146C">
              <w:rPr>
                <w:color w:val="000000"/>
              </w:rPr>
              <w:t>OIB:48101390973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4146C" w:rsidR="0054146C" w:rsidRPr="0054146C">
            <w:pPr>
              <w:jc w:val="right"/>
              <w:rPr>
                <w:color w:val="000000"/>
              </w:rPr>
            </w:pPr>
            <w:r w:rsidRPr="0054146C">
              <w:rPr>
                <w:color w:val="000000"/>
              </w:rPr>
              <w:t xml:space="preserve">110.461,79   </w:t>
            </w:r>
          </w:p>
          <w:p w:rsidRDefault="0054146C" w:rsidR="0054146C" w:rsidRPr="0054146C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4146C" w:rsidR="0054146C" w:rsidRPr="0054146C">
            <w:pPr>
              <w:jc w:val="right"/>
              <w:rPr>
                <w:color w:val="000000"/>
              </w:rPr>
            </w:pPr>
            <w:r w:rsidRPr="0054146C">
              <w:rPr>
                <w:color w:val="000000"/>
              </w:rPr>
              <w:t xml:space="preserve">110.461,79   </w:t>
            </w:r>
          </w:p>
          <w:p w:rsidRDefault="0054146C" w:rsidR="0054146C" w:rsidRPr="0054146C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3364A" w:rsidR="0054146C" w:rsidRPr="0054146C">
            <w:pPr>
              <w:jc w:val="right"/>
              <w:rPr>
                <w:lang w:bidi="en-US" w:val="hr-HR"/>
              </w:rPr>
            </w:pPr>
            <w:r>
              <w:rPr>
                <w:lang w:bidi="en-US" w:val="hr-HR"/>
              </w:rPr>
              <w:t>-</w:t>
            </w:r>
          </w:p>
        </w:tc>
      </w:tr>
      <w:tr w:rsidTr="00B3364A" w:rsidR="0054146C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146C" w:rsidR="0054146C" w:rsidRPr="0054146C">
            <w:pPr>
              <w:rPr>
                <w:lang w:bidi="en-US" w:val="hr-HR"/>
              </w:rPr>
            </w:pPr>
            <w:r w:rsidRPr="0054146C">
              <w:rPr>
                <w:lang w:val="hr-HR"/>
              </w:rPr>
              <w:t>8.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146C" w:rsidR="0054146C" w:rsidRPr="0054146C">
            <w:pPr>
              <w:rPr>
                <w:color w:val="000000"/>
              </w:rPr>
            </w:pPr>
            <w:r w:rsidRPr="0054146C">
              <w:rPr>
                <w:color w:val="000000"/>
              </w:rPr>
              <w:t>Davor Ilić,</w:t>
            </w:r>
          </w:p>
          <w:p w:rsidRDefault="0054146C" w:rsidR="0054146C" w:rsidRPr="0054146C">
            <w:pPr>
              <w:rPr>
                <w:color w:val="000000"/>
              </w:rPr>
            </w:pPr>
            <w:r w:rsidRPr="0054146C">
              <w:rPr>
                <w:color w:val="000000"/>
              </w:rPr>
              <w:t>Petra Svačića 3b, 31000 Osijek</w:t>
            </w:r>
          </w:p>
          <w:p w:rsidRDefault="0054146C" w:rsidR="0054146C" w:rsidRPr="0054146C">
            <w:pPr>
              <w:rPr>
                <w:color w:val="000000"/>
                <w:lang w:bidi="en-US"/>
              </w:rPr>
            </w:pPr>
            <w:r w:rsidRPr="0054146C">
              <w:rPr>
                <w:color w:val="000000"/>
              </w:rPr>
              <w:t>15347289639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4146C" w:rsidR="0054146C" w:rsidRPr="0054146C">
            <w:pPr>
              <w:jc w:val="right"/>
              <w:rPr>
                <w:color w:val="000000"/>
              </w:rPr>
            </w:pPr>
            <w:r w:rsidRPr="0054146C">
              <w:rPr>
                <w:color w:val="000000"/>
              </w:rPr>
              <w:t xml:space="preserve">90.856,73   </w:t>
            </w:r>
          </w:p>
          <w:p w:rsidRDefault="0054146C" w:rsidR="0054146C" w:rsidRPr="0054146C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4146C" w:rsidR="0054146C" w:rsidRPr="0054146C">
            <w:pPr>
              <w:jc w:val="right"/>
              <w:rPr>
                <w:color w:val="000000"/>
              </w:rPr>
            </w:pPr>
            <w:r w:rsidRPr="0054146C">
              <w:rPr>
                <w:color w:val="000000"/>
              </w:rPr>
              <w:t xml:space="preserve">90.856,73   </w:t>
            </w:r>
          </w:p>
          <w:p w:rsidRDefault="0054146C" w:rsidR="0054146C" w:rsidRPr="0054146C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3364A" w:rsidR="0054146C" w:rsidRPr="0054146C">
            <w:pPr>
              <w:jc w:val="right"/>
              <w:rPr>
                <w:lang w:bidi="en-US" w:val="hr-HR"/>
              </w:rPr>
            </w:pPr>
            <w:r>
              <w:rPr>
                <w:lang w:bidi="en-US" w:val="hr-HR"/>
              </w:rPr>
              <w:t>-</w:t>
            </w:r>
          </w:p>
        </w:tc>
      </w:tr>
      <w:tr w:rsidTr="00B3364A" w:rsidR="0054146C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146C" w:rsidR="0054146C" w:rsidRPr="0054146C">
            <w:pPr>
              <w:rPr>
                <w:lang w:bidi="en-US" w:val="hr-HR"/>
              </w:rPr>
            </w:pPr>
            <w:r w:rsidRPr="0054146C">
              <w:rPr>
                <w:lang w:val="hr-HR"/>
              </w:rPr>
              <w:t>9.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146C" w:rsidR="0054146C" w:rsidRPr="0054146C">
            <w:pPr>
              <w:rPr>
                <w:color w:val="000000"/>
              </w:rPr>
            </w:pPr>
            <w:r w:rsidRPr="0054146C">
              <w:rPr>
                <w:color w:val="000000"/>
              </w:rPr>
              <w:t>Jelica Jorgić,</w:t>
            </w:r>
          </w:p>
          <w:p w:rsidRDefault="0054146C" w:rsidR="0054146C" w:rsidRPr="0054146C">
            <w:pPr>
              <w:rPr>
                <w:color w:val="000000"/>
              </w:rPr>
            </w:pPr>
            <w:r w:rsidRPr="0054146C">
              <w:rPr>
                <w:color w:val="000000"/>
              </w:rPr>
              <w:t>Opatijska 21, 31000 Osijek</w:t>
            </w:r>
          </w:p>
          <w:p w:rsidRDefault="0054146C" w:rsidR="0054146C" w:rsidRPr="0054146C">
            <w:pPr>
              <w:rPr>
                <w:color w:val="000000"/>
                <w:lang w:bidi="en-US"/>
              </w:rPr>
            </w:pPr>
            <w:r w:rsidRPr="0054146C">
              <w:rPr>
                <w:color w:val="000000"/>
              </w:rPr>
              <w:t>OIB:62279791263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4146C" w:rsidR="0054146C" w:rsidRPr="0054146C">
            <w:pPr>
              <w:jc w:val="right"/>
              <w:rPr>
                <w:color w:val="000000"/>
              </w:rPr>
            </w:pPr>
            <w:r w:rsidRPr="0054146C">
              <w:rPr>
                <w:color w:val="000000"/>
              </w:rPr>
              <w:t xml:space="preserve">63.028,46   </w:t>
            </w:r>
          </w:p>
          <w:p w:rsidRDefault="0054146C" w:rsidR="0054146C" w:rsidRPr="0054146C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4146C" w:rsidR="0054146C" w:rsidRPr="0054146C">
            <w:pPr>
              <w:jc w:val="right"/>
              <w:rPr>
                <w:color w:val="000000"/>
              </w:rPr>
            </w:pPr>
            <w:r w:rsidRPr="0054146C">
              <w:rPr>
                <w:color w:val="000000"/>
              </w:rPr>
              <w:t xml:space="preserve">63.028,46   </w:t>
            </w:r>
          </w:p>
          <w:p w:rsidRDefault="0054146C" w:rsidR="0054146C" w:rsidRPr="0054146C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3364A" w:rsidR="0054146C" w:rsidRPr="0054146C">
            <w:pPr>
              <w:jc w:val="right"/>
              <w:rPr>
                <w:lang w:bidi="en-US" w:val="hr-HR"/>
              </w:rPr>
            </w:pPr>
            <w:r>
              <w:rPr>
                <w:lang w:bidi="en-US" w:val="hr-HR"/>
              </w:rPr>
              <w:t>-</w:t>
            </w:r>
          </w:p>
        </w:tc>
      </w:tr>
      <w:tr w:rsidTr="00B3364A" w:rsidR="0054146C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146C" w:rsidR="0054146C" w:rsidRPr="0054146C">
            <w:pPr>
              <w:rPr>
                <w:lang w:bidi="en-US" w:val="hr-HR"/>
              </w:rPr>
            </w:pPr>
            <w:r w:rsidRPr="0054146C">
              <w:rPr>
                <w:lang w:val="hr-HR"/>
              </w:rPr>
              <w:t>10.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146C" w:rsidR="0054146C" w:rsidRPr="0054146C">
            <w:pPr>
              <w:rPr>
                <w:color w:val="000000"/>
              </w:rPr>
            </w:pPr>
            <w:r w:rsidRPr="0054146C">
              <w:rPr>
                <w:color w:val="000000"/>
              </w:rPr>
              <w:t>Željko Klir,</w:t>
            </w:r>
          </w:p>
          <w:p w:rsidRDefault="0054146C" w:rsidR="0054146C" w:rsidRPr="0054146C">
            <w:pPr>
              <w:rPr>
                <w:color w:val="000000"/>
              </w:rPr>
            </w:pPr>
            <w:r w:rsidRPr="0054146C">
              <w:rPr>
                <w:color w:val="000000"/>
              </w:rPr>
              <w:t>Eugena Kvaternika 25, 31220 Višnjevac</w:t>
            </w:r>
          </w:p>
          <w:p w:rsidRDefault="0054146C" w:rsidR="0054146C" w:rsidRPr="0054146C">
            <w:pPr>
              <w:rPr>
                <w:color w:val="000000"/>
                <w:lang w:bidi="en-US"/>
              </w:rPr>
            </w:pPr>
            <w:r w:rsidRPr="0054146C">
              <w:rPr>
                <w:color w:val="000000"/>
              </w:rPr>
              <w:t>OIB:38909587723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4146C" w:rsidR="0054146C" w:rsidRPr="0054146C">
            <w:pPr>
              <w:jc w:val="right"/>
              <w:rPr>
                <w:color w:val="000000"/>
              </w:rPr>
            </w:pPr>
            <w:r w:rsidRPr="0054146C">
              <w:rPr>
                <w:color w:val="000000"/>
              </w:rPr>
              <w:t xml:space="preserve">78.937,46   </w:t>
            </w:r>
          </w:p>
          <w:p w:rsidRDefault="0054146C" w:rsidR="0054146C" w:rsidRPr="0054146C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4146C" w:rsidR="0054146C" w:rsidRPr="0054146C">
            <w:pPr>
              <w:jc w:val="right"/>
              <w:rPr>
                <w:color w:val="000000"/>
              </w:rPr>
            </w:pPr>
            <w:r w:rsidRPr="0054146C">
              <w:rPr>
                <w:color w:val="000000"/>
              </w:rPr>
              <w:t xml:space="preserve">78.937,46   </w:t>
            </w:r>
          </w:p>
          <w:p w:rsidRDefault="0054146C" w:rsidR="0054146C" w:rsidRPr="0054146C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3364A" w:rsidR="0054146C" w:rsidRPr="0054146C">
            <w:pPr>
              <w:jc w:val="right"/>
              <w:rPr>
                <w:lang w:bidi="en-US" w:val="hr-HR"/>
              </w:rPr>
            </w:pPr>
            <w:r>
              <w:rPr>
                <w:lang w:bidi="en-US" w:val="hr-HR"/>
              </w:rPr>
              <w:t>-</w:t>
            </w:r>
          </w:p>
        </w:tc>
      </w:tr>
      <w:tr w:rsidTr="00B3364A" w:rsidR="0054146C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146C" w:rsidR="0054146C" w:rsidRPr="0054146C">
            <w:pPr>
              <w:rPr>
                <w:lang w:bidi="en-US" w:val="hr-HR"/>
              </w:rPr>
            </w:pPr>
            <w:r w:rsidRPr="0054146C">
              <w:rPr>
                <w:lang w:val="hr-HR"/>
              </w:rPr>
              <w:t>11.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146C" w:rsidR="0054146C" w:rsidRPr="0054146C">
            <w:pPr>
              <w:rPr>
                <w:color w:val="000000"/>
              </w:rPr>
            </w:pPr>
            <w:r w:rsidRPr="0054146C">
              <w:rPr>
                <w:color w:val="000000"/>
              </w:rPr>
              <w:t>Mladen Krmek,</w:t>
            </w:r>
          </w:p>
          <w:p w:rsidRDefault="0054146C" w:rsidR="0054146C" w:rsidRPr="0054146C">
            <w:pPr>
              <w:rPr>
                <w:color w:val="000000"/>
              </w:rPr>
            </w:pPr>
            <w:r w:rsidRPr="0054146C">
              <w:rPr>
                <w:color w:val="000000"/>
              </w:rPr>
              <w:t>Sjenjak 19,31000 Osijek</w:t>
            </w:r>
          </w:p>
          <w:p w:rsidRDefault="0054146C" w:rsidR="0054146C" w:rsidRPr="0054146C">
            <w:pPr>
              <w:rPr>
                <w:color w:val="000000"/>
                <w:lang w:bidi="en-US"/>
              </w:rPr>
            </w:pPr>
            <w:r w:rsidRPr="0054146C">
              <w:rPr>
                <w:color w:val="000000"/>
              </w:rPr>
              <w:t>OIB:59145425141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4146C" w:rsidR="0054146C" w:rsidRPr="0054146C">
            <w:pPr>
              <w:jc w:val="right"/>
              <w:rPr>
                <w:color w:val="000000"/>
              </w:rPr>
            </w:pPr>
            <w:r w:rsidRPr="0054146C">
              <w:rPr>
                <w:color w:val="000000"/>
              </w:rPr>
              <w:t xml:space="preserve">81.034,70   </w:t>
            </w:r>
          </w:p>
          <w:p w:rsidRDefault="0054146C" w:rsidR="0054146C" w:rsidRPr="0054146C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4146C" w:rsidR="0054146C" w:rsidRPr="0054146C">
            <w:pPr>
              <w:jc w:val="right"/>
              <w:rPr>
                <w:color w:val="000000"/>
              </w:rPr>
            </w:pPr>
            <w:r w:rsidRPr="0054146C">
              <w:rPr>
                <w:color w:val="000000"/>
              </w:rPr>
              <w:t xml:space="preserve">81.034,70   </w:t>
            </w:r>
          </w:p>
          <w:p w:rsidRDefault="0054146C" w:rsidR="0054146C" w:rsidRPr="0054146C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3364A" w:rsidR="0054146C" w:rsidRPr="0054146C">
            <w:pPr>
              <w:jc w:val="right"/>
              <w:rPr>
                <w:lang w:bidi="en-US" w:val="hr-HR"/>
              </w:rPr>
            </w:pPr>
            <w:r>
              <w:rPr>
                <w:lang w:bidi="en-US" w:val="hr-HR"/>
              </w:rPr>
              <w:t>-</w:t>
            </w:r>
          </w:p>
        </w:tc>
      </w:tr>
      <w:tr w:rsidTr="00B3364A" w:rsidR="0054146C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146C" w:rsidR="0054146C" w:rsidRPr="0054146C">
            <w:pPr>
              <w:rPr>
                <w:lang w:bidi="en-US" w:val="hr-HR"/>
              </w:rPr>
            </w:pPr>
            <w:r w:rsidRPr="0054146C">
              <w:rPr>
                <w:lang w:val="hr-HR"/>
              </w:rPr>
              <w:t>12.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146C" w:rsidR="0054146C" w:rsidRPr="0054146C">
            <w:pPr>
              <w:rPr>
                <w:color w:val="000000"/>
              </w:rPr>
            </w:pPr>
            <w:r w:rsidRPr="0054146C">
              <w:rPr>
                <w:color w:val="000000"/>
              </w:rPr>
              <w:t>Krunoslav Kurilj,</w:t>
            </w:r>
          </w:p>
          <w:p w:rsidRDefault="0054146C" w:rsidR="0054146C" w:rsidRPr="0054146C">
            <w:pPr>
              <w:rPr>
                <w:color w:val="000000"/>
              </w:rPr>
            </w:pPr>
            <w:r w:rsidRPr="0054146C">
              <w:rPr>
                <w:color w:val="000000"/>
              </w:rPr>
              <w:t>Vodenička 17, 31000 Osijek</w:t>
            </w:r>
          </w:p>
          <w:p w:rsidRDefault="0054146C" w:rsidR="0054146C" w:rsidRPr="0054146C">
            <w:pPr>
              <w:rPr>
                <w:color w:val="000000"/>
                <w:lang w:bidi="en-US"/>
              </w:rPr>
            </w:pPr>
            <w:r w:rsidRPr="0054146C">
              <w:rPr>
                <w:color w:val="000000"/>
              </w:rPr>
              <w:t>OIB:90532092397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4146C" w:rsidR="0054146C" w:rsidRPr="0054146C">
            <w:pPr>
              <w:jc w:val="right"/>
              <w:rPr>
                <w:color w:val="000000"/>
              </w:rPr>
            </w:pPr>
            <w:r w:rsidRPr="0054146C">
              <w:rPr>
                <w:color w:val="000000"/>
              </w:rPr>
              <w:t xml:space="preserve">149.465,05   </w:t>
            </w:r>
          </w:p>
          <w:p w:rsidRDefault="0054146C" w:rsidR="0054146C" w:rsidRPr="0054146C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4146C" w:rsidR="0054146C" w:rsidRPr="0054146C">
            <w:pPr>
              <w:jc w:val="right"/>
              <w:rPr>
                <w:color w:val="000000"/>
              </w:rPr>
            </w:pPr>
            <w:r w:rsidRPr="0054146C">
              <w:rPr>
                <w:color w:val="000000"/>
              </w:rPr>
              <w:t xml:space="preserve">149.465,05   </w:t>
            </w:r>
          </w:p>
          <w:p w:rsidRDefault="0054146C" w:rsidR="0054146C" w:rsidRPr="0054146C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3364A" w:rsidR="0054146C" w:rsidRPr="0054146C">
            <w:pPr>
              <w:jc w:val="right"/>
              <w:rPr>
                <w:lang w:bidi="en-US" w:val="hr-HR"/>
              </w:rPr>
            </w:pPr>
            <w:r>
              <w:rPr>
                <w:lang w:bidi="en-US" w:val="hr-HR"/>
              </w:rPr>
              <w:t>-</w:t>
            </w:r>
          </w:p>
        </w:tc>
      </w:tr>
      <w:tr w:rsidTr="00B3364A" w:rsidR="0054146C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146C" w:rsidR="0054146C" w:rsidRPr="0054146C">
            <w:pPr>
              <w:rPr>
                <w:lang w:bidi="en-US" w:val="hr-HR"/>
              </w:rPr>
            </w:pPr>
            <w:r w:rsidRPr="0054146C">
              <w:rPr>
                <w:lang w:val="hr-HR"/>
              </w:rPr>
              <w:t>13.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146C" w:rsidR="0054146C" w:rsidRPr="0054146C">
            <w:pPr>
              <w:rPr>
                <w:color w:val="000000"/>
              </w:rPr>
            </w:pPr>
            <w:r w:rsidRPr="0054146C">
              <w:rPr>
                <w:color w:val="000000"/>
              </w:rPr>
              <w:t>Mario Kurtović,</w:t>
            </w:r>
          </w:p>
          <w:p w:rsidRDefault="0054146C" w:rsidR="0054146C" w:rsidRPr="0054146C">
            <w:pPr>
              <w:rPr>
                <w:color w:val="000000"/>
              </w:rPr>
            </w:pPr>
            <w:r w:rsidRPr="0054146C">
              <w:rPr>
                <w:color w:val="000000"/>
              </w:rPr>
              <w:t>Učka 1, 31431 Čepin</w:t>
            </w:r>
          </w:p>
          <w:p w:rsidRDefault="0054146C" w:rsidR="0054146C" w:rsidRPr="0054146C">
            <w:pPr>
              <w:rPr>
                <w:color w:val="000000"/>
                <w:lang w:bidi="en-US"/>
              </w:rPr>
            </w:pPr>
            <w:r w:rsidRPr="0054146C">
              <w:rPr>
                <w:color w:val="000000"/>
              </w:rPr>
              <w:t>OIB:22880782216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4146C" w:rsidR="0054146C" w:rsidRPr="0054146C">
            <w:pPr>
              <w:jc w:val="right"/>
              <w:rPr>
                <w:color w:val="000000"/>
              </w:rPr>
            </w:pPr>
            <w:r w:rsidRPr="0054146C">
              <w:rPr>
                <w:color w:val="000000"/>
              </w:rPr>
              <w:t xml:space="preserve">32.002,56   </w:t>
            </w:r>
          </w:p>
          <w:p w:rsidRDefault="0054146C" w:rsidR="0054146C" w:rsidRPr="0054146C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4146C" w:rsidR="0054146C" w:rsidRPr="0054146C">
            <w:pPr>
              <w:jc w:val="right"/>
              <w:rPr>
                <w:color w:val="000000"/>
              </w:rPr>
            </w:pPr>
            <w:r w:rsidRPr="0054146C">
              <w:rPr>
                <w:color w:val="000000"/>
              </w:rPr>
              <w:t xml:space="preserve">32.002,56   </w:t>
            </w:r>
          </w:p>
          <w:p w:rsidRDefault="0054146C" w:rsidR="0054146C" w:rsidRPr="0054146C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3364A" w:rsidR="0054146C" w:rsidRPr="0054146C">
            <w:pPr>
              <w:jc w:val="right"/>
              <w:rPr>
                <w:lang w:bidi="en-US" w:val="hr-HR"/>
              </w:rPr>
            </w:pPr>
            <w:r>
              <w:rPr>
                <w:lang w:bidi="en-US" w:val="hr-HR"/>
              </w:rPr>
              <w:t>-</w:t>
            </w:r>
          </w:p>
        </w:tc>
      </w:tr>
      <w:tr w:rsidTr="00B3364A" w:rsidR="0054146C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146C" w:rsidR="0054146C" w:rsidRPr="0054146C">
            <w:pPr>
              <w:rPr>
                <w:lang w:bidi="en-US" w:val="hr-HR"/>
              </w:rPr>
            </w:pPr>
            <w:r w:rsidRPr="0054146C">
              <w:rPr>
                <w:lang w:val="hr-HR"/>
              </w:rPr>
              <w:t>14.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146C" w:rsidR="0054146C" w:rsidRPr="0054146C">
            <w:pPr>
              <w:rPr>
                <w:color w:val="000000"/>
              </w:rPr>
            </w:pPr>
            <w:r w:rsidRPr="0054146C">
              <w:rPr>
                <w:color w:val="000000"/>
              </w:rPr>
              <w:t>Mirta Miškić</w:t>
            </w:r>
          </w:p>
          <w:p w:rsidRDefault="0054146C" w:rsidR="0054146C" w:rsidRPr="0054146C">
            <w:pPr>
              <w:rPr>
                <w:color w:val="000000"/>
              </w:rPr>
            </w:pPr>
            <w:r w:rsidRPr="0054146C">
              <w:rPr>
                <w:color w:val="000000"/>
              </w:rPr>
              <w:t>Vijenac I. Meštrovića 64, 31000 Osijek</w:t>
            </w:r>
          </w:p>
          <w:p w:rsidRDefault="0054146C" w:rsidR="0054146C" w:rsidRPr="0054146C">
            <w:pPr>
              <w:rPr>
                <w:color w:val="000000"/>
                <w:lang w:bidi="en-US"/>
              </w:rPr>
            </w:pPr>
            <w:r w:rsidRPr="0054146C">
              <w:rPr>
                <w:color w:val="000000"/>
              </w:rPr>
              <w:t>OIB:58198567667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4146C" w:rsidR="0054146C" w:rsidRPr="0054146C">
            <w:pPr>
              <w:jc w:val="right"/>
              <w:rPr>
                <w:color w:val="000000"/>
              </w:rPr>
            </w:pPr>
            <w:r w:rsidRPr="0054146C">
              <w:rPr>
                <w:color w:val="000000"/>
              </w:rPr>
              <w:t xml:space="preserve">89.357,11   </w:t>
            </w:r>
          </w:p>
          <w:p w:rsidRDefault="0054146C" w:rsidR="0054146C" w:rsidRPr="0054146C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4146C" w:rsidR="0054146C" w:rsidRPr="0054146C">
            <w:pPr>
              <w:jc w:val="right"/>
              <w:rPr>
                <w:color w:val="000000"/>
              </w:rPr>
            </w:pPr>
            <w:r w:rsidRPr="0054146C">
              <w:rPr>
                <w:color w:val="000000"/>
              </w:rPr>
              <w:t xml:space="preserve">89.357,11   </w:t>
            </w:r>
          </w:p>
          <w:p w:rsidRDefault="0054146C" w:rsidR="0054146C" w:rsidRPr="0054146C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3364A" w:rsidR="0054146C" w:rsidRPr="0054146C">
            <w:pPr>
              <w:jc w:val="right"/>
              <w:rPr>
                <w:lang w:bidi="en-US" w:val="hr-HR"/>
              </w:rPr>
            </w:pPr>
            <w:r>
              <w:rPr>
                <w:lang w:bidi="en-US" w:val="hr-HR"/>
              </w:rPr>
              <w:t>-</w:t>
            </w:r>
          </w:p>
        </w:tc>
      </w:tr>
      <w:tr w:rsidTr="00B3364A" w:rsidR="0054146C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146C" w:rsidR="0054146C" w:rsidRPr="0054146C">
            <w:pPr>
              <w:rPr>
                <w:lang w:bidi="en-US" w:val="hr-HR"/>
              </w:rPr>
            </w:pPr>
            <w:r w:rsidRPr="0054146C">
              <w:rPr>
                <w:lang w:val="hr-HR"/>
              </w:rPr>
              <w:t>15.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146C" w:rsidR="0054146C" w:rsidRPr="0054146C">
            <w:pPr>
              <w:rPr>
                <w:color w:val="000000"/>
              </w:rPr>
            </w:pPr>
            <w:r w:rsidRPr="0054146C">
              <w:rPr>
                <w:color w:val="000000"/>
              </w:rPr>
              <w:t>Ljiljana Mlinarević,</w:t>
            </w:r>
          </w:p>
          <w:p w:rsidRDefault="0054146C" w:rsidR="0054146C" w:rsidRPr="0054146C">
            <w:pPr>
              <w:rPr>
                <w:color w:val="000000"/>
              </w:rPr>
            </w:pPr>
            <w:r w:rsidRPr="0054146C">
              <w:rPr>
                <w:color w:val="000000"/>
              </w:rPr>
              <w:t>Vijenac Murse 2, 31000 Osijek</w:t>
            </w:r>
          </w:p>
          <w:p w:rsidRDefault="0054146C" w:rsidR="0054146C" w:rsidRPr="0054146C">
            <w:pPr>
              <w:rPr>
                <w:color w:val="000000"/>
                <w:lang w:bidi="en-US"/>
              </w:rPr>
            </w:pPr>
            <w:r w:rsidRPr="0054146C">
              <w:rPr>
                <w:color w:val="000000"/>
              </w:rPr>
              <w:t>OIB:42126815117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4146C" w:rsidR="0054146C" w:rsidRPr="0054146C">
            <w:pPr>
              <w:jc w:val="right"/>
              <w:rPr>
                <w:color w:val="000000"/>
              </w:rPr>
            </w:pPr>
            <w:r w:rsidRPr="0054146C">
              <w:rPr>
                <w:color w:val="000000"/>
              </w:rPr>
              <w:t xml:space="preserve">27.283,88   </w:t>
            </w:r>
          </w:p>
          <w:p w:rsidRDefault="0054146C" w:rsidR="0054146C" w:rsidRPr="0054146C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4146C" w:rsidR="0054146C" w:rsidRPr="0054146C">
            <w:pPr>
              <w:jc w:val="right"/>
              <w:rPr>
                <w:color w:val="000000"/>
              </w:rPr>
            </w:pPr>
            <w:r w:rsidRPr="0054146C">
              <w:rPr>
                <w:color w:val="000000"/>
              </w:rPr>
              <w:t xml:space="preserve">27.283,88   </w:t>
            </w:r>
          </w:p>
          <w:p w:rsidRDefault="0054146C" w:rsidR="0054146C" w:rsidRPr="0054146C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3364A" w:rsidR="0054146C" w:rsidRPr="0054146C">
            <w:pPr>
              <w:jc w:val="right"/>
              <w:rPr>
                <w:lang w:bidi="en-US" w:val="hr-HR"/>
              </w:rPr>
            </w:pPr>
            <w:r>
              <w:rPr>
                <w:lang w:bidi="en-US" w:val="hr-HR"/>
              </w:rPr>
              <w:t>-</w:t>
            </w:r>
          </w:p>
        </w:tc>
      </w:tr>
      <w:tr w:rsidTr="00B3364A" w:rsidR="0054146C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146C" w:rsidR="0054146C" w:rsidRPr="0054146C">
            <w:pPr>
              <w:rPr>
                <w:lang w:bidi="en-US" w:val="hr-HR"/>
              </w:rPr>
            </w:pPr>
            <w:r w:rsidRPr="0054146C">
              <w:rPr>
                <w:lang w:val="hr-HR"/>
              </w:rPr>
              <w:t>16.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146C" w:rsidR="0054146C" w:rsidRPr="0054146C">
            <w:pPr>
              <w:rPr>
                <w:color w:val="000000"/>
              </w:rPr>
            </w:pPr>
            <w:r w:rsidRPr="0054146C">
              <w:rPr>
                <w:color w:val="000000"/>
              </w:rPr>
              <w:t>Damir Moslavac</w:t>
            </w:r>
          </w:p>
          <w:p w:rsidRDefault="0054146C" w:rsidR="0054146C" w:rsidRPr="0054146C">
            <w:pPr>
              <w:rPr>
                <w:color w:val="000000"/>
              </w:rPr>
            </w:pPr>
            <w:r w:rsidRPr="0054146C">
              <w:rPr>
                <w:color w:val="000000"/>
              </w:rPr>
              <w:t>Sjenjak 85, 31000 Osijek</w:t>
            </w:r>
          </w:p>
          <w:p w:rsidRDefault="0054146C" w:rsidR="0054146C" w:rsidRPr="0054146C">
            <w:pPr>
              <w:rPr>
                <w:color w:val="000000"/>
                <w:lang w:bidi="en-US"/>
              </w:rPr>
            </w:pPr>
            <w:r w:rsidRPr="0054146C">
              <w:rPr>
                <w:color w:val="000000"/>
              </w:rPr>
              <w:t>OIB:68497554011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4146C" w:rsidR="0054146C" w:rsidRPr="0054146C">
            <w:pPr>
              <w:jc w:val="right"/>
              <w:rPr>
                <w:color w:val="000000"/>
              </w:rPr>
            </w:pPr>
            <w:r w:rsidRPr="0054146C">
              <w:rPr>
                <w:color w:val="000000"/>
              </w:rPr>
              <w:t xml:space="preserve">108.563,13   </w:t>
            </w:r>
          </w:p>
          <w:p w:rsidRDefault="0054146C" w:rsidR="0054146C" w:rsidRPr="0054146C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4146C" w:rsidR="0054146C" w:rsidRPr="0054146C">
            <w:pPr>
              <w:jc w:val="right"/>
              <w:rPr>
                <w:color w:val="000000"/>
              </w:rPr>
            </w:pPr>
            <w:r w:rsidRPr="0054146C">
              <w:rPr>
                <w:color w:val="000000"/>
              </w:rPr>
              <w:t xml:space="preserve">108.563,13   </w:t>
            </w:r>
          </w:p>
          <w:p w:rsidRDefault="0054146C" w:rsidR="0054146C" w:rsidRPr="0054146C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3364A" w:rsidR="0054146C" w:rsidRPr="0054146C">
            <w:pPr>
              <w:jc w:val="right"/>
              <w:rPr>
                <w:lang w:bidi="en-US" w:val="hr-HR"/>
              </w:rPr>
            </w:pPr>
            <w:r>
              <w:rPr>
                <w:lang w:bidi="en-US" w:val="hr-HR"/>
              </w:rPr>
              <w:t>-</w:t>
            </w:r>
          </w:p>
        </w:tc>
      </w:tr>
      <w:tr w:rsidTr="00B3364A" w:rsidR="0054146C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146C" w:rsidR="0054146C" w:rsidRPr="0054146C">
            <w:pPr>
              <w:rPr>
                <w:lang w:bidi="en-US" w:val="hr-HR"/>
              </w:rPr>
            </w:pPr>
            <w:r w:rsidRPr="0054146C">
              <w:rPr>
                <w:lang w:val="hr-HR"/>
              </w:rPr>
              <w:t>17.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146C" w:rsidR="0054146C" w:rsidRPr="0054146C">
            <w:pPr>
              <w:rPr>
                <w:color w:val="000000"/>
              </w:rPr>
            </w:pPr>
            <w:r w:rsidRPr="0054146C">
              <w:rPr>
                <w:color w:val="000000"/>
              </w:rPr>
              <w:t>Ivan Mužinić</w:t>
            </w:r>
          </w:p>
          <w:p w:rsidRDefault="0054146C" w:rsidR="0054146C" w:rsidRPr="0054146C">
            <w:pPr>
              <w:rPr>
                <w:color w:val="000000"/>
              </w:rPr>
            </w:pPr>
            <w:r w:rsidRPr="0054146C">
              <w:rPr>
                <w:color w:val="000000"/>
              </w:rPr>
              <w:t>M. Gupca 8, Donji Miholjac</w:t>
            </w:r>
          </w:p>
          <w:p w:rsidRDefault="0054146C" w:rsidR="0054146C" w:rsidRPr="0054146C">
            <w:pPr>
              <w:rPr>
                <w:color w:val="000000"/>
                <w:lang w:bidi="en-US"/>
              </w:rPr>
            </w:pPr>
            <w:r w:rsidRPr="0054146C">
              <w:rPr>
                <w:color w:val="000000"/>
              </w:rPr>
              <w:t>OIB:34067608478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4146C" w:rsidR="0054146C" w:rsidRPr="0054146C">
            <w:pPr>
              <w:jc w:val="right"/>
              <w:rPr>
                <w:color w:val="000000"/>
              </w:rPr>
            </w:pPr>
            <w:r w:rsidRPr="0054146C">
              <w:rPr>
                <w:color w:val="000000"/>
              </w:rPr>
              <w:t xml:space="preserve">1.987,72   </w:t>
            </w:r>
          </w:p>
          <w:p w:rsidRDefault="0054146C" w:rsidR="0054146C" w:rsidRPr="0054146C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4146C" w:rsidR="0054146C" w:rsidRPr="0054146C">
            <w:pPr>
              <w:jc w:val="right"/>
              <w:rPr>
                <w:color w:val="000000"/>
              </w:rPr>
            </w:pPr>
            <w:r w:rsidRPr="0054146C">
              <w:rPr>
                <w:color w:val="000000"/>
              </w:rPr>
              <w:t xml:space="preserve">1.987,72   </w:t>
            </w:r>
          </w:p>
          <w:p w:rsidRDefault="0054146C" w:rsidR="0054146C" w:rsidRPr="0054146C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3364A" w:rsidR="0054146C" w:rsidRPr="0054146C">
            <w:pPr>
              <w:jc w:val="right"/>
              <w:rPr>
                <w:lang w:bidi="en-US" w:val="hr-HR"/>
              </w:rPr>
            </w:pPr>
            <w:r>
              <w:rPr>
                <w:lang w:bidi="en-US" w:val="hr-HR"/>
              </w:rPr>
              <w:t>-</w:t>
            </w:r>
          </w:p>
        </w:tc>
      </w:tr>
      <w:tr w:rsidTr="00B3364A" w:rsidR="0054146C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146C" w:rsidR="0054146C" w:rsidRPr="0054146C">
            <w:pPr>
              <w:rPr>
                <w:lang w:bidi="en-US" w:val="hr-HR"/>
              </w:rPr>
            </w:pPr>
            <w:r w:rsidRPr="0054146C">
              <w:rPr>
                <w:lang w:val="hr-HR"/>
              </w:rPr>
              <w:t>18.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146C" w:rsidR="0054146C" w:rsidRPr="0054146C">
            <w:pPr>
              <w:rPr>
                <w:color w:val="000000"/>
              </w:rPr>
            </w:pPr>
            <w:r w:rsidRPr="0054146C">
              <w:rPr>
                <w:color w:val="000000"/>
              </w:rPr>
              <w:t>Zvonimir Palinkaš,</w:t>
            </w:r>
          </w:p>
          <w:p w:rsidRDefault="0054146C" w:rsidR="0054146C" w:rsidRPr="0054146C">
            <w:pPr>
              <w:rPr>
                <w:color w:val="000000"/>
              </w:rPr>
            </w:pPr>
            <w:r w:rsidRPr="0054146C">
              <w:rPr>
                <w:color w:val="000000"/>
              </w:rPr>
              <w:t>V. Ivana Meštrovića 24, 31000 Osijek</w:t>
            </w:r>
          </w:p>
          <w:p w:rsidRDefault="0054146C" w:rsidR="0054146C" w:rsidRPr="0054146C">
            <w:pPr>
              <w:rPr>
                <w:color w:val="000000"/>
                <w:lang w:bidi="en-US"/>
              </w:rPr>
            </w:pPr>
            <w:r w:rsidRPr="0054146C">
              <w:rPr>
                <w:color w:val="000000"/>
              </w:rPr>
              <w:t>OIB:43555018902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4146C" w:rsidR="0054146C" w:rsidRPr="0054146C">
            <w:pPr>
              <w:jc w:val="right"/>
              <w:rPr>
                <w:color w:val="000000"/>
              </w:rPr>
            </w:pPr>
            <w:r w:rsidRPr="0054146C">
              <w:rPr>
                <w:color w:val="000000"/>
              </w:rPr>
              <w:t xml:space="preserve">92.251,13   </w:t>
            </w:r>
          </w:p>
          <w:p w:rsidRDefault="0054146C" w:rsidR="0054146C" w:rsidRPr="0054146C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4146C" w:rsidR="0054146C" w:rsidRPr="0054146C">
            <w:pPr>
              <w:jc w:val="right"/>
              <w:rPr>
                <w:color w:val="000000"/>
              </w:rPr>
            </w:pPr>
            <w:r w:rsidRPr="0054146C">
              <w:rPr>
                <w:color w:val="000000"/>
              </w:rPr>
              <w:t xml:space="preserve">92.251,13   </w:t>
            </w:r>
          </w:p>
          <w:p w:rsidRDefault="0054146C" w:rsidR="0054146C" w:rsidRPr="0054146C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3364A" w:rsidR="0054146C" w:rsidRPr="0054146C">
            <w:pPr>
              <w:jc w:val="right"/>
              <w:rPr>
                <w:lang w:bidi="en-US" w:val="hr-HR"/>
              </w:rPr>
            </w:pPr>
            <w:r>
              <w:rPr>
                <w:lang w:bidi="en-US" w:val="hr-HR"/>
              </w:rPr>
              <w:t>-</w:t>
            </w:r>
          </w:p>
        </w:tc>
      </w:tr>
      <w:tr w:rsidTr="00B3364A" w:rsidR="0054146C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146C" w:rsidR="0054146C" w:rsidRPr="0054146C">
            <w:pPr>
              <w:rPr>
                <w:lang w:bidi="en-US" w:val="hr-HR"/>
              </w:rPr>
            </w:pPr>
            <w:r w:rsidRPr="0054146C">
              <w:rPr>
                <w:lang w:val="hr-HR"/>
              </w:rPr>
              <w:t>19.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146C" w:rsidR="0054146C" w:rsidRPr="0054146C">
            <w:pPr>
              <w:rPr>
                <w:color w:val="000000"/>
              </w:rPr>
            </w:pPr>
            <w:r w:rsidRPr="0054146C">
              <w:rPr>
                <w:color w:val="000000"/>
              </w:rPr>
              <w:t>Tatjana Pejković,</w:t>
            </w:r>
          </w:p>
          <w:p w:rsidRDefault="0054146C" w:rsidR="0054146C" w:rsidRPr="0054146C">
            <w:pPr>
              <w:rPr>
                <w:color w:val="000000"/>
              </w:rPr>
            </w:pPr>
            <w:r w:rsidRPr="0054146C">
              <w:rPr>
                <w:color w:val="000000"/>
              </w:rPr>
              <w:t>Josipa Kozarca 51, Višnjevac</w:t>
            </w:r>
          </w:p>
          <w:p w:rsidRDefault="0054146C" w:rsidR="0054146C" w:rsidRPr="0054146C">
            <w:pPr>
              <w:rPr>
                <w:color w:val="000000"/>
                <w:lang w:bidi="en-US"/>
              </w:rPr>
            </w:pPr>
            <w:r w:rsidRPr="0054146C">
              <w:rPr>
                <w:color w:val="000000"/>
              </w:rPr>
              <w:t>OIB:73058956466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4146C" w:rsidR="0054146C" w:rsidRPr="0054146C">
            <w:pPr>
              <w:jc w:val="right"/>
              <w:rPr>
                <w:color w:val="000000"/>
              </w:rPr>
            </w:pPr>
            <w:r w:rsidRPr="0054146C">
              <w:rPr>
                <w:color w:val="000000"/>
              </w:rPr>
              <w:t xml:space="preserve">86.130,41   </w:t>
            </w:r>
          </w:p>
          <w:p w:rsidRDefault="0054146C" w:rsidR="0054146C" w:rsidRPr="0054146C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4146C" w:rsidR="0054146C" w:rsidRPr="0054146C">
            <w:pPr>
              <w:jc w:val="right"/>
              <w:rPr>
                <w:color w:val="000000"/>
              </w:rPr>
            </w:pPr>
            <w:r w:rsidRPr="0054146C">
              <w:rPr>
                <w:color w:val="000000"/>
              </w:rPr>
              <w:t xml:space="preserve">86.130,41   </w:t>
            </w:r>
          </w:p>
          <w:p w:rsidRDefault="0054146C" w:rsidR="0054146C" w:rsidRPr="0054146C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3364A" w:rsidR="0054146C" w:rsidRPr="0054146C">
            <w:pPr>
              <w:jc w:val="right"/>
              <w:rPr>
                <w:lang w:bidi="en-US" w:val="hr-HR"/>
              </w:rPr>
            </w:pPr>
            <w:r>
              <w:rPr>
                <w:lang w:bidi="en-US" w:val="hr-HR"/>
              </w:rPr>
              <w:t>-</w:t>
            </w:r>
          </w:p>
        </w:tc>
      </w:tr>
      <w:tr w:rsidTr="00B3364A" w:rsidR="0054146C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146C" w:rsidR="0054146C" w:rsidRPr="0054146C">
            <w:pPr>
              <w:rPr>
                <w:lang w:bidi="en-US" w:val="hr-HR"/>
              </w:rPr>
            </w:pPr>
            <w:r w:rsidRPr="0054146C">
              <w:rPr>
                <w:lang w:val="hr-HR"/>
              </w:rPr>
              <w:t>20.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146C" w:rsidR="0054146C" w:rsidRPr="0054146C">
            <w:pPr>
              <w:rPr>
                <w:color w:val="000000"/>
              </w:rPr>
            </w:pPr>
            <w:r w:rsidRPr="0054146C">
              <w:rPr>
                <w:color w:val="000000"/>
              </w:rPr>
              <w:t>Ivan Sambunjak,</w:t>
            </w:r>
          </w:p>
          <w:p w:rsidRDefault="0054146C" w:rsidR="0054146C" w:rsidRPr="0054146C">
            <w:pPr>
              <w:rPr>
                <w:color w:val="000000"/>
              </w:rPr>
            </w:pPr>
            <w:r w:rsidRPr="0054146C">
              <w:rPr>
                <w:color w:val="000000"/>
              </w:rPr>
              <w:t>Ulica Hrvatske Republike 22, 31000 Osijek</w:t>
            </w:r>
          </w:p>
          <w:p w:rsidRDefault="0054146C" w:rsidR="0054146C">
            <w:pPr>
              <w:rPr>
                <w:color w:val="000000"/>
              </w:rPr>
            </w:pPr>
            <w:r w:rsidRPr="0054146C">
              <w:rPr>
                <w:color w:val="000000"/>
              </w:rPr>
              <w:t>OIB:30874646731</w:t>
            </w:r>
          </w:p>
          <w:p w:rsidRDefault="00A4089A" w:rsidR="00A4089A" w:rsidRPr="0054146C">
            <w:pPr>
              <w:rPr>
                <w:color w:val="000000"/>
                <w:lang w:bidi="en-US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4146C" w:rsidR="0054146C" w:rsidRPr="0054146C">
            <w:pPr>
              <w:jc w:val="right"/>
              <w:rPr>
                <w:color w:val="000000"/>
              </w:rPr>
            </w:pPr>
            <w:r w:rsidRPr="0054146C">
              <w:rPr>
                <w:color w:val="000000"/>
              </w:rPr>
              <w:t xml:space="preserve">36.114,80   </w:t>
            </w:r>
          </w:p>
          <w:p w:rsidRDefault="0054146C" w:rsidR="0054146C" w:rsidRPr="0054146C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4146C" w:rsidR="0054146C" w:rsidRPr="0054146C">
            <w:pPr>
              <w:jc w:val="right"/>
              <w:rPr>
                <w:color w:val="000000"/>
              </w:rPr>
            </w:pPr>
            <w:r w:rsidRPr="0054146C">
              <w:rPr>
                <w:color w:val="000000"/>
              </w:rPr>
              <w:t xml:space="preserve">36.114,80   </w:t>
            </w:r>
          </w:p>
          <w:p w:rsidRDefault="0054146C" w:rsidR="0054146C" w:rsidRPr="0054146C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3364A" w:rsidR="0054146C" w:rsidRPr="0054146C">
            <w:pPr>
              <w:jc w:val="right"/>
              <w:rPr>
                <w:lang w:bidi="en-US" w:val="hr-HR"/>
              </w:rPr>
            </w:pPr>
            <w:r>
              <w:rPr>
                <w:lang w:bidi="en-US" w:val="hr-HR"/>
              </w:rPr>
              <w:t>-</w:t>
            </w:r>
          </w:p>
        </w:tc>
      </w:tr>
      <w:tr w:rsidTr="00B3364A" w:rsidR="0054146C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146C" w:rsidR="0054146C" w:rsidRPr="0054146C">
            <w:pPr>
              <w:rPr>
                <w:lang w:bidi="en-US" w:val="hr-HR"/>
              </w:rPr>
            </w:pPr>
            <w:r w:rsidRPr="0054146C">
              <w:rPr>
                <w:lang w:val="hr-HR"/>
              </w:rPr>
              <w:lastRenderedPageBreak/>
              <w:t>21.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146C" w:rsidR="0054146C" w:rsidRPr="0054146C">
            <w:pPr>
              <w:rPr>
                <w:color w:val="000000"/>
              </w:rPr>
            </w:pPr>
            <w:r w:rsidRPr="0054146C">
              <w:rPr>
                <w:color w:val="000000"/>
              </w:rPr>
              <w:t>Siniša Schatzl,</w:t>
            </w:r>
          </w:p>
          <w:p w:rsidRDefault="0054146C" w:rsidR="0054146C" w:rsidRPr="0054146C">
            <w:pPr>
              <w:rPr>
                <w:color w:val="000000"/>
              </w:rPr>
            </w:pPr>
            <w:r w:rsidRPr="0054146C">
              <w:rPr>
                <w:color w:val="000000"/>
              </w:rPr>
              <w:t>Ivana Gundulića 113, 31000 Osijek</w:t>
            </w:r>
          </w:p>
          <w:p w:rsidRDefault="0054146C" w:rsidR="0054146C" w:rsidRPr="0054146C">
            <w:pPr>
              <w:rPr>
                <w:color w:val="000000"/>
                <w:lang w:bidi="en-US"/>
              </w:rPr>
            </w:pPr>
            <w:r w:rsidRPr="0054146C">
              <w:rPr>
                <w:color w:val="000000"/>
              </w:rPr>
              <w:t>OIB:22131055028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4146C" w:rsidR="0054146C" w:rsidRPr="0054146C">
            <w:pPr>
              <w:jc w:val="right"/>
              <w:rPr>
                <w:color w:val="000000"/>
              </w:rPr>
            </w:pPr>
            <w:r w:rsidRPr="0054146C">
              <w:rPr>
                <w:color w:val="000000"/>
              </w:rPr>
              <w:t xml:space="preserve">47.059,09   </w:t>
            </w:r>
          </w:p>
          <w:p w:rsidRDefault="0054146C" w:rsidR="0054146C" w:rsidRPr="0054146C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4146C" w:rsidR="0054146C" w:rsidRPr="0054146C">
            <w:pPr>
              <w:jc w:val="right"/>
              <w:rPr>
                <w:color w:val="000000"/>
              </w:rPr>
            </w:pPr>
            <w:r w:rsidRPr="0054146C">
              <w:rPr>
                <w:color w:val="000000"/>
              </w:rPr>
              <w:t xml:space="preserve">47.059,09   </w:t>
            </w:r>
          </w:p>
          <w:p w:rsidRDefault="0054146C" w:rsidR="0054146C" w:rsidRPr="0054146C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3364A" w:rsidR="0054146C" w:rsidRPr="0054146C">
            <w:pPr>
              <w:jc w:val="right"/>
              <w:rPr>
                <w:lang w:bidi="en-US" w:val="hr-HR"/>
              </w:rPr>
            </w:pPr>
            <w:r>
              <w:rPr>
                <w:lang w:bidi="en-US" w:val="hr-HR"/>
              </w:rPr>
              <w:t>-</w:t>
            </w:r>
          </w:p>
        </w:tc>
      </w:tr>
      <w:tr w:rsidTr="00B3364A" w:rsidR="0054146C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146C" w:rsidR="0054146C" w:rsidRPr="0054146C">
            <w:pPr>
              <w:rPr>
                <w:lang w:bidi="en-US" w:val="hr-HR"/>
              </w:rPr>
            </w:pPr>
            <w:r w:rsidRPr="0054146C">
              <w:rPr>
                <w:lang w:val="hr-HR"/>
              </w:rPr>
              <w:t>22.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146C" w:rsidR="0054146C" w:rsidRPr="0054146C">
            <w:pPr>
              <w:rPr>
                <w:color w:val="000000"/>
              </w:rPr>
            </w:pPr>
            <w:r w:rsidRPr="0054146C">
              <w:rPr>
                <w:color w:val="000000"/>
              </w:rPr>
              <w:t>Bruno Sušec,</w:t>
            </w:r>
          </w:p>
          <w:p w:rsidRDefault="0054146C" w:rsidR="0054146C" w:rsidRPr="0054146C">
            <w:pPr>
              <w:rPr>
                <w:color w:val="000000"/>
              </w:rPr>
            </w:pPr>
            <w:r w:rsidRPr="0054146C">
              <w:rPr>
                <w:color w:val="000000"/>
              </w:rPr>
              <w:t>Duga ulica 83, Ivanovac, 31216 Antunovac</w:t>
            </w:r>
          </w:p>
          <w:p w:rsidRDefault="0054146C" w:rsidR="0054146C" w:rsidRPr="0054146C">
            <w:pPr>
              <w:rPr>
                <w:color w:val="000000"/>
                <w:lang w:bidi="en-US"/>
              </w:rPr>
            </w:pPr>
            <w:r w:rsidRPr="0054146C">
              <w:rPr>
                <w:color w:val="000000"/>
              </w:rPr>
              <w:t>OIB:68589381343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4146C" w:rsidR="0054146C" w:rsidRPr="0054146C">
            <w:pPr>
              <w:jc w:val="right"/>
              <w:rPr>
                <w:color w:val="000000"/>
              </w:rPr>
            </w:pPr>
            <w:r w:rsidRPr="0054146C">
              <w:rPr>
                <w:color w:val="000000"/>
              </w:rPr>
              <w:t xml:space="preserve">37.952,56   </w:t>
            </w:r>
          </w:p>
          <w:p w:rsidRDefault="0054146C" w:rsidR="0054146C" w:rsidRPr="0054146C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4146C" w:rsidR="0054146C" w:rsidRPr="0054146C">
            <w:pPr>
              <w:jc w:val="right"/>
              <w:rPr>
                <w:color w:val="000000"/>
              </w:rPr>
            </w:pPr>
            <w:r w:rsidRPr="0054146C">
              <w:rPr>
                <w:color w:val="000000"/>
              </w:rPr>
              <w:t xml:space="preserve">37.952,56   </w:t>
            </w:r>
          </w:p>
          <w:p w:rsidRDefault="0054146C" w:rsidR="0054146C" w:rsidRPr="0054146C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3364A" w:rsidR="0054146C" w:rsidRPr="0054146C">
            <w:pPr>
              <w:jc w:val="right"/>
              <w:rPr>
                <w:lang w:bidi="en-US" w:val="hr-HR"/>
              </w:rPr>
            </w:pPr>
            <w:r>
              <w:rPr>
                <w:lang w:bidi="en-US" w:val="hr-HR"/>
              </w:rPr>
              <w:t>-</w:t>
            </w:r>
          </w:p>
        </w:tc>
      </w:tr>
      <w:tr w:rsidTr="00B3364A" w:rsidR="0054146C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146C" w:rsidR="0054146C" w:rsidRPr="0054146C">
            <w:pPr>
              <w:rPr>
                <w:lang w:bidi="en-US" w:val="hr-HR"/>
              </w:rPr>
            </w:pPr>
            <w:r w:rsidRPr="0054146C">
              <w:rPr>
                <w:lang w:val="hr-HR"/>
              </w:rPr>
              <w:t>23.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146C" w:rsidR="0054146C" w:rsidRPr="0054146C">
            <w:pPr>
              <w:rPr>
                <w:color w:val="000000"/>
              </w:rPr>
            </w:pPr>
            <w:r w:rsidRPr="0054146C">
              <w:rPr>
                <w:color w:val="000000"/>
              </w:rPr>
              <w:t>Anita Šalov-Jovandžikov,</w:t>
            </w:r>
          </w:p>
          <w:p w:rsidRDefault="0054146C" w:rsidR="0054146C" w:rsidRPr="0054146C">
            <w:pPr>
              <w:rPr>
                <w:color w:val="000000"/>
              </w:rPr>
            </w:pPr>
            <w:r w:rsidRPr="0054146C">
              <w:rPr>
                <w:color w:val="000000"/>
              </w:rPr>
              <w:t>Kneza Borne 56, 31000 Osijek</w:t>
            </w:r>
          </w:p>
          <w:p w:rsidRDefault="0054146C" w:rsidR="0054146C" w:rsidRPr="0054146C">
            <w:pPr>
              <w:rPr>
                <w:color w:val="000000"/>
                <w:lang w:bidi="en-US"/>
              </w:rPr>
            </w:pPr>
            <w:r w:rsidRPr="0054146C">
              <w:rPr>
                <w:color w:val="000000"/>
              </w:rPr>
              <w:t>OIB:7897026104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4146C" w:rsidR="0054146C" w:rsidRPr="0054146C">
            <w:pPr>
              <w:jc w:val="right"/>
              <w:rPr>
                <w:color w:val="000000"/>
              </w:rPr>
            </w:pPr>
            <w:r w:rsidRPr="0054146C">
              <w:rPr>
                <w:color w:val="000000"/>
              </w:rPr>
              <w:t xml:space="preserve">47.616,32   </w:t>
            </w:r>
          </w:p>
          <w:p w:rsidRDefault="0054146C" w:rsidR="0054146C" w:rsidRPr="0054146C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4146C" w:rsidR="0054146C" w:rsidRPr="0054146C">
            <w:pPr>
              <w:jc w:val="right"/>
              <w:rPr>
                <w:color w:val="000000"/>
              </w:rPr>
            </w:pPr>
            <w:r w:rsidRPr="0054146C">
              <w:rPr>
                <w:color w:val="000000"/>
              </w:rPr>
              <w:t xml:space="preserve">47.616,32   </w:t>
            </w:r>
          </w:p>
          <w:p w:rsidRDefault="0054146C" w:rsidR="0054146C" w:rsidRPr="0054146C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3364A" w:rsidR="0054146C" w:rsidRPr="0054146C">
            <w:pPr>
              <w:jc w:val="right"/>
              <w:rPr>
                <w:lang w:bidi="en-US" w:val="hr-HR"/>
              </w:rPr>
            </w:pPr>
            <w:r>
              <w:rPr>
                <w:lang w:bidi="en-US" w:val="hr-HR"/>
              </w:rPr>
              <w:t>-</w:t>
            </w:r>
          </w:p>
        </w:tc>
      </w:tr>
      <w:tr w:rsidTr="00B3364A" w:rsidR="0054146C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146C" w:rsidR="0054146C" w:rsidRPr="0054146C">
            <w:pPr>
              <w:rPr>
                <w:lang w:bidi="en-US" w:val="hr-HR"/>
              </w:rPr>
            </w:pPr>
            <w:r w:rsidRPr="0054146C">
              <w:rPr>
                <w:lang w:val="hr-HR"/>
              </w:rPr>
              <w:t>24.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146C" w:rsidR="0054146C" w:rsidRPr="0054146C">
            <w:pPr>
              <w:rPr>
                <w:color w:val="000000"/>
              </w:rPr>
            </w:pPr>
            <w:r w:rsidRPr="0054146C">
              <w:rPr>
                <w:color w:val="000000"/>
              </w:rPr>
              <w:t>Snježana Šergo,</w:t>
            </w:r>
          </w:p>
          <w:p w:rsidRDefault="0054146C" w:rsidR="0054146C" w:rsidRPr="0054146C">
            <w:pPr>
              <w:rPr>
                <w:color w:val="000000"/>
              </w:rPr>
            </w:pPr>
            <w:r w:rsidRPr="0054146C">
              <w:rPr>
                <w:color w:val="000000"/>
              </w:rPr>
              <w:t>Planina 118, Gajić,31305 Draž</w:t>
            </w:r>
          </w:p>
          <w:p w:rsidRDefault="0054146C" w:rsidR="0054146C" w:rsidRPr="0054146C">
            <w:pPr>
              <w:rPr>
                <w:color w:val="000000"/>
                <w:lang w:bidi="en-US"/>
              </w:rPr>
            </w:pPr>
            <w:r w:rsidRPr="0054146C">
              <w:rPr>
                <w:color w:val="000000"/>
              </w:rPr>
              <w:t>OIB:49287284425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4146C" w:rsidR="0054146C" w:rsidRPr="0054146C">
            <w:pPr>
              <w:jc w:val="right"/>
              <w:rPr>
                <w:color w:val="000000"/>
              </w:rPr>
            </w:pPr>
            <w:r w:rsidRPr="0054146C">
              <w:rPr>
                <w:color w:val="000000"/>
              </w:rPr>
              <w:t xml:space="preserve">51.437,60   </w:t>
            </w:r>
          </w:p>
          <w:p w:rsidRDefault="0054146C" w:rsidR="0054146C" w:rsidRPr="0054146C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4146C" w:rsidR="0054146C" w:rsidRPr="0054146C">
            <w:pPr>
              <w:jc w:val="right"/>
              <w:rPr>
                <w:color w:val="000000"/>
              </w:rPr>
            </w:pPr>
            <w:r w:rsidRPr="0054146C">
              <w:rPr>
                <w:color w:val="000000"/>
              </w:rPr>
              <w:t xml:space="preserve">51.437,60   </w:t>
            </w:r>
          </w:p>
          <w:p w:rsidRDefault="0054146C" w:rsidR="0054146C" w:rsidRPr="0054146C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3364A" w:rsidR="0054146C" w:rsidRPr="0054146C">
            <w:pPr>
              <w:jc w:val="right"/>
              <w:rPr>
                <w:lang w:bidi="en-US" w:val="hr-HR"/>
              </w:rPr>
            </w:pPr>
            <w:r>
              <w:rPr>
                <w:lang w:bidi="en-US" w:val="hr-HR"/>
              </w:rPr>
              <w:t>-</w:t>
            </w:r>
          </w:p>
        </w:tc>
      </w:tr>
      <w:tr w:rsidTr="00B3364A" w:rsidR="0054146C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146C" w:rsidR="0054146C" w:rsidRPr="0054146C">
            <w:pPr>
              <w:rPr>
                <w:lang w:bidi="en-US" w:val="hr-HR"/>
              </w:rPr>
            </w:pPr>
            <w:r w:rsidRPr="0054146C">
              <w:rPr>
                <w:lang w:val="hr-HR"/>
              </w:rPr>
              <w:t>25.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146C" w:rsidR="0054146C" w:rsidRPr="0054146C">
            <w:pPr>
              <w:rPr>
                <w:color w:val="000000"/>
              </w:rPr>
            </w:pPr>
            <w:r w:rsidRPr="0054146C">
              <w:rPr>
                <w:color w:val="000000"/>
              </w:rPr>
              <w:t>Jure Tomić,</w:t>
            </w:r>
          </w:p>
          <w:p w:rsidRDefault="0054146C" w:rsidR="0054146C" w:rsidRPr="0054146C">
            <w:pPr>
              <w:rPr>
                <w:color w:val="000000"/>
              </w:rPr>
            </w:pPr>
            <w:r w:rsidRPr="0054146C">
              <w:rPr>
                <w:color w:val="000000"/>
              </w:rPr>
              <w:t>F. Račkog 83, 31400 Đakovo</w:t>
            </w:r>
          </w:p>
          <w:p w:rsidRDefault="0054146C" w:rsidR="0054146C" w:rsidRPr="0054146C">
            <w:pPr>
              <w:rPr>
                <w:color w:val="000000"/>
                <w:lang w:bidi="en-US"/>
              </w:rPr>
            </w:pPr>
            <w:r w:rsidRPr="0054146C">
              <w:rPr>
                <w:color w:val="000000"/>
              </w:rPr>
              <w:t>OIB:61582928105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4146C" w:rsidR="0054146C" w:rsidRPr="0054146C">
            <w:pPr>
              <w:jc w:val="right"/>
              <w:rPr>
                <w:color w:val="000000"/>
              </w:rPr>
            </w:pPr>
            <w:r w:rsidRPr="0054146C">
              <w:rPr>
                <w:color w:val="000000"/>
              </w:rPr>
              <w:t xml:space="preserve">89.409,64   </w:t>
            </w:r>
          </w:p>
          <w:p w:rsidRDefault="0054146C" w:rsidR="0054146C" w:rsidRPr="0054146C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4146C" w:rsidR="0054146C" w:rsidRPr="0054146C">
            <w:pPr>
              <w:jc w:val="right"/>
              <w:rPr>
                <w:color w:val="000000"/>
              </w:rPr>
            </w:pPr>
            <w:r w:rsidRPr="0054146C">
              <w:rPr>
                <w:color w:val="000000"/>
              </w:rPr>
              <w:t xml:space="preserve">89.409,64   </w:t>
            </w:r>
          </w:p>
          <w:p w:rsidRDefault="0054146C" w:rsidR="0054146C" w:rsidRPr="0054146C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3364A" w:rsidR="0054146C" w:rsidRPr="0054146C">
            <w:pPr>
              <w:jc w:val="right"/>
              <w:rPr>
                <w:lang w:bidi="en-US" w:val="hr-HR"/>
              </w:rPr>
            </w:pPr>
            <w:r>
              <w:rPr>
                <w:lang w:bidi="en-US" w:val="hr-HR"/>
              </w:rPr>
              <w:t>-</w:t>
            </w:r>
          </w:p>
        </w:tc>
      </w:tr>
      <w:tr w:rsidTr="00B3364A" w:rsidR="0054146C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146C" w:rsidR="0054146C" w:rsidRPr="0054146C">
            <w:pPr>
              <w:rPr>
                <w:lang w:bidi="en-US" w:val="hr-HR"/>
              </w:rPr>
            </w:pPr>
            <w:r w:rsidRPr="0054146C">
              <w:rPr>
                <w:lang w:val="hr-HR"/>
              </w:rPr>
              <w:t>26.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146C" w:rsidR="0054146C" w:rsidRPr="0054146C">
            <w:pPr>
              <w:rPr>
                <w:color w:val="000000"/>
              </w:rPr>
            </w:pPr>
            <w:r w:rsidRPr="0054146C">
              <w:rPr>
                <w:color w:val="000000"/>
              </w:rPr>
              <w:t>Dario Tot,</w:t>
            </w:r>
          </w:p>
          <w:p w:rsidRDefault="0054146C" w:rsidR="0054146C" w:rsidRPr="0054146C">
            <w:pPr>
              <w:rPr>
                <w:color w:val="000000"/>
              </w:rPr>
            </w:pPr>
            <w:r w:rsidRPr="0054146C">
              <w:rPr>
                <w:color w:val="000000"/>
              </w:rPr>
              <w:t>Bosutska 17,31000 Osijek</w:t>
            </w:r>
          </w:p>
          <w:p w:rsidRDefault="0054146C" w:rsidR="0054146C" w:rsidRPr="0054146C">
            <w:pPr>
              <w:rPr>
                <w:color w:val="000000"/>
                <w:lang w:bidi="en-US"/>
              </w:rPr>
            </w:pPr>
            <w:r w:rsidRPr="0054146C">
              <w:rPr>
                <w:color w:val="000000"/>
              </w:rPr>
              <w:t>OIB:00277613413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4146C" w:rsidR="0054146C" w:rsidRPr="0054146C">
            <w:pPr>
              <w:jc w:val="right"/>
              <w:rPr>
                <w:color w:val="000000"/>
              </w:rPr>
            </w:pPr>
            <w:r w:rsidRPr="0054146C">
              <w:rPr>
                <w:color w:val="000000"/>
              </w:rPr>
              <w:t xml:space="preserve">37.565,76   </w:t>
            </w:r>
          </w:p>
          <w:p w:rsidRDefault="0054146C" w:rsidR="0054146C" w:rsidRPr="0054146C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4146C" w:rsidR="0054146C" w:rsidRPr="0054146C">
            <w:pPr>
              <w:jc w:val="right"/>
              <w:rPr>
                <w:color w:val="000000"/>
              </w:rPr>
            </w:pPr>
            <w:r w:rsidRPr="0054146C">
              <w:rPr>
                <w:color w:val="000000"/>
              </w:rPr>
              <w:t xml:space="preserve">37.565,76   </w:t>
            </w:r>
          </w:p>
          <w:p w:rsidRDefault="0054146C" w:rsidR="0054146C" w:rsidRPr="0054146C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3364A" w:rsidR="0054146C" w:rsidRPr="0054146C">
            <w:pPr>
              <w:jc w:val="right"/>
              <w:rPr>
                <w:lang w:bidi="en-US" w:val="hr-HR"/>
              </w:rPr>
            </w:pPr>
            <w:r>
              <w:rPr>
                <w:lang w:bidi="en-US" w:val="hr-HR"/>
              </w:rPr>
              <w:t>-</w:t>
            </w:r>
          </w:p>
        </w:tc>
      </w:tr>
      <w:tr w:rsidTr="00B3364A" w:rsidR="0054146C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146C" w:rsidR="0054146C" w:rsidRPr="0054146C">
            <w:pPr>
              <w:rPr>
                <w:lang w:bidi="en-US" w:val="hr-HR"/>
              </w:rPr>
            </w:pPr>
            <w:r w:rsidRPr="0054146C">
              <w:rPr>
                <w:lang w:val="hr-HR"/>
              </w:rPr>
              <w:t>27.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146C" w:rsidR="0054146C" w:rsidRPr="0054146C">
            <w:pPr>
              <w:rPr>
                <w:color w:val="000000"/>
              </w:rPr>
            </w:pPr>
            <w:r w:rsidRPr="0054146C">
              <w:rPr>
                <w:color w:val="000000"/>
              </w:rPr>
              <w:t>Nela Toth</w:t>
            </w:r>
          </w:p>
          <w:p w:rsidRDefault="0054146C" w:rsidR="0054146C" w:rsidRPr="0054146C">
            <w:pPr>
              <w:rPr>
                <w:color w:val="000000"/>
              </w:rPr>
            </w:pPr>
            <w:r w:rsidRPr="0054146C">
              <w:rPr>
                <w:color w:val="000000"/>
              </w:rPr>
              <w:t>Školska ulica 17, 31216 Antunovac</w:t>
            </w:r>
          </w:p>
          <w:p w:rsidRDefault="0054146C" w:rsidR="0054146C" w:rsidRPr="0054146C">
            <w:pPr>
              <w:rPr>
                <w:color w:val="000000"/>
                <w:lang w:bidi="en-US"/>
              </w:rPr>
            </w:pPr>
            <w:r w:rsidRPr="0054146C">
              <w:rPr>
                <w:color w:val="000000"/>
              </w:rPr>
              <w:t>OIB:12822300750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4146C" w:rsidR="0054146C" w:rsidRPr="0054146C">
            <w:pPr>
              <w:jc w:val="right"/>
              <w:rPr>
                <w:color w:val="000000"/>
              </w:rPr>
            </w:pPr>
            <w:r w:rsidRPr="0054146C">
              <w:rPr>
                <w:color w:val="000000"/>
              </w:rPr>
              <w:t xml:space="preserve">48.362,14   </w:t>
            </w:r>
          </w:p>
          <w:p w:rsidRDefault="0054146C" w:rsidR="0054146C" w:rsidRPr="0054146C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4146C" w:rsidR="0054146C" w:rsidRPr="0054146C">
            <w:pPr>
              <w:jc w:val="right"/>
              <w:rPr>
                <w:color w:val="000000"/>
              </w:rPr>
            </w:pPr>
            <w:r w:rsidRPr="0054146C">
              <w:rPr>
                <w:color w:val="000000"/>
              </w:rPr>
              <w:t xml:space="preserve">48.362,14   </w:t>
            </w:r>
          </w:p>
          <w:p w:rsidRDefault="0054146C" w:rsidR="0054146C" w:rsidRPr="0054146C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3364A" w:rsidR="0054146C" w:rsidRPr="0054146C">
            <w:pPr>
              <w:jc w:val="right"/>
              <w:rPr>
                <w:lang w:bidi="en-US" w:val="hr-HR"/>
              </w:rPr>
            </w:pPr>
            <w:r>
              <w:rPr>
                <w:lang w:bidi="en-US" w:val="hr-HR"/>
              </w:rPr>
              <w:t>-</w:t>
            </w:r>
          </w:p>
        </w:tc>
      </w:tr>
      <w:tr w:rsidTr="00B3364A" w:rsidR="0054146C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146C" w:rsidR="0054146C" w:rsidRPr="0054146C">
            <w:pPr>
              <w:rPr>
                <w:lang w:bidi="en-US" w:val="hr-HR"/>
              </w:rPr>
            </w:pPr>
            <w:r w:rsidRPr="0054146C">
              <w:rPr>
                <w:lang w:val="hr-HR"/>
              </w:rPr>
              <w:t>28.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146C" w:rsidR="0054146C" w:rsidRPr="0054146C">
            <w:pPr>
              <w:rPr>
                <w:color w:val="000000"/>
              </w:rPr>
            </w:pPr>
            <w:r w:rsidRPr="0054146C">
              <w:rPr>
                <w:color w:val="000000"/>
              </w:rPr>
              <w:t>Brankica Validžić-Halak</w:t>
            </w:r>
          </w:p>
          <w:p w:rsidRDefault="0054146C" w:rsidR="0054146C" w:rsidRPr="0054146C">
            <w:pPr>
              <w:rPr>
                <w:color w:val="000000"/>
              </w:rPr>
            </w:pPr>
            <w:r w:rsidRPr="0054146C">
              <w:rPr>
                <w:color w:val="000000"/>
              </w:rPr>
              <w:t>J.J. Strossmayera 317, 31000 Osijek</w:t>
            </w:r>
          </w:p>
          <w:p w:rsidRDefault="0054146C" w:rsidR="0054146C" w:rsidRPr="0054146C">
            <w:pPr>
              <w:rPr>
                <w:color w:val="000000"/>
                <w:lang w:bidi="en-US"/>
              </w:rPr>
            </w:pPr>
            <w:r w:rsidRPr="0054146C">
              <w:rPr>
                <w:color w:val="000000"/>
              </w:rPr>
              <w:t>OIB:79991110156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4146C" w:rsidR="0054146C" w:rsidRPr="0054146C">
            <w:pPr>
              <w:jc w:val="right"/>
              <w:rPr>
                <w:color w:val="000000"/>
              </w:rPr>
            </w:pPr>
            <w:r w:rsidRPr="0054146C">
              <w:rPr>
                <w:color w:val="000000"/>
              </w:rPr>
              <w:t xml:space="preserve">114.904,82   </w:t>
            </w:r>
          </w:p>
          <w:p w:rsidRDefault="0054146C" w:rsidR="0054146C" w:rsidRPr="0054146C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4146C" w:rsidR="0054146C" w:rsidRPr="0054146C">
            <w:pPr>
              <w:jc w:val="right"/>
              <w:rPr>
                <w:color w:val="000000"/>
              </w:rPr>
            </w:pPr>
            <w:r w:rsidRPr="0054146C">
              <w:rPr>
                <w:color w:val="000000"/>
              </w:rPr>
              <w:t xml:space="preserve">114.904,82   </w:t>
            </w:r>
          </w:p>
          <w:p w:rsidRDefault="0054146C" w:rsidR="0054146C" w:rsidRPr="0054146C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3364A" w:rsidR="0054146C" w:rsidRPr="0054146C">
            <w:pPr>
              <w:jc w:val="right"/>
              <w:rPr>
                <w:lang w:bidi="en-US" w:val="hr-HR"/>
              </w:rPr>
            </w:pPr>
            <w:r>
              <w:rPr>
                <w:lang w:bidi="en-US" w:val="hr-HR"/>
              </w:rPr>
              <w:t>-</w:t>
            </w:r>
          </w:p>
        </w:tc>
      </w:tr>
      <w:tr w:rsidTr="00B3364A" w:rsidR="0054146C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146C" w:rsidR="0054146C" w:rsidRPr="0054146C">
            <w:pPr>
              <w:rPr>
                <w:lang w:bidi="en-US" w:val="hr-HR"/>
              </w:rPr>
            </w:pPr>
            <w:r w:rsidRPr="0054146C">
              <w:rPr>
                <w:lang w:val="hr-HR"/>
              </w:rPr>
              <w:t>29.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146C" w:rsidR="0054146C" w:rsidRPr="0054146C">
            <w:pPr>
              <w:rPr>
                <w:color w:val="000000"/>
              </w:rPr>
            </w:pPr>
            <w:r w:rsidRPr="0054146C">
              <w:rPr>
                <w:color w:val="000000"/>
              </w:rPr>
              <w:t>Romana Virgej-Đurašević</w:t>
            </w:r>
          </w:p>
          <w:p w:rsidRDefault="0054146C" w:rsidR="0054146C" w:rsidRPr="0054146C">
            <w:pPr>
              <w:rPr>
                <w:color w:val="000000"/>
              </w:rPr>
            </w:pPr>
            <w:r w:rsidRPr="0054146C">
              <w:rPr>
                <w:color w:val="000000"/>
              </w:rPr>
              <w:t>V. Ivana Meštrovića 47  ,31000 Osijek</w:t>
            </w:r>
          </w:p>
          <w:p w:rsidRDefault="0054146C" w:rsidR="0054146C" w:rsidRPr="0054146C">
            <w:pPr>
              <w:rPr>
                <w:color w:val="000000"/>
                <w:lang w:bidi="en-US"/>
              </w:rPr>
            </w:pPr>
            <w:r w:rsidRPr="0054146C">
              <w:rPr>
                <w:color w:val="000000"/>
              </w:rPr>
              <w:t>OIB:20563101218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4146C" w:rsidR="0054146C" w:rsidRPr="0054146C">
            <w:pPr>
              <w:jc w:val="right"/>
              <w:rPr>
                <w:color w:val="000000"/>
              </w:rPr>
            </w:pPr>
            <w:r w:rsidRPr="0054146C">
              <w:rPr>
                <w:color w:val="000000"/>
              </w:rPr>
              <w:t xml:space="preserve">49.335,06   </w:t>
            </w:r>
          </w:p>
          <w:p w:rsidRDefault="0054146C" w:rsidR="0054146C" w:rsidRPr="0054146C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4146C" w:rsidR="0054146C" w:rsidRPr="0054146C">
            <w:pPr>
              <w:jc w:val="right"/>
              <w:rPr>
                <w:color w:val="000000"/>
              </w:rPr>
            </w:pPr>
            <w:r w:rsidRPr="0054146C">
              <w:rPr>
                <w:color w:val="000000"/>
              </w:rPr>
              <w:t xml:space="preserve">49.335,06   </w:t>
            </w:r>
          </w:p>
          <w:p w:rsidRDefault="0054146C" w:rsidR="0054146C" w:rsidRPr="0054146C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3364A" w:rsidR="0054146C" w:rsidRPr="0054146C">
            <w:pPr>
              <w:jc w:val="right"/>
              <w:rPr>
                <w:lang w:bidi="en-US" w:val="hr-HR"/>
              </w:rPr>
            </w:pPr>
            <w:r>
              <w:rPr>
                <w:lang w:bidi="en-US" w:val="hr-HR"/>
              </w:rPr>
              <w:t>-</w:t>
            </w:r>
          </w:p>
        </w:tc>
      </w:tr>
      <w:tr w:rsidTr="00B3364A" w:rsidR="0054146C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146C" w:rsidR="0054146C" w:rsidRPr="0054146C">
            <w:pPr>
              <w:rPr>
                <w:lang w:bidi="en-US" w:val="hr-HR"/>
              </w:rPr>
            </w:pPr>
            <w:r w:rsidRPr="0054146C">
              <w:rPr>
                <w:lang w:val="hr-HR"/>
              </w:rPr>
              <w:t>30.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146C" w:rsidR="0054146C" w:rsidRPr="0054146C">
            <w:pPr>
              <w:rPr>
                <w:color w:val="000000"/>
              </w:rPr>
            </w:pPr>
            <w:r w:rsidRPr="0054146C">
              <w:rPr>
                <w:color w:val="000000"/>
              </w:rPr>
              <w:t>Vinko Vučemilović,</w:t>
            </w:r>
          </w:p>
          <w:p w:rsidRDefault="0054146C" w:rsidR="0054146C" w:rsidRPr="0054146C">
            <w:pPr>
              <w:rPr>
                <w:color w:val="000000"/>
              </w:rPr>
            </w:pPr>
            <w:r w:rsidRPr="0054146C">
              <w:rPr>
                <w:color w:val="000000"/>
              </w:rPr>
              <w:t>Kamila Firingera 16,31000 Osijek</w:t>
            </w:r>
          </w:p>
          <w:p w:rsidRDefault="0054146C" w:rsidR="0054146C" w:rsidRPr="0054146C">
            <w:pPr>
              <w:rPr>
                <w:color w:val="000000"/>
                <w:lang w:bidi="en-US"/>
              </w:rPr>
            </w:pPr>
            <w:r w:rsidRPr="0054146C">
              <w:rPr>
                <w:color w:val="000000"/>
              </w:rPr>
              <w:t>OIB:74979937657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4146C" w:rsidR="0054146C" w:rsidRPr="0054146C">
            <w:pPr>
              <w:jc w:val="right"/>
              <w:rPr>
                <w:color w:val="000000"/>
              </w:rPr>
            </w:pPr>
            <w:r w:rsidRPr="0054146C">
              <w:rPr>
                <w:color w:val="000000"/>
              </w:rPr>
              <w:t xml:space="preserve">1.035.059,90   </w:t>
            </w:r>
          </w:p>
          <w:p w:rsidRDefault="0054146C" w:rsidR="0054146C" w:rsidRPr="0054146C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4146C" w:rsidR="0054146C" w:rsidRPr="0054146C">
            <w:pPr>
              <w:jc w:val="right"/>
              <w:rPr>
                <w:color w:val="000000"/>
              </w:rPr>
            </w:pPr>
            <w:r w:rsidRPr="0054146C">
              <w:rPr>
                <w:color w:val="000000"/>
              </w:rPr>
              <w:t xml:space="preserve">1.035.059,90   </w:t>
            </w:r>
          </w:p>
          <w:p w:rsidRDefault="0054146C" w:rsidR="0054146C" w:rsidRPr="0054146C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3364A" w:rsidR="0054146C" w:rsidRPr="0054146C">
            <w:pPr>
              <w:jc w:val="right"/>
              <w:rPr>
                <w:lang w:bidi="en-US" w:val="hr-HR"/>
              </w:rPr>
            </w:pPr>
            <w:r>
              <w:rPr>
                <w:lang w:bidi="en-US" w:val="hr-HR"/>
              </w:rPr>
              <w:t>-</w:t>
            </w:r>
          </w:p>
        </w:tc>
      </w:tr>
      <w:tr w:rsidTr="00B3364A" w:rsidR="0054146C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146C" w:rsidR="0054146C" w:rsidRPr="0054146C">
            <w:pPr>
              <w:rPr>
                <w:lang w:bidi="en-US" w:val="hr-HR"/>
              </w:rPr>
            </w:pPr>
            <w:r w:rsidRPr="0054146C">
              <w:rPr>
                <w:lang w:val="hr-HR"/>
              </w:rPr>
              <w:t>31.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146C" w:rsidR="0054146C" w:rsidRPr="0054146C">
            <w:pPr>
              <w:rPr>
                <w:color w:val="000000"/>
              </w:rPr>
            </w:pPr>
            <w:r w:rsidRPr="0054146C">
              <w:rPr>
                <w:color w:val="000000"/>
              </w:rPr>
              <w:t>Milan Vučemilović Vranjić</w:t>
            </w:r>
          </w:p>
          <w:p w:rsidRDefault="0054146C" w:rsidR="0054146C" w:rsidRPr="0054146C">
            <w:pPr>
              <w:rPr>
                <w:color w:val="000000"/>
              </w:rPr>
            </w:pPr>
            <w:r w:rsidRPr="0054146C">
              <w:rPr>
                <w:color w:val="000000"/>
              </w:rPr>
              <w:t>A. Starčevića 66, 31216 Antunovac</w:t>
            </w:r>
          </w:p>
          <w:p w:rsidRDefault="0054146C" w:rsidR="0054146C" w:rsidRPr="0054146C">
            <w:pPr>
              <w:rPr>
                <w:color w:val="000000"/>
                <w:lang w:bidi="en-US"/>
              </w:rPr>
            </w:pPr>
            <w:r w:rsidRPr="0054146C">
              <w:rPr>
                <w:color w:val="000000"/>
              </w:rPr>
              <w:t>OIB:64007632358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4146C" w:rsidR="0054146C" w:rsidRPr="0054146C">
            <w:pPr>
              <w:jc w:val="right"/>
              <w:rPr>
                <w:color w:val="000000"/>
              </w:rPr>
            </w:pPr>
            <w:r w:rsidRPr="0054146C">
              <w:rPr>
                <w:color w:val="000000"/>
              </w:rPr>
              <w:t xml:space="preserve">16.540,80   </w:t>
            </w:r>
          </w:p>
          <w:p w:rsidRDefault="0054146C" w:rsidR="0054146C" w:rsidRPr="0054146C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4146C" w:rsidR="0054146C" w:rsidRPr="0054146C">
            <w:pPr>
              <w:jc w:val="right"/>
              <w:rPr>
                <w:color w:val="000000"/>
              </w:rPr>
            </w:pPr>
            <w:r w:rsidRPr="0054146C">
              <w:rPr>
                <w:color w:val="000000"/>
              </w:rPr>
              <w:t xml:space="preserve">16.540,80   </w:t>
            </w:r>
          </w:p>
          <w:p w:rsidRDefault="0054146C" w:rsidR="0054146C" w:rsidRPr="0054146C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3364A" w:rsidR="0054146C" w:rsidRPr="0054146C">
            <w:pPr>
              <w:jc w:val="right"/>
              <w:rPr>
                <w:lang w:bidi="en-US" w:val="hr-HR"/>
              </w:rPr>
            </w:pPr>
            <w:r>
              <w:rPr>
                <w:lang w:bidi="en-US" w:val="hr-HR"/>
              </w:rPr>
              <w:t>-</w:t>
            </w:r>
          </w:p>
        </w:tc>
      </w:tr>
      <w:tr w:rsidTr="00B3364A" w:rsidR="0054146C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146C" w:rsidR="0054146C" w:rsidRPr="0054146C">
            <w:pPr>
              <w:rPr>
                <w:lang w:bidi="en-US" w:val="hr-HR"/>
              </w:rPr>
            </w:pPr>
            <w:r w:rsidRPr="0054146C">
              <w:rPr>
                <w:lang w:val="hr-HR"/>
              </w:rPr>
              <w:t>32.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146C" w:rsidR="0054146C" w:rsidRPr="0054146C">
            <w:pPr>
              <w:rPr>
                <w:color w:val="000000"/>
              </w:rPr>
            </w:pPr>
            <w:r w:rsidRPr="0054146C">
              <w:rPr>
                <w:color w:val="000000"/>
              </w:rPr>
              <w:t>Mirna Žaper,</w:t>
            </w:r>
          </w:p>
          <w:p w:rsidRDefault="0054146C" w:rsidR="0054146C" w:rsidRPr="0054146C">
            <w:pPr>
              <w:rPr>
                <w:color w:val="000000"/>
              </w:rPr>
            </w:pPr>
            <w:r w:rsidRPr="0054146C">
              <w:rPr>
                <w:color w:val="000000"/>
              </w:rPr>
              <w:t>Koranska 35a, 31000 Osijek</w:t>
            </w:r>
          </w:p>
          <w:p w:rsidRDefault="0054146C" w:rsidR="0054146C" w:rsidRPr="0054146C">
            <w:pPr>
              <w:rPr>
                <w:color w:val="000000"/>
                <w:lang w:bidi="en-US"/>
              </w:rPr>
            </w:pPr>
            <w:r w:rsidRPr="0054146C">
              <w:rPr>
                <w:color w:val="000000"/>
              </w:rPr>
              <w:t>OIB:17352359664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4146C" w:rsidR="0054146C" w:rsidRPr="0054146C">
            <w:pPr>
              <w:jc w:val="right"/>
              <w:rPr>
                <w:color w:val="000000"/>
              </w:rPr>
            </w:pPr>
            <w:r w:rsidRPr="0054146C">
              <w:rPr>
                <w:color w:val="000000"/>
              </w:rPr>
              <w:t xml:space="preserve">98.555,61   </w:t>
            </w:r>
          </w:p>
          <w:p w:rsidRDefault="0054146C" w:rsidR="0054146C" w:rsidRPr="0054146C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4146C" w:rsidR="0054146C" w:rsidRPr="0054146C">
            <w:pPr>
              <w:jc w:val="right"/>
              <w:rPr>
                <w:color w:val="000000"/>
              </w:rPr>
            </w:pPr>
            <w:r w:rsidRPr="0054146C">
              <w:rPr>
                <w:color w:val="000000"/>
              </w:rPr>
              <w:t xml:space="preserve">98.555,61   </w:t>
            </w:r>
          </w:p>
          <w:p w:rsidRDefault="0054146C" w:rsidR="0054146C" w:rsidRPr="0054146C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3364A" w:rsidR="0054146C" w:rsidRPr="0054146C">
            <w:pPr>
              <w:jc w:val="right"/>
              <w:rPr>
                <w:lang w:bidi="en-US" w:val="hr-HR"/>
              </w:rPr>
            </w:pPr>
            <w:r>
              <w:rPr>
                <w:lang w:bidi="en-US" w:val="hr-HR"/>
              </w:rPr>
              <w:t>-</w:t>
            </w:r>
          </w:p>
        </w:tc>
      </w:tr>
      <w:tr w:rsidTr="00B3364A" w:rsidR="0054146C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146C" w:rsidR="0054146C" w:rsidRPr="0054146C">
            <w:pPr>
              <w:rPr>
                <w:lang w:bidi="en-US" w:val="hr-HR"/>
              </w:rPr>
            </w:pPr>
            <w:r w:rsidRPr="0054146C">
              <w:rPr>
                <w:lang w:val="hr-HR"/>
              </w:rPr>
              <w:t>33.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146C" w:rsidR="0054146C" w:rsidRPr="0054146C">
            <w:pPr>
              <w:rPr>
                <w:color w:val="000000"/>
              </w:rPr>
            </w:pPr>
            <w:r w:rsidRPr="0054146C">
              <w:rPr>
                <w:color w:val="000000"/>
              </w:rPr>
              <w:t>Mario Lazar,</w:t>
            </w:r>
          </w:p>
          <w:p w:rsidRDefault="0054146C" w:rsidR="0054146C" w:rsidRPr="0054146C">
            <w:pPr>
              <w:rPr>
                <w:color w:val="000000"/>
              </w:rPr>
            </w:pPr>
            <w:r w:rsidRPr="0054146C">
              <w:rPr>
                <w:color w:val="000000"/>
              </w:rPr>
              <w:t>Olgina 10, 31309 Kneževi Vinogradi</w:t>
            </w:r>
          </w:p>
          <w:p w:rsidRDefault="0054146C" w:rsidR="0054146C" w:rsidRPr="0054146C">
            <w:pPr>
              <w:rPr>
                <w:color w:val="000000"/>
                <w:lang w:bidi="en-US"/>
              </w:rPr>
            </w:pPr>
            <w:r w:rsidRPr="0054146C">
              <w:rPr>
                <w:color w:val="000000"/>
              </w:rPr>
              <w:t>OIB:82370745490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4146C" w:rsidR="0054146C" w:rsidRPr="0054146C">
            <w:pPr>
              <w:jc w:val="right"/>
              <w:rPr>
                <w:color w:val="000000"/>
              </w:rPr>
            </w:pPr>
            <w:r w:rsidRPr="0054146C">
              <w:rPr>
                <w:color w:val="000000"/>
              </w:rPr>
              <w:t xml:space="preserve">37.506,69   </w:t>
            </w:r>
          </w:p>
          <w:p w:rsidRDefault="0054146C" w:rsidR="0054146C" w:rsidRPr="0054146C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4146C" w:rsidR="0054146C" w:rsidRPr="0054146C">
            <w:pPr>
              <w:jc w:val="right"/>
              <w:rPr>
                <w:color w:val="000000"/>
              </w:rPr>
            </w:pPr>
            <w:r w:rsidRPr="0054146C">
              <w:rPr>
                <w:color w:val="000000"/>
              </w:rPr>
              <w:t xml:space="preserve">37.506,69   </w:t>
            </w:r>
          </w:p>
          <w:p w:rsidRDefault="0054146C" w:rsidR="0054146C" w:rsidRPr="0054146C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3364A" w:rsidR="0054146C" w:rsidRPr="0054146C">
            <w:pPr>
              <w:jc w:val="right"/>
              <w:rPr>
                <w:lang w:bidi="en-US" w:val="hr-HR"/>
              </w:rPr>
            </w:pPr>
            <w:r>
              <w:rPr>
                <w:lang w:bidi="en-US" w:val="hr-HR"/>
              </w:rPr>
              <w:t>-</w:t>
            </w:r>
          </w:p>
        </w:tc>
      </w:tr>
      <w:tr w:rsidTr="00B3364A" w:rsidR="0054146C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146C" w:rsidR="0054146C" w:rsidRPr="0054146C">
            <w:pPr>
              <w:rPr>
                <w:lang w:bidi="en-US" w:val="hr-HR"/>
              </w:rPr>
            </w:pPr>
            <w:r w:rsidRPr="0054146C">
              <w:rPr>
                <w:lang w:val="hr-HR"/>
              </w:rPr>
              <w:t>34.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146C" w:rsidR="0054146C" w:rsidRPr="0054146C">
            <w:pPr>
              <w:rPr>
                <w:color w:val="000000"/>
              </w:rPr>
            </w:pPr>
            <w:r w:rsidRPr="0054146C">
              <w:rPr>
                <w:color w:val="000000"/>
              </w:rPr>
              <w:t>Zlatko Frtalj,</w:t>
            </w:r>
          </w:p>
          <w:p w:rsidRDefault="0054146C" w:rsidR="0054146C" w:rsidRPr="0054146C">
            <w:pPr>
              <w:rPr>
                <w:color w:val="000000"/>
              </w:rPr>
            </w:pPr>
            <w:r w:rsidRPr="0054146C">
              <w:rPr>
                <w:color w:val="000000"/>
              </w:rPr>
              <w:t>Ivana Filipovića 2a, 31220 Višnjevac</w:t>
            </w:r>
          </w:p>
          <w:p w:rsidRDefault="0054146C" w:rsidR="0054146C" w:rsidRPr="0054146C">
            <w:pPr>
              <w:rPr>
                <w:color w:val="000000"/>
                <w:lang w:bidi="en-US"/>
              </w:rPr>
            </w:pPr>
            <w:r w:rsidRPr="0054146C">
              <w:rPr>
                <w:color w:val="000000"/>
              </w:rPr>
              <w:t>OIB:44787829486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4146C" w:rsidR="0054146C" w:rsidRPr="0054146C">
            <w:pPr>
              <w:jc w:val="right"/>
              <w:rPr>
                <w:color w:val="000000"/>
              </w:rPr>
            </w:pPr>
            <w:r w:rsidRPr="0054146C">
              <w:rPr>
                <w:color w:val="000000"/>
              </w:rPr>
              <w:t xml:space="preserve">155.309,78   </w:t>
            </w:r>
          </w:p>
          <w:p w:rsidRDefault="0054146C" w:rsidR="0054146C" w:rsidRPr="0054146C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4146C" w:rsidR="0054146C" w:rsidRPr="0054146C">
            <w:pPr>
              <w:jc w:val="right"/>
              <w:rPr>
                <w:color w:val="000000"/>
              </w:rPr>
            </w:pPr>
            <w:r w:rsidRPr="0054146C">
              <w:rPr>
                <w:color w:val="000000"/>
              </w:rPr>
              <w:t xml:space="preserve">155.309,78   </w:t>
            </w:r>
          </w:p>
          <w:p w:rsidRDefault="0054146C" w:rsidR="0054146C" w:rsidRPr="0054146C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3364A" w:rsidR="0054146C" w:rsidRPr="0054146C">
            <w:pPr>
              <w:jc w:val="right"/>
              <w:rPr>
                <w:lang w:bidi="en-US" w:val="hr-HR"/>
              </w:rPr>
            </w:pPr>
            <w:r>
              <w:rPr>
                <w:lang w:bidi="en-US" w:val="hr-HR"/>
              </w:rPr>
              <w:t>-</w:t>
            </w:r>
          </w:p>
        </w:tc>
      </w:tr>
      <w:tr w:rsidTr="00B3364A" w:rsidR="0054146C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146C" w:rsidR="0054146C" w:rsidRPr="0054146C">
            <w:pPr>
              <w:rPr>
                <w:lang w:bidi="en-US" w:val="hr-HR"/>
              </w:rPr>
            </w:pPr>
            <w:r w:rsidRPr="0054146C">
              <w:rPr>
                <w:lang w:val="hr-HR"/>
              </w:rPr>
              <w:t>35.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146C" w:rsidR="001B3788">
            <w:pPr>
              <w:rPr>
                <w:color w:val="000000"/>
              </w:rPr>
            </w:pPr>
            <w:r w:rsidRPr="0054146C">
              <w:rPr>
                <w:color w:val="000000"/>
              </w:rPr>
              <w:t xml:space="preserve">RH Ministarstvo financija-Porezna uprava </w:t>
            </w:r>
          </w:p>
          <w:p w:rsidRDefault="0054146C" w:rsidR="0054146C" w:rsidRPr="0054146C">
            <w:pPr>
              <w:rPr>
                <w:color w:val="000000"/>
              </w:rPr>
            </w:pPr>
            <w:r w:rsidRPr="0054146C">
              <w:rPr>
                <w:color w:val="000000"/>
              </w:rPr>
              <w:t>Područni ured Slavonija i Baranja</w:t>
            </w:r>
          </w:p>
          <w:p w:rsidRDefault="0054146C" w:rsidR="0054146C" w:rsidRPr="0054146C">
            <w:pPr>
              <w:rPr>
                <w:color w:val="000000"/>
              </w:rPr>
            </w:pPr>
            <w:r w:rsidRPr="0054146C">
              <w:rPr>
                <w:color w:val="000000"/>
              </w:rPr>
              <w:t>Katančićeva 5/a, 10000 Zagreb</w:t>
            </w:r>
          </w:p>
          <w:p w:rsidRDefault="0054146C" w:rsidR="0054146C" w:rsidRPr="0054146C">
            <w:pPr>
              <w:rPr>
                <w:color w:val="000000"/>
                <w:lang w:bidi="en-US"/>
              </w:rPr>
            </w:pPr>
            <w:r w:rsidRPr="0054146C">
              <w:rPr>
                <w:color w:val="000000"/>
              </w:rPr>
              <w:t>OIB:18683136487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4146C" w:rsidR="0054146C" w:rsidRPr="0054146C">
            <w:pPr>
              <w:jc w:val="right"/>
              <w:rPr>
                <w:color w:val="000000"/>
              </w:rPr>
            </w:pPr>
            <w:r w:rsidRPr="0054146C">
              <w:rPr>
                <w:color w:val="000000"/>
              </w:rPr>
              <w:t xml:space="preserve">361.572,56   </w:t>
            </w:r>
          </w:p>
          <w:p w:rsidRDefault="0054146C" w:rsidR="0054146C" w:rsidRPr="0054146C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4146C" w:rsidR="0054146C" w:rsidRPr="0054146C">
            <w:pPr>
              <w:jc w:val="right"/>
              <w:rPr>
                <w:color w:val="000000"/>
              </w:rPr>
            </w:pPr>
            <w:r w:rsidRPr="0054146C">
              <w:rPr>
                <w:color w:val="000000"/>
              </w:rPr>
              <w:t xml:space="preserve">4.608,06   </w:t>
            </w:r>
          </w:p>
          <w:p w:rsidRDefault="0054146C" w:rsidR="0054146C" w:rsidRPr="0054146C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4146C" w:rsidP="00B3364A" w:rsidR="0054146C" w:rsidRPr="00B3364A">
            <w:pPr>
              <w:jc w:val="right"/>
              <w:rPr>
                <w:color w:val="000000"/>
              </w:rPr>
            </w:pPr>
            <w:r w:rsidRPr="0054146C">
              <w:rPr>
                <w:color w:val="000000"/>
              </w:rPr>
              <w:t>356.964,50</w:t>
            </w:r>
          </w:p>
        </w:tc>
      </w:tr>
    </w:tbl>
    <w:p w:rsidRDefault="00C42814" w:rsidP="003A7626" w:rsidR="00C42814"/>
    <w:p w:rsidRDefault="00ED5F96" w:rsidP="003A7626" w:rsidR="00ED5F96" w:rsidRPr="006C3B99"/>
    <w:p w:rsidRDefault="00ED5F96" w:rsidP="00ED5F96" w:rsidR="00C02382">
      <w:pPr>
        <w:jc w:val="center"/>
      </w:pPr>
      <w:r>
        <w:t>II</w:t>
      </w:r>
      <w:r w:rsidRPr="00C96E02">
        <w:t xml:space="preserve">  VIŠI  ISPLATNI  RED</w:t>
      </w:r>
    </w:p>
    <w:p w:rsidRDefault="00ED5F96" w:rsidP="003A7626" w:rsidR="00ED5F96"/>
    <w:p w:rsidRDefault="00A4089A" w:rsidP="003A7626" w:rsidR="00A4089A"/>
    <w:p w:rsidRDefault="00ED5F96" w:rsidP="003A7626" w:rsidR="00ED5F96">
      <w:pPr>
        <w:rPr>
          <w:b/>
        </w:rPr>
      </w:pPr>
    </w:p>
    <w:tbl>
      <w:tblPr>
        <w:tblStyle w:val="Reetkatablice"/>
        <w:tblW w:type="dxa" w:w="10065"/>
        <w:tblInd w:type="dxa" w:w="-459"/>
        <w:tblLayout w:type="fixed"/>
        <w:tblLook w:val="04A0" w:noVBand="1" w:noHBand="0" w:lastColumn="0" w:firstColumn="1" w:lastRow="0" w:firstRow="1"/>
      </w:tblPr>
      <w:tblGrid>
        <w:gridCol w:w="709"/>
        <w:gridCol w:w="3969"/>
        <w:gridCol w:w="1843"/>
        <w:gridCol w:w="1843"/>
        <w:gridCol w:w="1701"/>
      </w:tblGrid>
      <w:tr w:rsidTr="001B3788" w:rsidR="001B3788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B3788" w:rsidR="001B3788" w:rsidRPr="001B3788">
            <w:pPr>
              <w:jc w:val="center"/>
              <w:rPr>
                <w:lang w:bidi="en-US" w:val="hr-HR"/>
              </w:rPr>
            </w:pPr>
            <w:r w:rsidRPr="001B3788">
              <w:rPr>
                <w:lang w:val="hr-HR"/>
              </w:rPr>
              <w:t>Red.br</w:t>
            </w:r>
            <w:r>
              <w:rPr>
                <w:lang w:val="hr-HR"/>
              </w:rPr>
              <w:t>oj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B3788" w:rsidR="001B3788" w:rsidRPr="001B3788">
            <w:pPr>
              <w:jc w:val="center"/>
              <w:rPr>
                <w:lang w:bidi="en-US" w:val="hr-HR"/>
              </w:rPr>
            </w:pPr>
            <w:r w:rsidRPr="001B3788">
              <w:rPr>
                <w:lang w:val="hr-HR"/>
              </w:rPr>
              <w:t>STEČAJNI VJEROVNIK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311B" w:rsidR="001B378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Prijavljeno</w:t>
            </w:r>
          </w:p>
          <w:p w:rsidRDefault="008D311B" w:rsidR="008D311B" w:rsidRPr="001B3788">
            <w:pPr>
              <w:jc w:val="center"/>
              <w:rPr>
                <w:lang w:bidi="en-US" w:val="hr-HR"/>
              </w:rPr>
            </w:pPr>
            <w:r>
              <w:rPr>
                <w:lang w:val="hr-HR"/>
              </w:rPr>
              <w:t>u kn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311B" w:rsidR="001B378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Priznato</w:t>
            </w:r>
          </w:p>
          <w:p w:rsidRDefault="008D311B" w:rsidR="008D311B" w:rsidRPr="001B3788">
            <w:pPr>
              <w:jc w:val="center"/>
              <w:rPr>
                <w:lang w:bidi="en-US" w:val="hr-HR"/>
              </w:rPr>
            </w:pPr>
            <w:r>
              <w:rPr>
                <w:lang w:val="hr-HR"/>
              </w:rPr>
              <w:t>u kn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D311B" w:rsidR="001B378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Osporeno</w:t>
            </w:r>
          </w:p>
          <w:p w:rsidRDefault="008D311B" w:rsidR="008D311B" w:rsidRPr="001B3788">
            <w:pPr>
              <w:jc w:val="center"/>
              <w:rPr>
                <w:lang w:bidi="en-US" w:val="hr-HR"/>
              </w:rPr>
            </w:pPr>
            <w:r>
              <w:rPr>
                <w:lang w:val="hr-HR"/>
              </w:rPr>
              <w:t>u kn</w:t>
            </w:r>
          </w:p>
        </w:tc>
      </w:tr>
      <w:tr w:rsidTr="001B3788" w:rsidR="001B3788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lang w:bidi="en-US" w:val="hr-HR"/>
              </w:rPr>
            </w:pPr>
            <w:r w:rsidRPr="001B3788">
              <w:rPr>
                <w:lang w:val="hr-HR"/>
              </w:rPr>
              <w:t>1.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RH Ministarstvo financija-Porezna uprava Područni ured Slavonija i Baranja</w:t>
            </w:r>
          </w:p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Katančićeva 5/a, 10000 Zagreb</w:t>
            </w:r>
          </w:p>
          <w:p w:rsidRDefault="001B3788" w:rsidR="001B3788" w:rsidRPr="001B3788">
            <w:pPr>
              <w:rPr>
                <w:color w:val="000000"/>
                <w:lang w:bidi="en-US"/>
              </w:rPr>
            </w:pPr>
            <w:r w:rsidRPr="001B3788">
              <w:rPr>
                <w:color w:val="000000"/>
              </w:rPr>
              <w:t>OIB:18683136487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1.095.154,66   </w:t>
            </w:r>
          </w:p>
          <w:p w:rsidRDefault="001B3788" w:rsidR="001B3788" w:rsidRPr="001B3788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27267" w:rsidR="00027267">
            <w:pPr>
              <w:jc w:val="right"/>
              <w:rPr>
                <w:color w:val="000000"/>
              </w:rPr>
            </w:pPr>
          </w:p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759.724,42   </w:t>
            </w:r>
          </w:p>
          <w:p w:rsidRDefault="001B3788" w:rsidR="001B3788" w:rsidRPr="001B3788">
            <w:pPr>
              <w:jc w:val="right"/>
              <w:rPr>
                <w:color w:val="000000"/>
              </w:rPr>
            </w:pPr>
          </w:p>
          <w:p w:rsidRDefault="001B3788" w:rsidR="001B3788" w:rsidRPr="001B3788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335.430,24   </w:t>
            </w:r>
          </w:p>
          <w:p w:rsidRDefault="001B3788" w:rsidR="001B3788" w:rsidRPr="001B3788">
            <w:pPr>
              <w:jc w:val="right"/>
              <w:rPr>
                <w:lang w:bidi="en-US" w:val="hr-HR"/>
              </w:rPr>
            </w:pPr>
          </w:p>
        </w:tc>
      </w:tr>
      <w:tr w:rsidTr="001B3788" w:rsidR="001B3788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lang w:bidi="en-US" w:val="hr-HR"/>
              </w:rPr>
            </w:pPr>
            <w:r w:rsidRPr="001B3788">
              <w:rPr>
                <w:lang w:val="hr-HR"/>
              </w:rPr>
              <w:t>2.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Osječko-baranjska županija, Upravni odjel za javne financije,</w:t>
            </w:r>
          </w:p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Trg Ante Starčevića 2, 31000 Osijek</w:t>
            </w:r>
          </w:p>
          <w:p w:rsidRDefault="001B3788" w:rsidR="001B3788" w:rsidRPr="001B3788">
            <w:pPr>
              <w:rPr>
                <w:color w:val="000000"/>
                <w:lang w:bidi="en-US"/>
              </w:rPr>
            </w:pPr>
            <w:r w:rsidRPr="001B3788">
              <w:rPr>
                <w:color w:val="000000"/>
              </w:rPr>
              <w:t>OIB:10383308860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6.317,78   </w:t>
            </w:r>
          </w:p>
          <w:p w:rsidRDefault="001B3788" w:rsidR="001B3788" w:rsidRPr="001B3788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6.317,78   </w:t>
            </w:r>
          </w:p>
          <w:p w:rsidRDefault="001B3788" w:rsidR="001B3788" w:rsidRPr="001B3788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D311B" w:rsidR="001B3788" w:rsidRPr="001B3788">
            <w:pPr>
              <w:jc w:val="right"/>
              <w:rPr>
                <w:lang w:bidi="en-US" w:val="hr-HR"/>
              </w:rPr>
            </w:pPr>
            <w:r>
              <w:rPr>
                <w:lang w:bidi="en-US" w:val="hr-HR"/>
              </w:rPr>
              <w:t>-</w:t>
            </w:r>
          </w:p>
        </w:tc>
      </w:tr>
      <w:tr w:rsidTr="001B3788" w:rsidR="001B3788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lang w:bidi="en-US" w:val="hr-HR"/>
              </w:rPr>
            </w:pPr>
            <w:r w:rsidRPr="001B3788">
              <w:rPr>
                <w:lang w:val="hr-HR"/>
              </w:rPr>
              <w:t>3.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UNIKOM d.o.o. za komunalno gospodarstvo</w:t>
            </w:r>
          </w:p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Ružina 11/a, 31000 Osijek</w:t>
            </w:r>
          </w:p>
          <w:p w:rsidRDefault="001B3788" w:rsidR="001B3788" w:rsidRPr="001B3788">
            <w:pPr>
              <w:rPr>
                <w:color w:val="000000"/>
                <w:lang w:bidi="en-US"/>
              </w:rPr>
            </w:pPr>
            <w:r w:rsidRPr="001B3788">
              <w:rPr>
                <w:color w:val="000000"/>
              </w:rPr>
              <w:t>OIB:07507345484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7.572,50   </w:t>
            </w:r>
          </w:p>
          <w:p w:rsidRDefault="001B3788" w:rsidR="001B3788" w:rsidRPr="001B3788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7.290,68   </w:t>
            </w:r>
          </w:p>
          <w:p w:rsidRDefault="001B3788" w:rsidR="001B3788" w:rsidRPr="001B3788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281,82   </w:t>
            </w:r>
          </w:p>
          <w:p w:rsidRDefault="001B3788" w:rsidR="001B3788" w:rsidRPr="001B3788">
            <w:pPr>
              <w:jc w:val="right"/>
              <w:rPr>
                <w:lang w:bidi="en-US" w:val="hr-HR"/>
              </w:rPr>
            </w:pPr>
          </w:p>
        </w:tc>
      </w:tr>
      <w:tr w:rsidTr="001B3788" w:rsidR="001B3788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lang w:bidi="en-US" w:val="hr-HR"/>
              </w:rPr>
            </w:pPr>
            <w:r w:rsidRPr="001B3788">
              <w:rPr>
                <w:lang w:val="hr-HR"/>
              </w:rPr>
              <w:t>4.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 xml:space="preserve">Hrvatske vode, </w:t>
            </w:r>
          </w:p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Splavarska 2a, 31000 Osijek</w:t>
            </w:r>
          </w:p>
          <w:p w:rsidRDefault="001B3788" w:rsidR="001B3788" w:rsidRPr="001B3788">
            <w:pPr>
              <w:rPr>
                <w:color w:val="000000"/>
                <w:lang w:bidi="en-US"/>
              </w:rPr>
            </w:pPr>
            <w:r w:rsidRPr="001B3788">
              <w:rPr>
                <w:color w:val="000000"/>
              </w:rPr>
              <w:t>OIB:28921383001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14.526,07   </w:t>
            </w:r>
          </w:p>
          <w:p w:rsidRDefault="001B3788" w:rsidR="001B3788" w:rsidRPr="001B3788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14.526,07   </w:t>
            </w:r>
          </w:p>
          <w:p w:rsidRDefault="001B3788" w:rsidR="001B3788" w:rsidRPr="001B3788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D311B" w:rsidR="001B3788" w:rsidRPr="001B3788">
            <w:pPr>
              <w:jc w:val="right"/>
              <w:rPr>
                <w:lang w:bidi="en-US" w:val="hr-HR"/>
              </w:rPr>
            </w:pPr>
            <w:r>
              <w:rPr>
                <w:lang w:bidi="en-US" w:val="hr-HR"/>
              </w:rPr>
              <w:t>-</w:t>
            </w:r>
          </w:p>
        </w:tc>
      </w:tr>
      <w:tr w:rsidTr="001B3788" w:rsidR="001B3788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lang w:bidi="en-US" w:val="hr-HR"/>
              </w:rPr>
            </w:pPr>
            <w:r w:rsidRPr="001B3788">
              <w:rPr>
                <w:lang w:val="hr-HR"/>
              </w:rPr>
              <w:t>5.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 xml:space="preserve">Hrvatska regulatorna agencija za mrežne djelatnosti, </w:t>
            </w:r>
          </w:p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Ulica Roberta Frangeša Mihanovića 9, 10000 Zagreb</w:t>
            </w:r>
          </w:p>
          <w:p w:rsidRDefault="001B3788" w:rsidR="001B3788" w:rsidRPr="001B3788">
            <w:pPr>
              <w:rPr>
                <w:color w:val="000000"/>
                <w:lang w:bidi="en-US"/>
              </w:rPr>
            </w:pPr>
            <w:r w:rsidRPr="001B3788">
              <w:rPr>
                <w:color w:val="000000"/>
              </w:rPr>
              <w:t>OIB:87950783661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4.577,15   </w:t>
            </w:r>
          </w:p>
          <w:p w:rsidRDefault="001B3788" w:rsidR="001B3788" w:rsidRPr="001B3788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4.441,12   </w:t>
            </w:r>
          </w:p>
          <w:p w:rsidRDefault="001B3788" w:rsidR="001B3788" w:rsidRPr="001B3788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136,03   </w:t>
            </w:r>
          </w:p>
          <w:p w:rsidRDefault="001B3788" w:rsidR="001B3788" w:rsidRPr="001B3788">
            <w:pPr>
              <w:jc w:val="right"/>
              <w:rPr>
                <w:lang w:bidi="en-US" w:val="hr-HR"/>
              </w:rPr>
            </w:pPr>
          </w:p>
        </w:tc>
      </w:tr>
      <w:tr w:rsidTr="001B3788" w:rsidR="001B3788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lang w:bidi="en-US" w:val="hr-HR"/>
              </w:rPr>
            </w:pPr>
            <w:r w:rsidRPr="001B3788">
              <w:rPr>
                <w:lang w:val="hr-HR"/>
              </w:rPr>
              <w:t>6.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Grad Osijek,</w:t>
            </w:r>
          </w:p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Franje Kuhača 9,31000 Osijek</w:t>
            </w:r>
          </w:p>
          <w:p w:rsidRDefault="001B3788" w:rsidR="001B3788" w:rsidRPr="001B3788">
            <w:pPr>
              <w:rPr>
                <w:color w:val="000000"/>
                <w:lang w:bidi="en-US"/>
              </w:rPr>
            </w:pPr>
            <w:r w:rsidRPr="001B3788">
              <w:rPr>
                <w:color w:val="000000"/>
              </w:rPr>
              <w:t>OIB:30050049642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146.002,08   </w:t>
            </w:r>
          </w:p>
          <w:p w:rsidRDefault="001B3788" w:rsidR="001B3788" w:rsidRPr="001B3788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63.073,52   </w:t>
            </w:r>
          </w:p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   </w:t>
            </w:r>
          </w:p>
          <w:p w:rsidRDefault="001B3788" w:rsidR="001B3788" w:rsidRPr="001B3788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82.928,56   </w:t>
            </w:r>
          </w:p>
          <w:p w:rsidRDefault="001B3788" w:rsidR="001B3788" w:rsidRPr="001B3788">
            <w:pPr>
              <w:jc w:val="right"/>
              <w:rPr>
                <w:lang w:bidi="en-US" w:val="hr-HR"/>
              </w:rPr>
            </w:pPr>
          </w:p>
        </w:tc>
      </w:tr>
      <w:tr w:rsidTr="001B3788" w:rsidR="001B3788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lang w:bidi="en-US" w:val="hr-HR"/>
              </w:rPr>
            </w:pPr>
            <w:r w:rsidRPr="001B3788">
              <w:rPr>
                <w:lang w:val="hr-HR"/>
              </w:rPr>
              <w:t>7.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Republika Hrvatska zastupana po Županijskom državnom odvjetništvu u Osijeku,</w:t>
            </w:r>
          </w:p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Kapucinska 21,31000 Osijek</w:t>
            </w:r>
          </w:p>
          <w:p w:rsidRDefault="001B3788" w:rsidR="001B3788" w:rsidRPr="001B3788">
            <w:pPr>
              <w:rPr>
                <w:color w:val="000000"/>
                <w:lang w:bidi="en-US"/>
              </w:rPr>
            </w:pPr>
            <w:r w:rsidRPr="001B3788">
              <w:rPr>
                <w:color w:val="000000"/>
              </w:rPr>
              <w:t>OIB: 52634238587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284.174,20   </w:t>
            </w:r>
          </w:p>
          <w:p w:rsidRDefault="001B3788" w:rsidR="001B3788" w:rsidRPr="001B3788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284.174,20   </w:t>
            </w:r>
          </w:p>
          <w:p w:rsidRDefault="001B3788" w:rsidR="001B3788" w:rsidRPr="001B3788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D311B" w:rsidR="001B3788" w:rsidRPr="001B3788">
            <w:pPr>
              <w:jc w:val="right"/>
              <w:rPr>
                <w:lang w:bidi="en-US" w:val="hr-HR"/>
              </w:rPr>
            </w:pPr>
            <w:r>
              <w:rPr>
                <w:lang w:bidi="en-US" w:val="hr-HR"/>
              </w:rPr>
              <w:t>-</w:t>
            </w:r>
          </w:p>
        </w:tc>
      </w:tr>
      <w:tr w:rsidTr="001B3788" w:rsidR="001B3788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lang w:bidi="en-US" w:val="hr-HR"/>
              </w:rPr>
            </w:pPr>
            <w:r w:rsidRPr="001B3788">
              <w:rPr>
                <w:lang w:val="hr-HR"/>
              </w:rPr>
              <w:t>8.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MAR Co. INVEST d.o.o. Osijek</w:t>
            </w:r>
          </w:p>
          <w:p w:rsidRDefault="001B3788" w:rsidR="00027267">
            <w:pPr>
              <w:rPr>
                <w:color w:val="000000"/>
              </w:rPr>
            </w:pPr>
            <w:r w:rsidRPr="001B3788">
              <w:rPr>
                <w:color w:val="000000"/>
              </w:rPr>
              <w:t xml:space="preserve">Ulica Hrvatske Republike 31A, </w:t>
            </w:r>
          </w:p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31000 Osijek</w:t>
            </w:r>
          </w:p>
          <w:p w:rsidRDefault="001B3788" w:rsidR="001B3788" w:rsidRPr="001B3788">
            <w:pPr>
              <w:rPr>
                <w:color w:val="000000"/>
                <w:lang w:bidi="en-US"/>
              </w:rPr>
            </w:pPr>
            <w:r w:rsidRPr="001B3788">
              <w:rPr>
                <w:color w:val="000000"/>
              </w:rPr>
              <w:t>OIB:99963255479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165.509,23   </w:t>
            </w:r>
          </w:p>
          <w:p w:rsidRDefault="001B3788" w:rsidR="001B3788" w:rsidRPr="001B3788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27267" w:rsidR="00027267">
            <w:pPr>
              <w:jc w:val="right"/>
              <w:rPr>
                <w:color w:val="000000"/>
              </w:rPr>
            </w:pPr>
          </w:p>
          <w:p w:rsidRDefault="00634842" w:rsidR="001B3788" w:rsidRPr="001B378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Default="001B3788" w:rsidR="001B3788" w:rsidRPr="001B3788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>1</w:t>
            </w:r>
            <w:r w:rsidR="00634842">
              <w:rPr>
                <w:color w:val="000000"/>
              </w:rPr>
              <w:t>65.509,23</w:t>
            </w:r>
            <w:r w:rsidRPr="001B3788">
              <w:rPr>
                <w:color w:val="000000"/>
              </w:rPr>
              <w:t xml:space="preserve">   </w:t>
            </w:r>
          </w:p>
          <w:p w:rsidRDefault="001B3788" w:rsidR="001B3788" w:rsidRPr="001B3788">
            <w:pPr>
              <w:jc w:val="right"/>
              <w:rPr>
                <w:lang w:bidi="en-US" w:val="hr-HR"/>
              </w:rPr>
            </w:pPr>
          </w:p>
        </w:tc>
      </w:tr>
      <w:tr w:rsidTr="001B3788" w:rsidR="001B3788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lang w:bidi="en-US" w:val="hr-HR"/>
              </w:rPr>
            </w:pPr>
            <w:r w:rsidRPr="001B3788">
              <w:rPr>
                <w:lang w:val="hr-HR"/>
              </w:rPr>
              <w:t>9.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Međunarodna zračna luka Zagreb d.d.</w:t>
            </w:r>
          </w:p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Rudolfa Fizira 1, Velika Gorica</w:t>
            </w:r>
          </w:p>
          <w:p w:rsidRDefault="001B3788" w:rsidR="001B3788" w:rsidRPr="001B3788">
            <w:pPr>
              <w:rPr>
                <w:color w:val="000000"/>
                <w:lang w:bidi="en-US"/>
              </w:rPr>
            </w:pPr>
            <w:r w:rsidRPr="001B3788">
              <w:rPr>
                <w:color w:val="000000"/>
              </w:rPr>
              <w:t>OIB:79446233150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6.160,31   </w:t>
            </w:r>
          </w:p>
          <w:p w:rsidRDefault="001B3788" w:rsidR="001B3788" w:rsidRPr="001B3788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2.464,12   </w:t>
            </w:r>
          </w:p>
          <w:p w:rsidRDefault="001B3788" w:rsidR="001B3788" w:rsidRPr="001B3788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3.696,19   </w:t>
            </w:r>
          </w:p>
          <w:p w:rsidRDefault="001B3788" w:rsidR="001B3788" w:rsidRPr="001B3788">
            <w:pPr>
              <w:jc w:val="right"/>
              <w:rPr>
                <w:lang w:bidi="en-US" w:val="hr-HR"/>
              </w:rPr>
            </w:pPr>
          </w:p>
        </w:tc>
      </w:tr>
      <w:tr w:rsidTr="001B3788" w:rsidR="001B3788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lang w:bidi="en-US" w:val="hr-HR"/>
              </w:rPr>
            </w:pPr>
            <w:r w:rsidRPr="001B3788">
              <w:rPr>
                <w:lang w:val="hr-HR"/>
              </w:rPr>
              <w:t>10.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Financijska agencija</w:t>
            </w:r>
          </w:p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Ulica grada Vukovara 70, 10000 Zagreb</w:t>
            </w:r>
          </w:p>
          <w:p w:rsidRDefault="001B3788" w:rsidR="001B3788" w:rsidRPr="001B3788">
            <w:pPr>
              <w:rPr>
                <w:color w:val="000000"/>
                <w:lang w:bidi="en-US"/>
              </w:rPr>
            </w:pPr>
            <w:r w:rsidRPr="001B3788">
              <w:rPr>
                <w:color w:val="000000"/>
              </w:rPr>
              <w:t>OIB:85821130368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4.266,85   </w:t>
            </w:r>
          </w:p>
          <w:p w:rsidRDefault="001B3788" w:rsidR="001B3788" w:rsidRPr="001B3788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4.266,85   </w:t>
            </w:r>
          </w:p>
          <w:p w:rsidRDefault="001B3788" w:rsidR="001B3788" w:rsidRPr="001B3788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D311B" w:rsidR="001B3788" w:rsidRPr="001B3788">
            <w:pPr>
              <w:jc w:val="right"/>
              <w:rPr>
                <w:lang w:bidi="en-US" w:val="hr-HR"/>
              </w:rPr>
            </w:pPr>
            <w:r>
              <w:rPr>
                <w:lang w:bidi="en-US" w:val="hr-HR"/>
              </w:rPr>
              <w:t>-</w:t>
            </w:r>
          </w:p>
        </w:tc>
      </w:tr>
      <w:tr w:rsidTr="001B3788" w:rsidR="001B3788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lang w:bidi="en-US" w:val="hr-HR"/>
              </w:rPr>
            </w:pPr>
            <w:r w:rsidRPr="001B3788">
              <w:rPr>
                <w:lang w:val="hr-HR"/>
              </w:rPr>
              <w:t>11.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Vodovod-Osijek</w:t>
            </w:r>
          </w:p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Poljski put 1, 31000 Osijek</w:t>
            </w:r>
          </w:p>
          <w:p w:rsidRDefault="001B3788" w:rsidR="001B3788" w:rsidRPr="001B3788">
            <w:pPr>
              <w:rPr>
                <w:color w:val="000000"/>
                <w:lang w:bidi="en-US"/>
              </w:rPr>
            </w:pPr>
            <w:r w:rsidRPr="001B3788">
              <w:rPr>
                <w:color w:val="000000"/>
              </w:rPr>
              <w:t>OIB:43654507669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66A71" w:rsidR="00366A71">
            <w:pPr>
              <w:jc w:val="right"/>
              <w:rPr>
                <w:color w:val="000000"/>
              </w:rPr>
            </w:pPr>
          </w:p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5.313,99   </w:t>
            </w:r>
          </w:p>
          <w:p w:rsidRDefault="001B3788" w:rsidR="001B3788" w:rsidRPr="001B3788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34842" w:rsidR="00634842">
            <w:pPr>
              <w:jc w:val="right"/>
              <w:rPr>
                <w:color w:val="000000"/>
              </w:rPr>
            </w:pPr>
          </w:p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4.215,82   </w:t>
            </w:r>
          </w:p>
          <w:p w:rsidRDefault="001B3788" w:rsidP="00366A71" w:rsidR="001B3788" w:rsidRPr="001B3788">
            <w:pPr>
              <w:rPr>
                <w:lang w:bidi="en-US" w:val="hr-HR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66A71" w:rsidR="00366A71">
            <w:pPr>
              <w:jc w:val="right"/>
              <w:rPr>
                <w:color w:val="000000"/>
              </w:rPr>
            </w:pPr>
          </w:p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1.098,17   </w:t>
            </w:r>
          </w:p>
          <w:p w:rsidRDefault="001B3788" w:rsidP="00634842" w:rsidR="001B3788" w:rsidRPr="001B3788">
            <w:pPr>
              <w:rPr>
                <w:lang w:bidi="en-US" w:val="hr-HR"/>
              </w:rPr>
            </w:pPr>
          </w:p>
        </w:tc>
      </w:tr>
      <w:tr w:rsidTr="001B3788" w:rsidR="001B3788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lang w:bidi="en-US" w:val="hr-HR"/>
              </w:rPr>
            </w:pPr>
            <w:r w:rsidRPr="001B3788">
              <w:rPr>
                <w:lang w:val="hr-HR"/>
              </w:rPr>
              <w:lastRenderedPageBreak/>
              <w:t>12.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 xml:space="preserve">Addiko Bank d.d. </w:t>
            </w:r>
          </w:p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Slavonska 6, 10000 Zagreb</w:t>
            </w:r>
          </w:p>
          <w:p w:rsidRDefault="001B3788" w:rsidR="001B3788" w:rsidRPr="001B3788">
            <w:pPr>
              <w:rPr>
                <w:color w:val="000000"/>
                <w:lang w:bidi="en-US"/>
              </w:rPr>
            </w:pPr>
            <w:r w:rsidRPr="001B3788">
              <w:rPr>
                <w:color w:val="000000"/>
              </w:rPr>
              <w:t>OIB:14036333877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66A71" w:rsidR="00366A71">
            <w:pPr>
              <w:jc w:val="right"/>
              <w:rPr>
                <w:color w:val="000000"/>
              </w:rPr>
            </w:pPr>
          </w:p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3.036.644,88   </w:t>
            </w:r>
          </w:p>
          <w:p w:rsidRDefault="001B3788" w:rsidR="001B3788" w:rsidRPr="001B3788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66A71" w:rsidR="00366A71">
            <w:pPr>
              <w:jc w:val="right"/>
              <w:rPr>
                <w:color w:val="000000"/>
              </w:rPr>
            </w:pPr>
          </w:p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3.036.644,88   </w:t>
            </w:r>
          </w:p>
          <w:p w:rsidRDefault="001B3788" w:rsidP="00366A71" w:rsidR="001B3788" w:rsidRPr="001B3788">
            <w:pPr>
              <w:rPr>
                <w:lang w:bidi="en-US" w:val="hr-HR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D311B" w:rsidR="001B3788" w:rsidRPr="001B3788">
            <w:pPr>
              <w:jc w:val="right"/>
              <w:rPr>
                <w:lang w:bidi="en-US" w:val="hr-HR"/>
              </w:rPr>
            </w:pPr>
            <w:r>
              <w:rPr>
                <w:lang w:bidi="en-US" w:val="hr-HR"/>
              </w:rPr>
              <w:t>-</w:t>
            </w:r>
          </w:p>
        </w:tc>
      </w:tr>
      <w:tr w:rsidTr="001B3788" w:rsidR="001B3788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lang w:bidi="en-US" w:val="hr-HR"/>
              </w:rPr>
            </w:pPr>
            <w:r w:rsidRPr="001B3788">
              <w:rPr>
                <w:lang w:val="hr-HR"/>
              </w:rPr>
              <w:t>13.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Croatia osiguranje d.d. Zagreb, Podružnica Osijek</w:t>
            </w:r>
          </w:p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Miramarska 22, Zagreb,Trg Lj. Gaja 1, Osijek</w:t>
            </w:r>
          </w:p>
          <w:p w:rsidRDefault="001B3788" w:rsidR="001B3788" w:rsidRPr="001B3788">
            <w:pPr>
              <w:rPr>
                <w:color w:val="000000"/>
                <w:lang w:bidi="en-US"/>
              </w:rPr>
            </w:pPr>
            <w:r w:rsidRPr="001B3788">
              <w:rPr>
                <w:color w:val="000000"/>
              </w:rPr>
              <w:t>OIB:26187994862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2CD9" w:rsidR="00E12CD9">
            <w:pPr>
              <w:jc w:val="right"/>
              <w:rPr>
                <w:color w:val="000000"/>
              </w:rPr>
            </w:pPr>
          </w:p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47.539,48   </w:t>
            </w:r>
          </w:p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   </w:t>
            </w:r>
          </w:p>
          <w:p w:rsidRDefault="001B3788" w:rsidR="001B3788" w:rsidRPr="001B3788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47.539,48   </w:t>
            </w:r>
          </w:p>
          <w:p w:rsidRDefault="001B3788" w:rsidR="001B3788" w:rsidRPr="001B3788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D311B" w:rsidR="001B3788" w:rsidRPr="001B3788">
            <w:pPr>
              <w:jc w:val="right"/>
              <w:rPr>
                <w:lang w:bidi="en-US" w:val="hr-HR"/>
              </w:rPr>
            </w:pPr>
            <w:r>
              <w:rPr>
                <w:lang w:bidi="en-US" w:val="hr-HR"/>
              </w:rPr>
              <w:t>-</w:t>
            </w:r>
          </w:p>
        </w:tc>
      </w:tr>
      <w:tr w:rsidTr="001B3788" w:rsidR="001B3788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lang w:bidi="en-US" w:val="hr-HR"/>
              </w:rPr>
            </w:pPr>
            <w:r w:rsidRPr="001B3788">
              <w:rPr>
                <w:lang w:val="hr-HR"/>
              </w:rPr>
              <w:t>14.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HP- Hrvatska pošta d.d.</w:t>
            </w:r>
          </w:p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Jurišićeva 13, 10000 Zagreb</w:t>
            </w:r>
          </w:p>
          <w:p w:rsidRDefault="001B3788" w:rsidR="001B3788" w:rsidRPr="001B3788">
            <w:pPr>
              <w:rPr>
                <w:color w:val="000000"/>
                <w:lang w:bidi="en-US"/>
              </w:rPr>
            </w:pPr>
            <w:r w:rsidRPr="001B3788">
              <w:rPr>
                <w:color w:val="000000"/>
              </w:rPr>
              <w:t>OIB:87311810356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2CD9" w:rsidR="00E12CD9">
            <w:pPr>
              <w:jc w:val="right"/>
              <w:rPr>
                <w:color w:val="000000"/>
              </w:rPr>
            </w:pPr>
          </w:p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2.624,93   </w:t>
            </w:r>
          </w:p>
          <w:p w:rsidRDefault="001B3788" w:rsidP="00E12CD9" w:rsidR="001B3788" w:rsidRPr="001B3788">
            <w:pPr>
              <w:rPr>
                <w:lang w:bidi="en-US" w:val="hr-HR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2CD9" w:rsidR="00E12CD9">
            <w:pPr>
              <w:jc w:val="right"/>
              <w:rPr>
                <w:color w:val="000000"/>
              </w:rPr>
            </w:pPr>
          </w:p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2.624,93   </w:t>
            </w:r>
          </w:p>
          <w:p w:rsidRDefault="001B3788" w:rsidR="001B3788" w:rsidRPr="001B3788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D311B" w:rsidR="001B3788" w:rsidRPr="001B3788">
            <w:pPr>
              <w:jc w:val="right"/>
              <w:rPr>
                <w:lang w:bidi="en-US" w:val="hr-HR"/>
              </w:rPr>
            </w:pPr>
            <w:r>
              <w:rPr>
                <w:lang w:bidi="en-US" w:val="hr-HR"/>
              </w:rPr>
              <w:t>-</w:t>
            </w:r>
          </w:p>
        </w:tc>
      </w:tr>
      <w:tr w:rsidTr="001B3788" w:rsidR="001B3788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lang w:bidi="en-US" w:val="hr-HR"/>
              </w:rPr>
            </w:pPr>
            <w:r w:rsidRPr="001B3788">
              <w:rPr>
                <w:lang w:val="hr-HR"/>
              </w:rPr>
              <w:t>15.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Allianz Zagreb d.d.</w:t>
            </w:r>
          </w:p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Heinzelova 70, 10000 Zagreb</w:t>
            </w:r>
          </w:p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OIB:23759810849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2CD9" w:rsidR="00E12CD9">
            <w:pPr>
              <w:jc w:val="right"/>
              <w:rPr>
                <w:color w:val="000000"/>
              </w:rPr>
            </w:pPr>
          </w:p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24.861,61   </w:t>
            </w:r>
          </w:p>
          <w:p w:rsidRDefault="001B3788" w:rsidR="001B3788" w:rsidRPr="001B3788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2CD9" w:rsidR="00E12CD9">
            <w:pPr>
              <w:jc w:val="right"/>
              <w:rPr>
                <w:color w:val="000000"/>
              </w:rPr>
            </w:pPr>
          </w:p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24.861,61   </w:t>
            </w:r>
          </w:p>
          <w:p w:rsidRDefault="001B3788" w:rsidR="001B3788" w:rsidRPr="001B3788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D311B" w:rsidR="001B3788" w:rsidRPr="001B3788">
            <w:pPr>
              <w:jc w:val="right"/>
              <w:rPr>
                <w:lang w:bidi="en-US" w:val="hr-HR"/>
              </w:rPr>
            </w:pPr>
            <w:r>
              <w:rPr>
                <w:lang w:bidi="en-US" w:val="hr-HR"/>
              </w:rPr>
              <w:t>-</w:t>
            </w:r>
          </w:p>
        </w:tc>
      </w:tr>
      <w:tr w:rsidTr="001B3788" w:rsidR="001B3788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lang w:bidi="en-US" w:val="hr-HR"/>
              </w:rPr>
            </w:pPr>
            <w:r w:rsidRPr="001B3788">
              <w:rPr>
                <w:lang w:val="hr-HR"/>
              </w:rPr>
              <w:t>16.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S&amp;T Hrvatska d.o.o.</w:t>
            </w:r>
          </w:p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Borongajska cesta 81a, 10000 Zagreb</w:t>
            </w:r>
          </w:p>
          <w:p w:rsidRDefault="001B3788" w:rsidR="001B3788" w:rsidRPr="001B3788">
            <w:pPr>
              <w:rPr>
                <w:color w:val="000000"/>
                <w:lang w:bidi="en-US"/>
              </w:rPr>
            </w:pPr>
            <w:r w:rsidRPr="001B3788">
              <w:rPr>
                <w:color w:val="000000"/>
              </w:rPr>
              <w:t>OIB:55648908488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2CD9" w:rsidR="00E12CD9">
            <w:pPr>
              <w:jc w:val="right"/>
              <w:rPr>
                <w:color w:val="000000"/>
              </w:rPr>
            </w:pPr>
          </w:p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6.484,64   </w:t>
            </w:r>
          </w:p>
          <w:p w:rsidRDefault="001B3788" w:rsidR="001B3788" w:rsidRPr="001B3788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2CD9" w:rsidR="00E12CD9">
            <w:pPr>
              <w:jc w:val="right"/>
              <w:rPr>
                <w:color w:val="000000"/>
              </w:rPr>
            </w:pPr>
          </w:p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2.094,00   </w:t>
            </w:r>
          </w:p>
          <w:p w:rsidRDefault="001B3788" w:rsidR="001B3788" w:rsidRPr="001B3788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2CD9" w:rsidR="00E12CD9">
            <w:pPr>
              <w:jc w:val="right"/>
              <w:rPr>
                <w:color w:val="000000"/>
              </w:rPr>
            </w:pPr>
          </w:p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4.390,64   </w:t>
            </w:r>
          </w:p>
          <w:p w:rsidRDefault="001B3788" w:rsidR="001B3788" w:rsidRPr="001B3788">
            <w:pPr>
              <w:jc w:val="right"/>
              <w:rPr>
                <w:lang w:bidi="en-US" w:val="hr-HR"/>
              </w:rPr>
            </w:pPr>
          </w:p>
        </w:tc>
      </w:tr>
      <w:tr w:rsidTr="001B3788" w:rsidR="001B3788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lang w:bidi="en-US" w:val="hr-HR"/>
              </w:rPr>
            </w:pPr>
            <w:r w:rsidRPr="001B3788">
              <w:rPr>
                <w:lang w:val="hr-HR"/>
              </w:rPr>
              <w:t>17.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Hrvatski telekom d.d.</w:t>
            </w:r>
          </w:p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Roberta Frangeša Mihanovića 9, 10000 Zagreb</w:t>
            </w:r>
          </w:p>
          <w:p w:rsidRDefault="001B3788" w:rsidR="001B3788" w:rsidRPr="001B3788">
            <w:pPr>
              <w:rPr>
                <w:color w:val="000000"/>
                <w:lang w:bidi="en-US"/>
              </w:rPr>
            </w:pPr>
            <w:r w:rsidRPr="001B3788">
              <w:rPr>
                <w:color w:val="000000"/>
              </w:rPr>
              <w:t>OIB:81793146560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2CD9" w:rsidR="00E12CD9">
            <w:pPr>
              <w:jc w:val="right"/>
              <w:rPr>
                <w:color w:val="000000"/>
              </w:rPr>
            </w:pPr>
          </w:p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14.873,44   </w:t>
            </w:r>
          </w:p>
          <w:p w:rsidRDefault="001B3788" w:rsidR="001B3788" w:rsidRPr="001B3788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2CD9" w:rsidR="00E12CD9">
            <w:pPr>
              <w:jc w:val="right"/>
              <w:rPr>
                <w:color w:val="000000"/>
              </w:rPr>
            </w:pPr>
          </w:p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14.873,44   </w:t>
            </w:r>
          </w:p>
          <w:p w:rsidRDefault="001B3788" w:rsidR="001B3788" w:rsidRPr="001B3788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D311B" w:rsidR="001B3788" w:rsidRPr="001B3788">
            <w:pPr>
              <w:jc w:val="right"/>
              <w:rPr>
                <w:lang w:bidi="en-US" w:val="hr-HR"/>
              </w:rPr>
            </w:pPr>
            <w:r>
              <w:rPr>
                <w:lang w:bidi="en-US" w:val="hr-HR"/>
              </w:rPr>
              <w:t>-</w:t>
            </w:r>
          </w:p>
        </w:tc>
      </w:tr>
      <w:tr w:rsidTr="001B3788" w:rsidR="001B3788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lang w:bidi="en-US" w:val="hr-HR"/>
              </w:rPr>
            </w:pPr>
            <w:r w:rsidRPr="001B3788">
              <w:rPr>
                <w:lang w:val="hr-HR"/>
              </w:rPr>
              <w:t>18.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INA - industrija nafte d.d.</w:t>
            </w:r>
          </w:p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Avenija V. Holjevca 10, 10000 Zagreb</w:t>
            </w:r>
          </w:p>
          <w:p w:rsidRDefault="001B3788" w:rsidR="001B3788" w:rsidRPr="001B3788">
            <w:pPr>
              <w:rPr>
                <w:color w:val="000000"/>
                <w:lang w:bidi="en-US"/>
              </w:rPr>
            </w:pPr>
            <w:r w:rsidRPr="001B3788">
              <w:rPr>
                <w:color w:val="000000"/>
              </w:rPr>
              <w:t>OIB:27759560625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B3788" w:rsidR="001B3788" w:rsidRPr="001B3788">
            <w:pPr>
              <w:jc w:val="right"/>
              <w:rPr>
                <w:color w:val="000000"/>
              </w:rPr>
            </w:pPr>
          </w:p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20.099,07   </w:t>
            </w:r>
          </w:p>
          <w:p w:rsidRDefault="001B3788" w:rsidR="001B3788" w:rsidRPr="001B3788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2CD9" w:rsidR="00E12CD9">
            <w:pPr>
              <w:jc w:val="right"/>
              <w:rPr>
                <w:color w:val="000000"/>
              </w:rPr>
            </w:pPr>
          </w:p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20.099,07   </w:t>
            </w:r>
          </w:p>
          <w:p w:rsidRDefault="001B3788" w:rsidR="001B3788" w:rsidRPr="001B3788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D311B" w:rsidR="001B3788" w:rsidRPr="001B3788">
            <w:pPr>
              <w:jc w:val="right"/>
              <w:rPr>
                <w:lang w:bidi="en-US" w:val="hr-HR"/>
              </w:rPr>
            </w:pPr>
            <w:r>
              <w:rPr>
                <w:lang w:bidi="en-US" w:val="hr-HR"/>
              </w:rPr>
              <w:t>-</w:t>
            </w:r>
          </w:p>
        </w:tc>
      </w:tr>
      <w:tr w:rsidTr="001B3788" w:rsidR="001B3788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lang w:bidi="en-US" w:val="hr-HR"/>
              </w:rPr>
            </w:pPr>
            <w:r w:rsidRPr="001B3788">
              <w:rPr>
                <w:lang w:val="hr-HR"/>
              </w:rPr>
              <w:t>19.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Geoprojekt d.d.</w:t>
            </w:r>
          </w:p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Sukoišanska 43,21000 Split</w:t>
            </w:r>
          </w:p>
          <w:p w:rsidRDefault="001B3788" w:rsidR="001B3788" w:rsidRPr="001B3788">
            <w:pPr>
              <w:rPr>
                <w:color w:val="000000"/>
                <w:lang w:bidi="en-US"/>
              </w:rPr>
            </w:pPr>
            <w:r w:rsidRPr="001B3788">
              <w:rPr>
                <w:color w:val="000000"/>
              </w:rPr>
              <w:t>OIB:25623466485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B3788" w:rsidR="001B3788" w:rsidRPr="001B3788">
            <w:pPr>
              <w:jc w:val="right"/>
              <w:rPr>
                <w:color w:val="000000"/>
                <w:lang w:bidi="en-US"/>
              </w:rPr>
            </w:pPr>
            <w:r w:rsidRPr="001B3788">
              <w:rPr>
                <w:color w:val="000000"/>
              </w:rPr>
              <w:t xml:space="preserve">14.250,00   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B3788" w:rsidR="001B3788" w:rsidRPr="001B3788">
            <w:pPr>
              <w:jc w:val="right"/>
              <w:rPr>
                <w:color w:val="000000"/>
                <w:lang w:bidi="en-US"/>
              </w:rPr>
            </w:pPr>
            <w:r w:rsidRPr="001B3788">
              <w:rPr>
                <w:color w:val="000000"/>
              </w:rPr>
              <w:t xml:space="preserve">14.250,00  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D311B" w:rsidR="001B3788" w:rsidRPr="001B3788">
            <w:pPr>
              <w:jc w:val="right"/>
              <w:rPr>
                <w:lang w:bidi="en-US" w:val="hr-HR"/>
              </w:rPr>
            </w:pPr>
            <w:r>
              <w:rPr>
                <w:lang w:bidi="en-US" w:val="hr-HR"/>
              </w:rPr>
              <w:t>-</w:t>
            </w:r>
          </w:p>
        </w:tc>
      </w:tr>
      <w:tr w:rsidTr="001B3788" w:rsidR="001B3788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lang w:bidi="en-US" w:val="hr-HR"/>
              </w:rPr>
            </w:pPr>
            <w:r w:rsidRPr="001B3788">
              <w:rPr>
                <w:lang w:val="hr-HR"/>
              </w:rPr>
              <w:t>20.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Prusina d.o.o. za reviziju i porezno savjetovanje</w:t>
            </w:r>
          </w:p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I. G. Kovačića 17, 31000 Osijek</w:t>
            </w:r>
          </w:p>
          <w:p w:rsidRDefault="001B3788" w:rsidR="001B3788" w:rsidRPr="001B3788">
            <w:pPr>
              <w:rPr>
                <w:color w:val="000000"/>
                <w:lang w:bidi="en-US"/>
              </w:rPr>
            </w:pPr>
            <w:r w:rsidRPr="001B3788">
              <w:rPr>
                <w:color w:val="000000"/>
              </w:rPr>
              <w:t>OIB:12531266978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81.630,00   </w:t>
            </w:r>
          </w:p>
          <w:p w:rsidRDefault="001B3788" w:rsidR="001B3788" w:rsidRPr="001B3788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39.238,64   </w:t>
            </w:r>
          </w:p>
          <w:p w:rsidRDefault="001B3788" w:rsidR="001B3788" w:rsidRPr="001B3788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42.391,36   </w:t>
            </w:r>
          </w:p>
          <w:p w:rsidRDefault="001B3788" w:rsidR="001B3788" w:rsidRPr="001B3788">
            <w:pPr>
              <w:jc w:val="right"/>
              <w:rPr>
                <w:lang w:bidi="en-US" w:val="hr-HR"/>
              </w:rPr>
            </w:pPr>
          </w:p>
        </w:tc>
      </w:tr>
      <w:tr w:rsidTr="001B3788" w:rsidR="001B3788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lang w:bidi="en-US" w:val="hr-HR"/>
              </w:rPr>
            </w:pPr>
            <w:r w:rsidRPr="001B3788">
              <w:rPr>
                <w:lang w:val="hr-HR"/>
              </w:rPr>
              <w:t>21.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Općina Zemunik Donji</w:t>
            </w:r>
          </w:p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Ulica I, br. 16,23222 Zemunik Donji</w:t>
            </w:r>
          </w:p>
          <w:p w:rsidRDefault="001B3788" w:rsidR="001B3788" w:rsidRPr="001B3788">
            <w:pPr>
              <w:rPr>
                <w:color w:val="000000"/>
                <w:lang w:bidi="en-US"/>
              </w:rPr>
            </w:pPr>
            <w:r w:rsidRPr="001B3788">
              <w:rPr>
                <w:color w:val="000000"/>
              </w:rPr>
              <w:t>OIB:82242641755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2CD9" w:rsidR="00E12CD9">
            <w:pPr>
              <w:jc w:val="right"/>
              <w:rPr>
                <w:color w:val="000000"/>
              </w:rPr>
            </w:pPr>
          </w:p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64.446,32   </w:t>
            </w:r>
          </w:p>
          <w:p w:rsidRDefault="001B3788" w:rsidR="001B3788" w:rsidRPr="001B3788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2CD9" w:rsidR="00E12CD9">
            <w:pPr>
              <w:jc w:val="right"/>
              <w:rPr>
                <w:color w:val="000000"/>
              </w:rPr>
            </w:pPr>
          </w:p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64.446,32   </w:t>
            </w:r>
          </w:p>
          <w:p w:rsidRDefault="001B3788" w:rsidR="001B3788" w:rsidRPr="001B3788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D311B" w:rsidR="001B3788" w:rsidRPr="001B3788">
            <w:pPr>
              <w:jc w:val="right"/>
              <w:rPr>
                <w:lang w:bidi="en-US" w:val="hr-HR"/>
              </w:rPr>
            </w:pPr>
            <w:r>
              <w:rPr>
                <w:lang w:bidi="en-US" w:val="hr-HR"/>
              </w:rPr>
              <w:t>-</w:t>
            </w:r>
          </w:p>
        </w:tc>
      </w:tr>
      <w:tr w:rsidTr="001B3788" w:rsidR="001B3788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lang w:bidi="en-US" w:val="hr-HR"/>
              </w:rPr>
            </w:pPr>
            <w:r w:rsidRPr="001B3788">
              <w:rPr>
                <w:lang w:val="hr-HR"/>
              </w:rPr>
              <w:t>22.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Odvjetnik Domagoj Rešetar</w:t>
            </w:r>
          </w:p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Šetalište Petra Preradovića 7, 31000 Osijek</w:t>
            </w:r>
          </w:p>
          <w:p w:rsidRDefault="001B3788" w:rsidR="001B3788" w:rsidRPr="001B3788">
            <w:pPr>
              <w:rPr>
                <w:color w:val="000000"/>
                <w:lang w:bidi="en-US"/>
              </w:rPr>
            </w:pPr>
            <w:r w:rsidRPr="001B3788">
              <w:rPr>
                <w:color w:val="000000"/>
              </w:rPr>
              <w:t>OIB:82016287737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2CD9" w:rsidR="00E12CD9">
            <w:pPr>
              <w:jc w:val="right"/>
              <w:rPr>
                <w:color w:val="000000"/>
              </w:rPr>
            </w:pPr>
          </w:p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10.000,00   </w:t>
            </w:r>
          </w:p>
          <w:p w:rsidRDefault="001B3788" w:rsidR="001B3788" w:rsidRPr="001B3788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2CD9" w:rsidR="00E12CD9">
            <w:pPr>
              <w:jc w:val="right"/>
              <w:rPr>
                <w:color w:val="000000"/>
              </w:rPr>
            </w:pPr>
          </w:p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10.000,00   </w:t>
            </w:r>
          </w:p>
          <w:p w:rsidRDefault="001B3788" w:rsidR="001B3788" w:rsidRPr="001B3788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D311B" w:rsidR="001B3788" w:rsidRPr="001B3788">
            <w:pPr>
              <w:jc w:val="right"/>
              <w:rPr>
                <w:lang w:bidi="en-US" w:val="hr-HR"/>
              </w:rPr>
            </w:pPr>
            <w:r>
              <w:rPr>
                <w:lang w:bidi="en-US" w:val="hr-HR"/>
              </w:rPr>
              <w:t>-</w:t>
            </w:r>
          </w:p>
        </w:tc>
      </w:tr>
      <w:tr w:rsidTr="001B3788" w:rsidR="001B3788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lang w:bidi="en-US" w:val="hr-HR"/>
              </w:rPr>
            </w:pPr>
            <w:r w:rsidRPr="001B3788">
              <w:rPr>
                <w:lang w:val="hr-HR"/>
              </w:rPr>
              <w:t>23.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WURTH-HRVATSKA</w:t>
            </w:r>
            <w:r w:rsidR="00634842">
              <w:rPr>
                <w:color w:val="000000"/>
              </w:rPr>
              <w:t xml:space="preserve"> d</w:t>
            </w:r>
            <w:r w:rsidRPr="001B3788">
              <w:rPr>
                <w:color w:val="000000"/>
              </w:rPr>
              <w:t>.o.o.</w:t>
            </w:r>
          </w:p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Franje Lučića 32, 10090 Zagreb</w:t>
            </w:r>
          </w:p>
          <w:p w:rsidRDefault="001B3788" w:rsidR="001B3788" w:rsidRPr="001B3788">
            <w:pPr>
              <w:rPr>
                <w:color w:val="000000"/>
                <w:lang w:bidi="en-US"/>
              </w:rPr>
            </w:pPr>
            <w:r w:rsidRPr="001B3788">
              <w:rPr>
                <w:color w:val="000000"/>
              </w:rPr>
              <w:t>OIB:52641439848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2CD9" w:rsidR="00E12CD9">
            <w:pPr>
              <w:jc w:val="right"/>
              <w:rPr>
                <w:color w:val="000000"/>
              </w:rPr>
            </w:pPr>
          </w:p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12.626,12   </w:t>
            </w:r>
          </w:p>
          <w:p w:rsidRDefault="001B3788" w:rsidR="001B3788" w:rsidRPr="001B3788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2CD9" w:rsidR="00E12CD9">
            <w:pPr>
              <w:jc w:val="right"/>
              <w:rPr>
                <w:color w:val="000000"/>
              </w:rPr>
            </w:pPr>
          </w:p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4.327,29   </w:t>
            </w:r>
          </w:p>
          <w:p w:rsidRDefault="001B3788" w:rsidR="001B3788" w:rsidRPr="001B3788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2CD9" w:rsidR="00E12CD9">
            <w:pPr>
              <w:jc w:val="right"/>
              <w:rPr>
                <w:color w:val="000000"/>
              </w:rPr>
            </w:pPr>
          </w:p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8.298,83   </w:t>
            </w:r>
          </w:p>
          <w:p w:rsidRDefault="001B3788" w:rsidR="001B3788" w:rsidRPr="001B3788">
            <w:pPr>
              <w:jc w:val="right"/>
              <w:rPr>
                <w:lang w:bidi="en-US" w:val="hr-HR"/>
              </w:rPr>
            </w:pPr>
          </w:p>
        </w:tc>
      </w:tr>
      <w:tr w:rsidTr="001B3788" w:rsidR="001B3788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lang w:bidi="en-US" w:val="hr-HR"/>
              </w:rPr>
            </w:pPr>
            <w:r w:rsidRPr="001B3788">
              <w:rPr>
                <w:lang w:val="hr-HR"/>
              </w:rPr>
              <w:t>24.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HEP- Operator distribucijskog sustava d.o.o., Elektroslavonija Osijek</w:t>
            </w:r>
          </w:p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Šetalište kardinala Franje Šepera 1a, 31000 Osijek</w:t>
            </w:r>
          </w:p>
          <w:p w:rsidRDefault="001B3788" w:rsidR="001B3788" w:rsidRPr="001B3788">
            <w:pPr>
              <w:rPr>
                <w:color w:val="000000"/>
                <w:lang w:bidi="en-US"/>
              </w:rPr>
            </w:pPr>
            <w:r w:rsidRPr="001B3788">
              <w:rPr>
                <w:color w:val="000000"/>
              </w:rPr>
              <w:t>OIB:46830600751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2CD9" w:rsidR="00E12CD9">
            <w:pPr>
              <w:jc w:val="right"/>
              <w:rPr>
                <w:color w:val="000000"/>
              </w:rPr>
            </w:pPr>
          </w:p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43.313,92   </w:t>
            </w:r>
          </w:p>
          <w:p w:rsidRDefault="001B3788" w:rsidR="001B3788" w:rsidRPr="001B3788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2CD9" w:rsidR="00E12CD9">
            <w:pPr>
              <w:jc w:val="right"/>
              <w:rPr>
                <w:color w:val="000000"/>
              </w:rPr>
            </w:pPr>
          </w:p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43.313,92   </w:t>
            </w:r>
          </w:p>
          <w:p w:rsidRDefault="001B3788" w:rsidR="001B3788" w:rsidRPr="001B3788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D311B" w:rsidR="001B3788" w:rsidRPr="001B3788">
            <w:pPr>
              <w:jc w:val="right"/>
              <w:rPr>
                <w:lang w:bidi="en-US" w:val="hr-HR"/>
              </w:rPr>
            </w:pPr>
            <w:r>
              <w:rPr>
                <w:lang w:bidi="en-US" w:val="hr-HR"/>
              </w:rPr>
              <w:t>-</w:t>
            </w:r>
          </w:p>
        </w:tc>
      </w:tr>
      <w:tr w:rsidTr="001B3788" w:rsidR="001B3788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lang w:bidi="en-US" w:val="hr-HR"/>
              </w:rPr>
            </w:pPr>
            <w:r w:rsidRPr="001B3788">
              <w:rPr>
                <w:lang w:val="hr-HR"/>
              </w:rPr>
              <w:t>25.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Slavonska kuća d.o.o.</w:t>
            </w:r>
          </w:p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Kralja Tomislava 34A, Bilje</w:t>
            </w:r>
          </w:p>
          <w:p w:rsidRDefault="001B3788" w:rsidR="001B3788" w:rsidRPr="001B3788">
            <w:pPr>
              <w:rPr>
                <w:color w:val="000000"/>
                <w:lang w:bidi="en-US"/>
              </w:rPr>
            </w:pPr>
            <w:r w:rsidRPr="001B3788">
              <w:rPr>
                <w:color w:val="000000"/>
              </w:rPr>
              <w:t>OIB:15709253586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2CD9" w:rsidR="00E12CD9">
            <w:pPr>
              <w:jc w:val="right"/>
              <w:rPr>
                <w:color w:val="000000"/>
              </w:rPr>
            </w:pPr>
          </w:p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81.685,64   </w:t>
            </w:r>
          </w:p>
          <w:p w:rsidRDefault="001B3788" w:rsidR="001B3788" w:rsidRPr="001B3788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2CD9" w:rsidR="00E12CD9">
            <w:pPr>
              <w:jc w:val="right"/>
              <w:rPr>
                <w:color w:val="000000"/>
              </w:rPr>
            </w:pPr>
          </w:p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26.490,40   </w:t>
            </w:r>
          </w:p>
          <w:p w:rsidRDefault="001B3788" w:rsidR="001B3788" w:rsidRPr="001B3788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2CD9" w:rsidR="00E12CD9">
            <w:pPr>
              <w:jc w:val="right"/>
              <w:rPr>
                <w:color w:val="000000"/>
              </w:rPr>
            </w:pPr>
          </w:p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55.195,24   </w:t>
            </w:r>
          </w:p>
          <w:p w:rsidRDefault="001B3788" w:rsidR="001B3788" w:rsidRPr="001B3788">
            <w:pPr>
              <w:jc w:val="right"/>
              <w:rPr>
                <w:lang w:bidi="en-US" w:val="hr-HR"/>
              </w:rPr>
            </w:pPr>
          </w:p>
        </w:tc>
      </w:tr>
      <w:tr w:rsidTr="001B3788" w:rsidR="001B3788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lang w:bidi="en-US" w:val="hr-HR"/>
              </w:rPr>
            </w:pPr>
            <w:r w:rsidRPr="001B3788">
              <w:rPr>
                <w:lang w:val="hr-HR"/>
              </w:rPr>
              <w:lastRenderedPageBreak/>
              <w:t>26.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Spin d.o.o. Osijek</w:t>
            </w:r>
          </w:p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Županijska 15,31000 Osijek</w:t>
            </w:r>
          </w:p>
          <w:p w:rsidRDefault="001B3788" w:rsidR="001B3788" w:rsidRPr="001B3788">
            <w:pPr>
              <w:rPr>
                <w:color w:val="000000"/>
                <w:lang w:bidi="en-US"/>
              </w:rPr>
            </w:pPr>
            <w:r w:rsidRPr="001B3788">
              <w:rPr>
                <w:color w:val="000000"/>
              </w:rPr>
              <w:t>OIB:14653764308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2CD9" w:rsidR="00E12CD9">
            <w:pPr>
              <w:jc w:val="right"/>
              <w:rPr>
                <w:color w:val="000000"/>
              </w:rPr>
            </w:pPr>
          </w:p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2.018,75   </w:t>
            </w:r>
          </w:p>
          <w:p w:rsidRDefault="001B3788" w:rsidR="001B3788" w:rsidRPr="001B3788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2CD9" w:rsidR="00E12CD9">
            <w:pPr>
              <w:jc w:val="right"/>
              <w:rPr>
                <w:color w:val="000000"/>
              </w:rPr>
            </w:pPr>
          </w:p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2.018,75   </w:t>
            </w:r>
          </w:p>
          <w:p w:rsidRDefault="001B3788" w:rsidR="001B3788" w:rsidRPr="001B3788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2CD9" w:rsidR="00E12CD9">
            <w:pPr>
              <w:jc w:val="right"/>
              <w:rPr>
                <w:lang w:bidi="en-US" w:val="hr-HR"/>
              </w:rPr>
            </w:pPr>
          </w:p>
          <w:p w:rsidRDefault="008D311B" w:rsidR="001B3788" w:rsidRPr="001B3788">
            <w:pPr>
              <w:jc w:val="right"/>
              <w:rPr>
                <w:lang w:bidi="en-US" w:val="hr-HR"/>
              </w:rPr>
            </w:pPr>
            <w:r>
              <w:rPr>
                <w:lang w:bidi="en-US" w:val="hr-HR"/>
              </w:rPr>
              <w:t>-</w:t>
            </w:r>
          </w:p>
        </w:tc>
      </w:tr>
      <w:tr w:rsidTr="001B3788" w:rsidR="001B3788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lang w:bidi="en-US" w:val="hr-HR"/>
              </w:rPr>
            </w:pPr>
            <w:r w:rsidRPr="001B3788">
              <w:rPr>
                <w:lang w:val="hr-HR"/>
              </w:rPr>
              <w:t>27.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Euroherc osiguranje d.d. (pravni sljednik Sunce osiguranja d.d.)</w:t>
            </w:r>
          </w:p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Ulica grada Vukovara 282, 10000 Zagreb</w:t>
            </w:r>
          </w:p>
          <w:p w:rsidRDefault="001B3788" w:rsidR="001B3788" w:rsidRPr="001B3788">
            <w:pPr>
              <w:rPr>
                <w:color w:val="000000"/>
                <w:lang w:bidi="en-US"/>
              </w:rPr>
            </w:pPr>
            <w:r w:rsidRPr="001B3788">
              <w:rPr>
                <w:color w:val="000000"/>
              </w:rPr>
              <w:t>OIB:22694857747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66A71" w:rsidR="00366A71">
            <w:pPr>
              <w:jc w:val="right"/>
              <w:rPr>
                <w:color w:val="000000"/>
              </w:rPr>
            </w:pPr>
          </w:p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17.519,00   </w:t>
            </w:r>
          </w:p>
          <w:p w:rsidRDefault="001B3788" w:rsidR="001B3788" w:rsidRPr="001B3788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66A71" w:rsidR="00366A71">
            <w:pPr>
              <w:jc w:val="right"/>
              <w:rPr>
                <w:color w:val="000000"/>
              </w:rPr>
            </w:pPr>
          </w:p>
          <w:p w:rsidRDefault="00366A71" w:rsidR="00366A71">
            <w:pPr>
              <w:jc w:val="right"/>
              <w:rPr>
                <w:color w:val="000000"/>
              </w:rPr>
            </w:pPr>
          </w:p>
          <w:p w:rsidRDefault="006F5F8F" w:rsidR="001B3788" w:rsidRPr="001B378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Default="001B3788" w:rsidR="001B3788" w:rsidRPr="001B3788">
            <w:pPr>
              <w:jc w:val="right"/>
              <w:rPr>
                <w:color w:val="000000"/>
              </w:rPr>
            </w:pPr>
          </w:p>
          <w:p w:rsidRDefault="001B3788" w:rsidR="001B3788" w:rsidRPr="001B3788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66A71" w:rsidP="00366A71" w:rsidR="001B3788" w:rsidRPr="001B3788">
            <w:pPr>
              <w:jc w:val="right"/>
              <w:rPr>
                <w:lang w:bidi="en-US" w:val="hr-HR"/>
              </w:rPr>
            </w:pPr>
            <w:r>
              <w:rPr>
                <w:lang w:bidi="en-US" w:val="hr-HR"/>
              </w:rPr>
              <w:t>17.519,00</w:t>
            </w:r>
          </w:p>
        </w:tc>
      </w:tr>
      <w:tr w:rsidTr="001B3788" w:rsidR="001B3788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lang w:bidi="en-US" w:val="hr-HR"/>
              </w:rPr>
            </w:pPr>
            <w:r w:rsidRPr="001B3788">
              <w:rPr>
                <w:lang w:val="hr-HR"/>
              </w:rPr>
              <w:t>28.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Zagrebački holding d.o.o.</w:t>
            </w:r>
          </w:p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Ulica grada Vukovara 41, 10000 Zagreb</w:t>
            </w:r>
          </w:p>
          <w:p w:rsidRDefault="001B3788" w:rsidR="001B3788" w:rsidRPr="001B3788">
            <w:pPr>
              <w:rPr>
                <w:color w:val="000000"/>
                <w:lang w:bidi="en-US"/>
              </w:rPr>
            </w:pPr>
            <w:r w:rsidRPr="001B3788">
              <w:rPr>
                <w:color w:val="000000"/>
              </w:rPr>
              <w:t>OIB:85584865987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F5F8F" w:rsidR="006F5F8F">
            <w:pPr>
              <w:jc w:val="right"/>
              <w:rPr>
                <w:color w:val="000000"/>
              </w:rPr>
            </w:pPr>
          </w:p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154,05   </w:t>
            </w:r>
          </w:p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  </w:t>
            </w:r>
          </w:p>
          <w:p w:rsidRDefault="001B3788" w:rsidR="001B3788" w:rsidRPr="001B3788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F5F8F" w:rsidR="006F5F8F">
            <w:pPr>
              <w:jc w:val="right"/>
              <w:rPr>
                <w:color w:val="000000"/>
              </w:rPr>
            </w:pPr>
          </w:p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150,80   </w:t>
            </w:r>
          </w:p>
          <w:p w:rsidRDefault="001B3788" w:rsidR="001B3788" w:rsidRPr="001B3788">
            <w:pPr>
              <w:jc w:val="right"/>
              <w:rPr>
                <w:color w:val="000000"/>
              </w:rPr>
            </w:pPr>
          </w:p>
          <w:p w:rsidRDefault="001B3788" w:rsidR="001B3788" w:rsidRPr="001B3788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3,25   </w:t>
            </w:r>
          </w:p>
          <w:p w:rsidRDefault="001B3788" w:rsidR="001B3788" w:rsidRPr="001B3788">
            <w:pPr>
              <w:jc w:val="right"/>
              <w:rPr>
                <w:lang w:bidi="en-US" w:val="hr-HR"/>
              </w:rPr>
            </w:pPr>
          </w:p>
        </w:tc>
      </w:tr>
      <w:tr w:rsidTr="001B3788" w:rsidR="001B3788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lang w:bidi="en-US" w:val="hr-HR"/>
              </w:rPr>
            </w:pPr>
            <w:r w:rsidRPr="001B3788">
              <w:rPr>
                <w:lang w:val="hr-HR"/>
              </w:rPr>
              <w:t>29.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Središnje klirinško depozitarno društvo d.d.</w:t>
            </w:r>
          </w:p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Heinzelova 62a, 10000 Zagreb</w:t>
            </w:r>
          </w:p>
          <w:p w:rsidRDefault="001B3788" w:rsidR="001B3788" w:rsidRPr="001B3788">
            <w:pPr>
              <w:rPr>
                <w:color w:val="000000"/>
                <w:lang w:bidi="en-US"/>
              </w:rPr>
            </w:pPr>
            <w:r w:rsidRPr="001B3788">
              <w:rPr>
                <w:color w:val="000000"/>
              </w:rPr>
              <w:t>OIB:64406809162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2CD9" w:rsidR="00E12CD9">
            <w:pPr>
              <w:jc w:val="right"/>
              <w:rPr>
                <w:color w:val="000000"/>
              </w:rPr>
            </w:pPr>
          </w:p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17.671,34   </w:t>
            </w:r>
          </w:p>
          <w:p w:rsidRDefault="001B3788" w:rsidR="001B3788" w:rsidRPr="001B3788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2CD9" w:rsidR="00E12CD9">
            <w:pPr>
              <w:jc w:val="right"/>
              <w:rPr>
                <w:color w:val="000000"/>
              </w:rPr>
            </w:pPr>
          </w:p>
          <w:p w:rsidRDefault="001B3788" w:rsidP="00E12CD9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17.671,34   </w:t>
            </w:r>
          </w:p>
          <w:p w:rsidRDefault="001B3788" w:rsidP="00E12CD9" w:rsidR="001B3788" w:rsidRPr="00E12CD9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  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D311B" w:rsidR="001B3788" w:rsidRPr="001B3788">
            <w:pPr>
              <w:jc w:val="right"/>
              <w:rPr>
                <w:lang w:bidi="en-US" w:val="hr-HR"/>
              </w:rPr>
            </w:pPr>
            <w:r>
              <w:rPr>
                <w:lang w:bidi="en-US" w:val="hr-HR"/>
              </w:rPr>
              <w:t>-</w:t>
            </w:r>
          </w:p>
        </w:tc>
      </w:tr>
      <w:tr w:rsidTr="001B3788" w:rsidR="001B3788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lang w:bidi="en-US" w:val="hr-HR"/>
              </w:rPr>
            </w:pPr>
            <w:r w:rsidRPr="001B3788">
              <w:rPr>
                <w:lang w:val="hr-HR"/>
              </w:rPr>
              <w:t>30.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Mario Medak odvjetnik</w:t>
            </w:r>
          </w:p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Petra Berislavića 2, 10000 Zagreb</w:t>
            </w:r>
          </w:p>
          <w:p w:rsidRDefault="001B3788" w:rsidR="001B3788" w:rsidRPr="001B3788">
            <w:pPr>
              <w:rPr>
                <w:color w:val="000000"/>
                <w:lang w:bidi="en-US"/>
              </w:rPr>
            </w:pPr>
            <w:r w:rsidRPr="001B3788">
              <w:rPr>
                <w:color w:val="000000"/>
              </w:rPr>
              <w:t>OIB:19032725551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F5F8F" w:rsidR="006F5F8F">
            <w:pPr>
              <w:jc w:val="right"/>
              <w:rPr>
                <w:color w:val="000000"/>
              </w:rPr>
            </w:pPr>
          </w:p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620.777,59   </w:t>
            </w:r>
          </w:p>
          <w:p w:rsidRDefault="001B3788" w:rsidR="001B3788" w:rsidRPr="001B3788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F5F8F" w:rsidR="006F5F8F">
            <w:pPr>
              <w:jc w:val="right"/>
              <w:rPr>
                <w:color w:val="000000"/>
              </w:rPr>
            </w:pPr>
          </w:p>
          <w:p w:rsidRDefault="006F5F8F" w:rsidR="001B3788" w:rsidRPr="001B378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170.777,59</w:t>
            </w:r>
            <w:r w:rsidR="001B3788" w:rsidRPr="001B3788">
              <w:rPr>
                <w:color w:val="000000"/>
              </w:rPr>
              <w:t xml:space="preserve">  </w:t>
            </w:r>
          </w:p>
          <w:p w:rsidRDefault="001B3788" w:rsidR="001B3788" w:rsidRPr="001B3788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F5F8F" w:rsidR="001B3788" w:rsidRPr="001B3788">
            <w:pPr>
              <w:jc w:val="right"/>
              <w:rPr>
                <w:lang w:bidi="en-US" w:val="hr-HR"/>
              </w:rPr>
            </w:pPr>
            <w:r>
              <w:rPr>
                <w:lang w:bidi="en-US" w:val="hr-HR"/>
              </w:rPr>
              <w:t>450.000,00</w:t>
            </w:r>
          </w:p>
        </w:tc>
      </w:tr>
      <w:tr w:rsidTr="001B3788" w:rsidR="001B3788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lang w:bidi="en-US" w:val="hr-HR"/>
              </w:rPr>
            </w:pPr>
            <w:r w:rsidRPr="001B3788">
              <w:rPr>
                <w:lang w:val="hr-HR"/>
              </w:rPr>
              <w:t>31.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Matanovi dvori, obrt za ugostiteljstvo, vl. Mate Ražov</w:t>
            </w:r>
          </w:p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Doktora Franje Tuđmana 135, 23206 Sukošan</w:t>
            </w:r>
          </w:p>
          <w:p w:rsidRDefault="001B3788" w:rsidR="001B3788" w:rsidRPr="001B3788">
            <w:pPr>
              <w:rPr>
                <w:color w:val="000000"/>
                <w:lang w:bidi="en-US"/>
              </w:rPr>
            </w:pPr>
            <w:r w:rsidRPr="001B3788">
              <w:rPr>
                <w:color w:val="000000"/>
              </w:rPr>
              <w:t>OIB:86955914054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89.240,00   </w:t>
            </w:r>
          </w:p>
          <w:p w:rsidRDefault="001B3788" w:rsidR="001B3788" w:rsidRPr="001B3788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35.696,00   </w:t>
            </w:r>
          </w:p>
          <w:p w:rsidRDefault="001B3788" w:rsidR="001B3788" w:rsidRPr="001B3788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53.544,00   </w:t>
            </w:r>
          </w:p>
          <w:p w:rsidRDefault="001B3788" w:rsidR="001B3788" w:rsidRPr="001B3788">
            <w:pPr>
              <w:jc w:val="right"/>
              <w:rPr>
                <w:lang w:bidi="en-US" w:val="hr-HR"/>
              </w:rPr>
            </w:pPr>
          </w:p>
        </w:tc>
      </w:tr>
      <w:tr w:rsidTr="001B3788" w:rsidR="001B3788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lang w:bidi="en-US" w:val="hr-HR"/>
              </w:rPr>
            </w:pPr>
            <w:r w:rsidRPr="001B3788">
              <w:rPr>
                <w:lang w:val="hr-HR"/>
              </w:rPr>
              <w:t>32.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HEP- Toplinarstvo d.o.o. Pogon Osijek</w:t>
            </w:r>
          </w:p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Ulica cara Hadrijana 7, 31000 Osijek</w:t>
            </w:r>
          </w:p>
          <w:p w:rsidRDefault="001B3788" w:rsidR="001B3788" w:rsidRPr="001B3788">
            <w:pPr>
              <w:rPr>
                <w:color w:val="000000"/>
                <w:lang w:bidi="en-US"/>
              </w:rPr>
            </w:pPr>
            <w:r w:rsidRPr="001B3788">
              <w:rPr>
                <w:color w:val="000000"/>
              </w:rPr>
              <w:t>OIB:15907062900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93.849,51   </w:t>
            </w:r>
          </w:p>
          <w:p w:rsidRDefault="001B3788" w:rsidR="001B3788" w:rsidRPr="001B3788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93.849,51   </w:t>
            </w:r>
          </w:p>
          <w:p w:rsidRDefault="001B3788" w:rsidR="001B3788" w:rsidRPr="001B3788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D311B" w:rsidR="001B3788" w:rsidRPr="001B3788">
            <w:pPr>
              <w:jc w:val="right"/>
              <w:rPr>
                <w:lang w:bidi="en-US" w:val="hr-HR"/>
              </w:rPr>
            </w:pPr>
            <w:r>
              <w:rPr>
                <w:lang w:bidi="en-US" w:val="hr-HR"/>
              </w:rPr>
              <w:t>-</w:t>
            </w:r>
          </w:p>
        </w:tc>
      </w:tr>
      <w:tr w:rsidTr="001B3788" w:rsidR="001B3788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lang w:bidi="en-US" w:val="hr-HR"/>
              </w:rPr>
            </w:pPr>
            <w:r w:rsidRPr="001B3788">
              <w:rPr>
                <w:lang w:val="hr-HR"/>
              </w:rPr>
              <w:t>33.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HEP-Opskrba d.o.o.</w:t>
            </w:r>
          </w:p>
          <w:p w:rsidRDefault="00A4089A" w:rsidR="001B3788" w:rsidRPr="001B3788">
            <w:pPr>
              <w:rPr>
                <w:color w:val="000000"/>
              </w:rPr>
            </w:pPr>
            <w:r>
              <w:rPr>
                <w:color w:val="000000"/>
              </w:rPr>
              <w:t>Ulica grada Vukovara 37,</w:t>
            </w:r>
            <w:r w:rsidRPr="00A4089A">
              <w:rPr>
                <w:color w:val="000000"/>
                <w:sz w:val="22"/>
                <w:szCs w:val="22"/>
              </w:rPr>
              <w:t>10000</w:t>
            </w:r>
            <w:r w:rsidR="001B3788" w:rsidRPr="001B3788">
              <w:rPr>
                <w:color w:val="000000"/>
              </w:rPr>
              <w:t>Zagreb</w:t>
            </w:r>
          </w:p>
          <w:p w:rsidRDefault="001B3788" w:rsidR="001B3788" w:rsidRPr="001B3788">
            <w:pPr>
              <w:rPr>
                <w:color w:val="000000"/>
                <w:lang w:bidi="en-US"/>
              </w:rPr>
            </w:pPr>
            <w:r w:rsidRPr="001B3788">
              <w:rPr>
                <w:color w:val="000000"/>
              </w:rPr>
              <w:t>OIB:63073332379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19.578,89   </w:t>
            </w:r>
          </w:p>
          <w:p w:rsidRDefault="001B3788" w:rsidR="001B3788" w:rsidRPr="001B3788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19.578,89   </w:t>
            </w:r>
          </w:p>
          <w:p w:rsidRDefault="001B3788" w:rsidR="001B3788" w:rsidRPr="001B3788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D311B" w:rsidR="001B3788" w:rsidRPr="001B3788">
            <w:pPr>
              <w:jc w:val="right"/>
              <w:rPr>
                <w:lang w:bidi="en-US" w:val="hr-HR"/>
              </w:rPr>
            </w:pPr>
            <w:r>
              <w:rPr>
                <w:lang w:bidi="en-US" w:val="hr-HR"/>
              </w:rPr>
              <w:t>-</w:t>
            </w:r>
          </w:p>
        </w:tc>
      </w:tr>
      <w:tr w:rsidTr="001B3788" w:rsidR="001B3788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lang w:bidi="en-US" w:val="hr-HR"/>
              </w:rPr>
            </w:pPr>
            <w:r w:rsidRPr="001B3788">
              <w:rPr>
                <w:lang w:val="hr-HR"/>
              </w:rPr>
              <w:t>34.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Državna geodetska uprava</w:t>
            </w:r>
          </w:p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Gruška 20, 10000 Zagreb</w:t>
            </w:r>
          </w:p>
          <w:p w:rsidRDefault="001B3788" w:rsidR="001B3788" w:rsidRPr="001B3788">
            <w:pPr>
              <w:rPr>
                <w:color w:val="000000"/>
                <w:lang w:bidi="en-US"/>
              </w:rPr>
            </w:pPr>
            <w:r w:rsidRPr="001B3788">
              <w:rPr>
                <w:color w:val="000000"/>
              </w:rPr>
              <w:t>OIB:84891127540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2CD9" w:rsidR="00E12CD9">
            <w:pPr>
              <w:jc w:val="right"/>
              <w:rPr>
                <w:color w:val="000000"/>
              </w:rPr>
            </w:pPr>
          </w:p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110.206,05   </w:t>
            </w:r>
          </w:p>
          <w:p w:rsidRDefault="001B3788" w:rsidR="001B3788" w:rsidRPr="001B3788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2CD9" w:rsidR="00E12CD9">
            <w:pPr>
              <w:jc w:val="right"/>
              <w:rPr>
                <w:color w:val="000000"/>
              </w:rPr>
            </w:pPr>
          </w:p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58.879,69   </w:t>
            </w:r>
          </w:p>
          <w:p w:rsidRDefault="001B3788" w:rsidR="001B3788" w:rsidRPr="001B3788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2CD9" w:rsidR="00E12CD9">
            <w:pPr>
              <w:jc w:val="right"/>
              <w:rPr>
                <w:color w:val="000000"/>
              </w:rPr>
            </w:pPr>
          </w:p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51.326,36   </w:t>
            </w:r>
          </w:p>
          <w:p w:rsidRDefault="001B3788" w:rsidR="001B3788" w:rsidRPr="001B3788">
            <w:pPr>
              <w:jc w:val="right"/>
              <w:rPr>
                <w:lang w:bidi="en-US" w:val="hr-HR"/>
              </w:rPr>
            </w:pPr>
          </w:p>
        </w:tc>
      </w:tr>
      <w:tr w:rsidTr="001B3788" w:rsidR="001B3788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lang w:bidi="en-US" w:val="hr-HR"/>
              </w:rPr>
            </w:pPr>
            <w:r w:rsidRPr="001B3788">
              <w:rPr>
                <w:lang w:val="hr-HR"/>
              </w:rPr>
              <w:t>35.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Idol d.o.o. Osijek</w:t>
            </w:r>
          </w:p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Sv.L.B. Mandića 111u,31000 Osijek</w:t>
            </w:r>
          </w:p>
          <w:p w:rsidRDefault="001B3788" w:rsidR="001B3788" w:rsidRPr="001B3788">
            <w:pPr>
              <w:rPr>
                <w:color w:val="000000"/>
                <w:lang w:bidi="en-US"/>
              </w:rPr>
            </w:pPr>
            <w:r w:rsidRPr="001B3788">
              <w:rPr>
                <w:color w:val="000000"/>
              </w:rPr>
              <w:t>OIB:51794022989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2CD9" w:rsidR="00E12CD9">
            <w:pPr>
              <w:jc w:val="right"/>
              <w:rPr>
                <w:color w:val="000000"/>
              </w:rPr>
            </w:pPr>
          </w:p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121.647,55   </w:t>
            </w:r>
          </w:p>
          <w:p w:rsidRDefault="001B3788" w:rsidR="001B3788" w:rsidRPr="001B3788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2CD9" w:rsidR="00E12CD9">
            <w:pPr>
              <w:jc w:val="right"/>
              <w:rPr>
                <w:color w:val="000000"/>
              </w:rPr>
            </w:pPr>
          </w:p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65.020,57   </w:t>
            </w:r>
          </w:p>
          <w:p w:rsidRDefault="001B3788" w:rsidR="001B3788" w:rsidRPr="001B3788">
            <w:pPr>
              <w:jc w:val="right"/>
              <w:rPr>
                <w:lang w:bidi="en-US" w:val="hr-HR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2CD9" w:rsidR="00E12CD9">
            <w:pPr>
              <w:jc w:val="right"/>
              <w:rPr>
                <w:color w:val="000000"/>
              </w:rPr>
            </w:pPr>
          </w:p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56.626,98   </w:t>
            </w:r>
          </w:p>
          <w:p w:rsidRDefault="001B3788" w:rsidR="001B3788" w:rsidRPr="001B3788">
            <w:pPr>
              <w:jc w:val="right"/>
              <w:rPr>
                <w:lang w:bidi="en-US" w:val="hr-HR"/>
              </w:rPr>
            </w:pPr>
          </w:p>
        </w:tc>
      </w:tr>
      <w:tr w:rsidTr="001B3788" w:rsidR="001B3788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lang w:bidi="en-US" w:val="hr-HR"/>
              </w:rPr>
            </w:pPr>
            <w:r w:rsidRPr="001B3788">
              <w:rPr>
                <w:lang w:val="hr-HR"/>
              </w:rPr>
              <w:t>36.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Zlatko Kolarić</w:t>
            </w:r>
          </w:p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Kestenova 74, 31000 Osijek</w:t>
            </w:r>
          </w:p>
          <w:p w:rsidRDefault="001B3788" w:rsidR="001B3788" w:rsidRPr="00366A71">
            <w:pPr>
              <w:rPr>
                <w:color w:val="000000"/>
              </w:rPr>
            </w:pPr>
            <w:r w:rsidRPr="001B3788">
              <w:rPr>
                <w:color w:val="000000"/>
              </w:rPr>
              <w:t>OIB:81596950085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2CD9" w:rsidR="00E12CD9">
            <w:pPr>
              <w:jc w:val="right"/>
              <w:rPr>
                <w:color w:val="000000"/>
              </w:rPr>
            </w:pPr>
          </w:p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61.681,66   </w:t>
            </w:r>
          </w:p>
          <w:p w:rsidRDefault="001B3788" w:rsidR="001B3788" w:rsidRPr="001B3788">
            <w:pPr>
              <w:jc w:val="right"/>
              <w:rPr>
                <w:bCs/>
                <w:color w:val="000000"/>
                <w:lang w:bidi="en-US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2CD9" w:rsidR="00E12CD9">
            <w:pPr>
              <w:jc w:val="right"/>
              <w:rPr>
                <w:color w:val="000000"/>
              </w:rPr>
            </w:pPr>
          </w:p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21.719,04   </w:t>
            </w:r>
          </w:p>
          <w:p w:rsidRDefault="001B3788" w:rsidR="001B3788" w:rsidRPr="001B3788">
            <w:pPr>
              <w:jc w:val="right"/>
              <w:rPr>
                <w:bCs/>
                <w:color w:val="000000"/>
                <w:lang w:bidi="en-US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2CD9" w:rsidR="00E12CD9">
            <w:pPr>
              <w:jc w:val="right"/>
              <w:rPr>
                <w:color w:val="000000"/>
              </w:rPr>
            </w:pPr>
          </w:p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39.962,62   </w:t>
            </w:r>
          </w:p>
          <w:p w:rsidRDefault="001B3788" w:rsidR="001B3788" w:rsidRPr="001B3788">
            <w:pPr>
              <w:jc w:val="right"/>
              <w:rPr>
                <w:bCs/>
                <w:color w:val="000000"/>
                <w:lang w:bidi="en-US"/>
              </w:rPr>
            </w:pPr>
          </w:p>
        </w:tc>
      </w:tr>
      <w:tr w:rsidTr="001B3788" w:rsidR="001B3788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lang w:bidi="en-US" w:val="hr-HR"/>
              </w:rPr>
            </w:pPr>
            <w:r w:rsidRPr="001B3788">
              <w:rPr>
                <w:lang w:val="hr-HR"/>
              </w:rPr>
              <w:t>37.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Zdravko Šergo</w:t>
            </w:r>
          </w:p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E. Kvaternika 82, 31220 Višnjevac</w:t>
            </w:r>
          </w:p>
          <w:p w:rsidRDefault="001B3788" w:rsidR="001B3788" w:rsidRPr="001B3788">
            <w:pPr>
              <w:rPr>
                <w:color w:val="000000"/>
                <w:lang w:bidi="en-US"/>
              </w:rPr>
            </w:pPr>
            <w:r w:rsidRPr="001B3788">
              <w:rPr>
                <w:color w:val="000000"/>
              </w:rPr>
              <w:t>OIB:15046687956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2CD9" w:rsidR="00E12CD9">
            <w:pPr>
              <w:jc w:val="right"/>
              <w:rPr>
                <w:color w:val="000000"/>
              </w:rPr>
            </w:pPr>
          </w:p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807,97   </w:t>
            </w:r>
          </w:p>
          <w:p w:rsidRDefault="001B3788" w:rsidR="001B3788" w:rsidRPr="001B3788">
            <w:pPr>
              <w:jc w:val="right"/>
              <w:rPr>
                <w:b/>
                <w:bCs/>
                <w:color w:val="000000"/>
                <w:lang w:bidi="en-US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2CD9" w:rsidR="00E12CD9">
            <w:pPr>
              <w:jc w:val="right"/>
              <w:rPr>
                <w:color w:val="000000"/>
              </w:rPr>
            </w:pPr>
          </w:p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278,72   </w:t>
            </w:r>
          </w:p>
          <w:p w:rsidRDefault="001B3788" w:rsidR="001B3788" w:rsidRPr="001B3788">
            <w:pPr>
              <w:jc w:val="right"/>
              <w:rPr>
                <w:b/>
                <w:bCs/>
                <w:color w:val="000000"/>
                <w:lang w:bidi="en-US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2CD9" w:rsidR="00E12CD9">
            <w:pPr>
              <w:jc w:val="right"/>
              <w:rPr>
                <w:color w:val="000000"/>
              </w:rPr>
            </w:pPr>
          </w:p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529,25   </w:t>
            </w:r>
          </w:p>
          <w:p w:rsidRDefault="001B3788" w:rsidR="001B3788" w:rsidRPr="001B3788">
            <w:pPr>
              <w:jc w:val="right"/>
              <w:rPr>
                <w:b/>
                <w:bCs/>
                <w:color w:val="000000"/>
                <w:lang w:bidi="en-US"/>
              </w:rPr>
            </w:pPr>
          </w:p>
        </w:tc>
      </w:tr>
      <w:tr w:rsidTr="001B3788" w:rsidR="001B3788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lang w:bidi="en-US" w:val="hr-HR"/>
              </w:rPr>
            </w:pPr>
            <w:r w:rsidRPr="001B3788">
              <w:rPr>
                <w:lang w:val="hr-HR"/>
              </w:rPr>
              <w:t>38.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Dino Schatzl</w:t>
            </w:r>
          </w:p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Gundulićeva 113,  31000 Osijek</w:t>
            </w:r>
          </w:p>
          <w:p w:rsidRDefault="001B3788" w:rsidR="001B3788" w:rsidRPr="001B3788">
            <w:pPr>
              <w:rPr>
                <w:color w:val="000000"/>
                <w:lang w:bidi="en-US"/>
              </w:rPr>
            </w:pPr>
            <w:r w:rsidRPr="001B3788">
              <w:rPr>
                <w:color w:val="000000"/>
              </w:rPr>
              <w:t>OIB:95255941946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2CD9" w:rsidR="00E12CD9">
            <w:pPr>
              <w:jc w:val="right"/>
              <w:rPr>
                <w:color w:val="000000"/>
              </w:rPr>
            </w:pPr>
          </w:p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764,30   </w:t>
            </w:r>
          </w:p>
          <w:p w:rsidRDefault="001B3788" w:rsidR="001B3788" w:rsidRPr="001B3788">
            <w:pPr>
              <w:jc w:val="right"/>
              <w:rPr>
                <w:b/>
                <w:bCs/>
                <w:color w:val="000000"/>
                <w:lang w:bidi="en-US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2CD9" w:rsidR="00E12CD9">
            <w:pPr>
              <w:jc w:val="right"/>
              <w:rPr>
                <w:color w:val="000000"/>
              </w:rPr>
            </w:pPr>
          </w:p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275,97   </w:t>
            </w:r>
          </w:p>
          <w:p w:rsidRDefault="001B3788" w:rsidR="001B3788" w:rsidRPr="001B3788">
            <w:pPr>
              <w:jc w:val="right"/>
              <w:rPr>
                <w:b/>
                <w:bCs/>
                <w:color w:val="000000"/>
                <w:lang w:bidi="en-US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2CD9" w:rsidR="00E12CD9">
            <w:pPr>
              <w:jc w:val="right"/>
              <w:rPr>
                <w:color w:val="000000"/>
              </w:rPr>
            </w:pPr>
          </w:p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488,33   </w:t>
            </w:r>
          </w:p>
          <w:p w:rsidRDefault="001B3788" w:rsidR="001B3788" w:rsidRPr="001B3788">
            <w:pPr>
              <w:jc w:val="right"/>
              <w:rPr>
                <w:b/>
                <w:bCs/>
                <w:color w:val="000000"/>
                <w:lang w:bidi="en-US"/>
              </w:rPr>
            </w:pPr>
          </w:p>
        </w:tc>
      </w:tr>
      <w:tr w:rsidTr="001B3788" w:rsidR="001B3788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lang w:bidi="en-US" w:val="hr-HR"/>
              </w:rPr>
            </w:pPr>
            <w:r w:rsidRPr="001B3788">
              <w:rPr>
                <w:lang w:val="hr-HR"/>
              </w:rPr>
              <w:t>39.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Sanja Barbarić</w:t>
            </w:r>
          </w:p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Ljudevita Posavskog 28,31000 Osijek</w:t>
            </w:r>
          </w:p>
          <w:p w:rsidRDefault="001B3788" w:rsidR="001B3788" w:rsidRPr="001B3788">
            <w:pPr>
              <w:rPr>
                <w:color w:val="000000"/>
                <w:lang w:bidi="en-US"/>
              </w:rPr>
            </w:pPr>
            <w:r w:rsidRPr="001B3788">
              <w:rPr>
                <w:color w:val="000000"/>
              </w:rPr>
              <w:t>OIB:41081881127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2CD9" w:rsidR="00E12CD9">
            <w:pPr>
              <w:jc w:val="right"/>
              <w:rPr>
                <w:color w:val="000000"/>
              </w:rPr>
            </w:pPr>
          </w:p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6.117,17   </w:t>
            </w:r>
          </w:p>
          <w:p w:rsidRDefault="001B3788" w:rsidR="001B3788" w:rsidRPr="001B3788">
            <w:pPr>
              <w:jc w:val="right"/>
              <w:rPr>
                <w:b/>
                <w:bCs/>
                <w:color w:val="000000"/>
                <w:lang w:bidi="en-US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2CD9" w:rsidR="00E12CD9">
            <w:pPr>
              <w:jc w:val="right"/>
              <w:rPr>
                <w:color w:val="000000"/>
              </w:rPr>
            </w:pPr>
          </w:p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2.224,99   </w:t>
            </w:r>
          </w:p>
          <w:p w:rsidRDefault="001B3788" w:rsidR="001B3788" w:rsidRPr="001B3788">
            <w:pPr>
              <w:jc w:val="right"/>
              <w:rPr>
                <w:b/>
                <w:bCs/>
                <w:color w:val="000000"/>
                <w:lang w:bidi="en-US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2CD9" w:rsidR="00E12CD9">
            <w:pPr>
              <w:jc w:val="right"/>
              <w:rPr>
                <w:color w:val="000000"/>
              </w:rPr>
            </w:pPr>
          </w:p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3.892,18   </w:t>
            </w:r>
          </w:p>
          <w:p w:rsidRDefault="001B3788" w:rsidR="001B3788" w:rsidRPr="001B3788">
            <w:pPr>
              <w:jc w:val="right"/>
              <w:rPr>
                <w:b/>
                <w:bCs/>
                <w:color w:val="000000"/>
                <w:lang w:bidi="en-US"/>
              </w:rPr>
            </w:pPr>
          </w:p>
        </w:tc>
      </w:tr>
      <w:tr w:rsidTr="001B3788" w:rsidR="001B3788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lang w:bidi="en-US" w:val="hr-HR"/>
              </w:rPr>
            </w:pPr>
            <w:r w:rsidRPr="001B3788">
              <w:rPr>
                <w:lang w:val="hr-HR"/>
              </w:rPr>
              <w:lastRenderedPageBreak/>
              <w:t>40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Filip Jakob Barbarić</w:t>
            </w:r>
          </w:p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Ljudevita Posavskog 28,31000 Osijek</w:t>
            </w:r>
          </w:p>
          <w:p w:rsidRDefault="001B3788" w:rsidR="001B3788" w:rsidRPr="001B3788">
            <w:pPr>
              <w:rPr>
                <w:color w:val="000000"/>
                <w:lang w:bidi="en-US"/>
              </w:rPr>
            </w:pPr>
            <w:r w:rsidRPr="001B3788">
              <w:rPr>
                <w:color w:val="000000"/>
              </w:rPr>
              <w:t>OIB:62863908879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26.710,14   </w:t>
            </w:r>
          </w:p>
          <w:p w:rsidRDefault="001B3788" w:rsidR="001B3788" w:rsidRPr="001B3788">
            <w:pPr>
              <w:jc w:val="right"/>
              <w:rPr>
                <w:b/>
                <w:bCs/>
                <w:color w:val="000000"/>
                <w:lang w:bidi="en-US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9.464,99   </w:t>
            </w:r>
          </w:p>
          <w:p w:rsidRDefault="001B3788" w:rsidR="001B3788" w:rsidRPr="001B3788">
            <w:pPr>
              <w:jc w:val="right"/>
              <w:rPr>
                <w:b/>
                <w:bCs/>
                <w:color w:val="000000"/>
                <w:lang w:bidi="en-US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17.245,15   </w:t>
            </w:r>
          </w:p>
          <w:p w:rsidRDefault="001B3788" w:rsidR="001B3788" w:rsidRPr="001B3788">
            <w:pPr>
              <w:jc w:val="right"/>
              <w:rPr>
                <w:b/>
                <w:bCs/>
                <w:color w:val="000000"/>
                <w:lang w:bidi="en-US"/>
              </w:rPr>
            </w:pPr>
          </w:p>
        </w:tc>
      </w:tr>
      <w:tr w:rsidTr="001B3788" w:rsidR="001B3788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lang w:bidi="en-US" w:val="hr-HR"/>
              </w:rPr>
            </w:pPr>
            <w:r w:rsidRPr="001B3788">
              <w:rPr>
                <w:lang w:val="hr-HR"/>
              </w:rPr>
              <w:t>41.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Siniša Schatzl</w:t>
            </w:r>
          </w:p>
          <w:p w:rsidRDefault="008E154F" w:rsidR="001B3788" w:rsidRPr="001B3788">
            <w:pPr>
              <w:rPr>
                <w:color w:val="000000"/>
              </w:rPr>
            </w:pPr>
            <w:r>
              <w:rPr>
                <w:color w:val="000000"/>
              </w:rPr>
              <w:t xml:space="preserve">Gundulićeva 113,   </w:t>
            </w:r>
            <w:r w:rsidR="001B3788" w:rsidRPr="001B3788">
              <w:rPr>
                <w:color w:val="000000"/>
              </w:rPr>
              <w:t>31000 Osijek</w:t>
            </w:r>
          </w:p>
          <w:p w:rsidRDefault="001B3788" w:rsidR="001B3788" w:rsidRPr="001B3788">
            <w:pPr>
              <w:rPr>
                <w:color w:val="000000"/>
                <w:lang w:bidi="en-US"/>
              </w:rPr>
            </w:pPr>
            <w:r w:rsidRPr="001B3788">
              <w:rPr>
                <w:color w:val="000000"/>
              </w:rPr>
              <w:t>OIB:22131055028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2CD9" w:rsidR="00E12CD9">
            <w:pPr>
              <w:jc w:val="right"/>
              <w:rPr>
                <w:color w:val="000000"/>
              </w:rPr>
            </w:pPr>
          </w:p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70.609,22   </w:t>
            </w:r>
          </w:p>
          <w:p w:rsidRDefault="001B3788" w:rsidR="001B3788" w:rsidRPr="001B3788">
            <w:pPr>
              <w:jc w:val="right"/>
              <w:rPr>
                <w:b/>
                <w:bCs/>
                <w:color w:val="000000"/>
                <w:lang w:bidi="en-US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2CD9" w:rsidR="00E12CD9">
            <w:pPr>
              <w:jc w:val="right"/>
              <w:rPr>
                <w:color w:val="000000"/>
              </w:rPr>
            </w:pPr>
          </w:p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20.265,86   </w:t>
            </w:r>
          </w:p>
          <w:p w:rsidRDefault="001B3788" w:rsidR="001B3788" w:rsidRPr="001B3788">
            <w:pPr>
              <w:jc w:val="right"/>
              <w:rPr>
                <w:b/>
                <w:bCs/>
                <w:color w:val="000000"/>
                <w:lang w:bidi="en-US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2CD9" w:rsidR="00E12CD9">
            <w:pPr>
              <w:jc w:val="right"/>
              <w:rPr>
                <w:color w:val="000000"/>
              </w:rPr>
            </w:pPr>
          </w:p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50.343,36   </w:t>
            </w:r>
          </w:p>
          <w:p w:rsidRDefault="001B3788" w:rsidR="001B3788" w:rsidRPr="001B3788">
            <w:pPr>
              <w:jc w:val="right"/>
              <w:rPr>
                <w:b/>
                <w:bCs/>
                <w:color w:val="000000"/>
                <w:lang w:bidi="en-US"/>
              </w:rPr>
            </w:pPr>
          </w:p>
        </w:tc>
      </w:tr>
      <w:tr w:rsidTr="001B3788" w:rsidR="001B3788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lang w:bidi="en-US" w:val="hr-HR"/>
              </w:rPr>
            </w:pPr>
            <w:r w:rsidRPr="001B3788">
              <w:rPr>
                <w:lang w:val="hr-HR"/>
              </w:rPr>
              <w:t>42.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Vlatko Brozović</w:t>
            </w:r>
          </w:p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Ivan</w:t>
            </w:r>
            <w:r w:rsidR="008E154F">
              <w:rPr>
                <w:color w:val="000000"/>
              </w:rPr>
              <w:t xml:space="preserve">a Mažuranića 45, </w:t>
            </w:r>
            <w:r w:rsidR="008E154F" w:rsidRPr="008E154F">
              <w:rPr>
                <w:color w:val="000000"/>
                <w:sz w:val="22"/>
                <w:szCs w:val="22"/>
              </w:rPr>
              <w:t>31220 Višnjeva</w:t>
            </w:r>
            <w:r w:rsidR="008E154F">
              <w:rPr>
                <w:color w:val="000000"/>
                <w:sz w:val="22"/>
                <w:szCs w:val="22"/>
              </w:rPr>
              <w:t>c</w:t>
            </w:r>
          </w:p>
          <w:p w:rsidRDefault="001B3788" w:rsidR="001B3788" w:rsidRPr="001B3788">
            <w:pPr>
              <w:rPr>
                <w:color w:val="000000"/>
                <w:lang w:bidi="en-US"/>
              </w:rPr>
            </w:pPr>
            <w:r w:rsidRPr="001B3788">
              <w:rPr>
                <w:color w:val="000000"/>
              </w:rPr>
              <w:t>OIB:65973549184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71.988,69   </w:t>
            </w:r>
          </w:p>
          <w:p w:rsidRDefault="001B3788" w:rsidR="001B3788" w:rsidRPr="001B3788">
            <w:pPr>
              <w:jc w:val="right"/>
              <w:rPr>
                <w:b/>
                <w:bCs/>
                <w:color w:val="000000"/>
                <w:lang w:bidi="en-US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20.265,86   </w:t>
            </w:r>
          </w:p>
          <w:p w:rsidRDefault="001B3788" w:rsidR="001B3788" w:rsidRPr="001B3788">
            <w:pPr>
              <w:jc w:val="right"/>
              <w:rPr>
                <w:b/>
                <w:bCs/>
                <w:color w:val="000000"/>
                <w:lang w:bidi="en-US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51.722,83   </w:t>
            </w:r>
          </w:p>
          <w:p w:rsidRDefault="001B3788" w:rsidR="001B3788" w:rsidRPr="001B3788">
            <w:pPr>
              <w:jc w:val="right"/>
              <w:rPr>
                <w:b/>
                <w:bCs/>
                <w:color w:val="000000"/>
                <w:lang w:bidi="en-US"/>
              </w:rPr>
            </w:pPr>
          </w:p>
        </w:tc>
      </w:tr>
      <w:tr w:rsidTr="001B3788" w:rsidR="001B3788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lang w:bidi="en-US" w:val="hr-HR"/>
              </w:rPr>
            </w:pPr>
            <w:r w:rsidRPr="001B3788">
              <w:rPr>
                <w:lang w:val="hr-HR"/>
              </w:rPr>
              <w:t>43.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Zlatko Frtalj</w:t>
            </w:r>
          </w:p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Ivana Filipovića 2A, 31220 Višnjevac</w:t>
            </w:r>
          </w:p>
          <w:p w:rsidRDefault="001B3788" w:rsidR="001B3788" w:rsidRPr="001B3788">
            <w:pPr>
              <w:rPr>
                <w:color w:val="000000"/>
                <w:lang w:bidi="en-US"/>
              </w:rPr>
            </w:pPr>
            <w:r w:rsidRPr="001B3788">
              <w:rPr>
                <w:color w:val="000000"/>
              </w:rPr>
              <w:t>OIB:44787829486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2CD9" w:rsidR="00E12CD9">
            <w:pPr>
              <w:jc w:val="right"/>
              <w:rPr>
                <w:color w:val="000000"/>
              </w:rPr>
            </w:pPr>
          </w:p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70.792,19   </w:t>
            </w:r>
          </w:p>
          <w:p w:rsidRDefault="001B3788" w:rsidR="001B3788" w:rsidRPr="001B3788">
            <w:pPr>
              <w:jc w:val="right"/>
              <w:rPr>
                <w:b/>
                <w:bCs/>
                <w:color w:val="000000"/>
                <w:lang w:bidi="en-US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2CD9" w:rsidR="00E12CD9">
            <w:pPr>
              <w:jc w:val="right"/>
              <w:rPr>
                <w:color w:val="000000"/>
              </w:rPr>
            </w:pPr>
          </w:p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31.864,23   </w:t>
            </w:r>
          </w:p>
          <w:p w:rsidRDefault="001B3788" w:rsidR="001B3788" w:rsidRPr="001B3788">
            <w:pPr>
              <w:jc w:val="right"/>
              <w:rPr>
                <w:b/>
                <w:bCs/>
                <w:color w:val="000000"/>
                <w:lang w:bidi="en-US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2CD9" w:rsidR="00E12CD9">
            <w:pPr>
              <w:jc w:val="right"/>
              <w:rPr>
                <w:color w:val="000000"/>
              </w:rPr>
            </w:pPr>
          </w:p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38.927,96   </w:t>
            </w:r>
          </w:p>
          <w:p w:rsidRDefault="001B3788" w:rsidR="001B3788" w:rsidRPr="001B3788">
            <w:pPr>
              <w:jc w:val="right"/>
              <w:rPr>
                <w:b/>
                <w:bCs/>
                <w:color w:val="000000"/>
                <w:lang w:bidi="en-US"/>
              </w:rPr>
            </w:pPr>
          </w:p>
        </w:tc>
      </w:tr>
      <w:tr w:rsidTr="001B3788" w:rsidR="001B3788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lang w:bidi="en-US" w:val="hr-HR"/>
              </w:rPr>
            </w:pPr>
            <w:r w:rsidRPr="001B3788">
              <w:rPr>
                <w:lang w:val="hr-HR"/>
              </w:rPr>
              <w:t>44.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Milan Vučemilović - Vranjić</w:t>
            </w:r>
          </w:p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A. Starčevića 66, Antunovac</w:t>
            </w:r>
          </w:p>
          <w:p w:rsidRDefault="001B3788" w:rsidR="001B3788" w:rsidRPr="001B3788">
            <w:pPr>
              <w:rPr>
                <w:color w:val="000000"/>
                <w:lang w:bidi="en-US"/>
              </w:rPr>
            </w:pPr>
            <w:r w:rsidRPr="001B3788">
              <w:rPr>
                <w:color w:val="000000"/>
              </w:rPr>
              <w:t>OIB:64007632358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2CD9" w:rsidR="00E12CD9">
            <w:pPr>
              <w:jc w:val="right"/>
              <w:rPr>
                <w:color w:val="000000"/>
              </w:rPr>
            </w:pPr>
          </w:p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168.929,76   </w:t>
            </w:r>
          </w:p>
          <w:p w:rsidRDefault="001B3788" w:rsidR="001B3788" w:rsidRPr="001B3788">
            <w:pPr>
              <w:jc w:val="right"/>
              <w:rPr>
                <w:b/>
                <w:bCs/>
                <w:color w:val="000000"/>
                <w:lang w:bidi="en-US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2CD9" w:rsidR="00E12CD9">
            <w:pPr>
              <w:jc w:val="right"/>
              <w:rPr>
                <w:color w:val="000000"/>
              </w:rPr>
            </w:pPr>
          </w:p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62.303,95   </w:t>
            </w:r>
          </w:p>
          <w:p w:rsidRDefault="001B3788" w:rsidR="001B3788" w:rsidRPr="001B3788">
            <w:pPr>
              <w:jc w:val="right"/>
              <w:rPr>
                <w:b/>
                <w:bCs/>
                <w:color w:val="000000"/>
                <w:lang w:bidi="en-US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2CD9" w:rsidR="00E12CD9">
            <w:pPr>
              <w:jc w:val="right"/>
              <w:rPr>
                <w:color w:val="000000"/>
              </w:rPr>
            </w:pPr>
          </w:p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106.625,81   </w:t>
            </w:r>
          </w:p>
          <w:p w:rsidRDefault="001B3788" w:rsidR="001B3788" w:rsidRPr="001B3788">
            <w:pPr>
              <w:jc w:val="right"/>
              <w:rPr>
                <w:b/>
                <w:bCs/>
                <w:color w:val="000000"/>
                <w:lang w:bidi="en-US"/>
              </w:rPr>
            </w:pPr>
          </w:p>
        </w:tc>
      </w:tr>
      <w:tr w:rsidTr="001B3788" w:rsidR="001B3788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lang w:bidi="en-US" w:val="hr-HR"/>
              </w:rPr>
            </w:pPr>
            <w:r w:rsidRPr="001B3788">
              <w:rPr>
                <w:lang w:val="hr-HR"/>
              </w:rPr>
              <w:t>45.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Željko Klir</w:t>
            </w:r>
          </w:p>
          <w:p w:rsidRDefault="008E154F" w:rsidR="001B3788" w:rsidRPr="001B3788">
            <w:pPr>
              <w:rPr>
                <w:color w:val="000000"/>
              </w:rPr>
            </w:pPr>
            <w:r>
              <w:rPr>
                <w:color w:val="000000"/>
              </w:rPr>
              <w:t>Eugena Kvaternika 25,</w:t>
            </w:r>
            <w:r w:rsidRPr="008E154F">
              <w:rPr>
                <w:color w:val="000000"/>
                <w:sz w:val="22"/>
                <w:szCs w:val="22"/>
              </w:rPr>
              <w:t xml:space="preserve"> 31220 Višnjeva</w:t>
            </w:r>
            <w:r>
              <w:rPr>
                <w:color w:val="000000"/>
                <w:sz w:val="22"/>
                <w:szCs w:val="22"/>
              </w:rPr>
              <w:t>c</w:t>
            </w:r>
          </w:p>
          <w:p w:rsidRDefault="001B3788" w:rsidR="001B3788" w:rsidRPr="001B3788">
            <w:pPr>
              <w:rPr>
                <w:color w:val="000000"/>
                <w:lang w:bidi="en-US"/>
              </w:rPr>
            </w:pPr>
            <w:r w:rsidRPr="001B3788">
              <w:rPr>
                <w:color w:val="000000"/>
              </w:rPr>
              <w:t>OIB:38909587723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167.836,84   </w:t>
            </w:r>
          </w:p>
          <w:p w:rsidRDefault="001B3788" w:rsidR="001B3788" w:rsidRPr="001B3788">
            <w:pPr>
              <w:jc w:val="right"/>
              <w:rPr>
                <w:b/>
                <w:bCs/>
                <w:color w:val="000000"/>
                <w:lang w:bidi="en-US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63.621,89   </w:t>
            </w:r>
          </w:p>
          <w:p w:rsidRDefault="001B3788" w:rsidR="001B3788" w:rsidRPr="001B3788">
            <w:pPr>
              <w:jc w:val="right"/>
              <w:rPr>
                <w:b/>
                <w:bCs/>
                <w:color w:val="000000"/>
                <w:lang w:bidi="en-US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104.214,95   </w:t>
            </w:r>
          </w:p>
          <w:p w:rsidRDefault="001B3788" w:rsidR="001B3788" w:rsidRPr="001B3788">
            <w:pPr>
              <w:jc w:val="right"/>
              <w:rPr>
                <w:b/>
                <w:bCs/>
                <w:color w:val="000000"/>
                <w:lang w:bidi="en-US"/>
              </w:rPr>
            </w:pPr>
          </w:p>
        </w:tc>
      </w:tr>
      <w:tr w:rsidTr="001B3788" w:rsidR="001B3788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lang w:bidi="en-US" w:val="hr-HR"/>
              </w:rPr>
            </w:pPr>
            <w:r w:rsidRPr="001B3788">
              <w:rPr>
                <w:lang w:val="hr-HR"/>
              </w:rPr>
              <w:t>46.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Suzana Baranjek</w:t>
            </w:r>
          </w:p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V. Lisinskog 14, 31220 Višnjevac</w:t>
            </w:r>
          </w:p>
          <w:p w:rsidRDefault="001B3788" w:rsidR="001B3788" w:rsidRPr="001B3788">
            <w:pPr>
              <w:rPr>
                <w:color w:val="000000"/>
                <w:lang w:bidi="en-US"/>
              </w:rPr>
            </w:pPr>
            <w:r w:rsidRPr="001B3788">
              <w:rPr>
                <w:color w:val="000000"/>
              </w:rPr>
              <w:t>OIB:13157616344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04FAB" w:rsidR="00A04FAB">
            <w:pPr>
              <w:jc w:val="right"/>
              <w:rPr>
                <w:color w:val="000000"/>
              </w:rPr>
            </w:pPr>
          </w:p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65.859,97   </w:t>
            </w:r>
          </w:p>
          <w:p w:rsidRDefault="001B3788" w:rsidR="001B3788" w:rsidRPr="001B3788">
            <w:pPr>
              <w:jc w:val="right"/>
              <w:rPr>
                <w:b/>
                <w:bCs/>
                <w:color w:val="000000"/>
                <w:lang w:bidi="en-US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04FAB" w:rsidR="00A04FAB">
            <w:pPr>
              <w:jc w:val="right"/>
              <w:rPr>
                <w:color w:val="000000"/>
              </w:rPr>
            </w:pPr>
          </w:p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48.625,62   </w:t>
            </w:r>
          </w:p>
          <w:p w:rsidRDefault="001B3788" w:rsidR="001B3788" w:rsidRPr="001B3788">
            <w:pPr>
              <w:jc w:val="right"/>
              <w:rPr>
                <w:b/>
                <w:bCs/>
                <w:color w:val="000000"/>
                <w:lang w:bidi="en-US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04FAB" w:rsidR="00A04FAB">
            <w:pPr>
              <w:jc w:val="right"/>
              <w:rPr>
                <w:color w:val="000000"/>
              </w:rPr>
            </w:pPr>
          </w:p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17.234,35   </w:t>
            </w:r>
          </w:p>
          <w:p w:rsidRDefault="001B3788" w:rsidR="001B3788" w:rsidRPr="001B3788">
            <w:pPr>
              <w:jc w:val="right"/>
              <w:rPr>
                <w:b/>
                <w:bCs/>
                <w:color w:val="000000"/>
                <w:lang w:bidi="en-US"/>
              </w:rPr>
            </w:pPr>
          </w:p>
        </w:tc>
      </w:tr>
      <w:tr w:rsidTr="001B3788" w:rsidR="001B3788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lang w:bidi="en-US" w:val="hr-HR"/>
              </w:rPr>
            </w:pPr>
            <w:r w:rsidRPr="001B3788">
              <w:rPr>
                <w:lang w:val="hr-HR"/>
              </w:rPr>
              <w:t>47.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Odvjetnik Darko Mundweil</w:t>
            </w:r>
          </w:p>
          <w:p w:rsidRDefault="001B3788" w:rsidR="001B3788" w:rsidRPr="001B3788">
            <w:pPr>
              <w:rPr>
                <w:color w:val="000000"/>
              </w:rPr>
            </w:pPr>
            <w:r w:rsidRPr="001B3788">
              <w:rPr>
                <w:color w:val="000000"/>
              </w:rPr>
              <w:t>Šetalište kardinala Franje Šepera 2, 31000 Osijek</w:t>
            </w:r>
          </w:p>
          <w:p w:rsidRDefault="001B3788" w:rsidR="001B3788" w:rsidRPr="001B3788">
            <w:pPr>
              <w:rPr>
                <w:color w:val="000000"/>
                <w:lang w:bidi="en-US"/>
              </w:rPr>
            </w:pPr>
            <w:r w:rsidRPr="001B3788">
              <w:rPr>
                <w:color w:val="000000"/>
              </w:rPr>
              <w:t>OIB:23350790572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134.767,80   </w:t>
            </w:r>
          </w:p>
          <w:p w:rsidRDefault="001B3788" w:rsidR="001B3788" w:rsidRPr="001B3788">
            <w:pPr>
              <w:jc w:val="right"/>
              <w:rPr>
                <w:b/>
                <w:bCs/>
                <w:color w:val="000000"/>
                <w:lang w:bidi="en-US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B3788" w:rsidR="001B3788" w:rsidRPr="001B3788">
            <w:pPr>
              <w:jc w:val="right"/>
              <w:rPr>
                <w:color w:val="000000"/>
              </w:rPr>
            </w:pPr>
            <w:r w:rsidRPr="001B3788">
              <w:rPr>
                <w:color w:val="000000"/>
              </w:rPr>
              <w:t xml:space="preserve">134.767,80   </w:t>
            </w:r>
          </w:p>
          <w:p w:rsidRDefault="001B3788" w:rsidR="001B3788" w:rsidRPr="001B3788">
            <w:pPr>
              <w:jc w:val="right"/>
              <w:rPr>
                <w:b/>
                <w:bCs/>
                <w:color w:val="000000"/>
                <w:lang w:bidi="en-US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D311B" w:rsidR="001B3788" w:rsidRPr="001B3788">
            <w:pPr>
              <w:jc w:val="right"/>
              <w:rPr>
                <w:b/>
                <w:bCs/>
                <w:color w:val="000000"/>
                <w:lang w:bidi="en-US"/>
              </w:rPr>
            </w:pPr>
            <w:r>
              <w:rPr>
                <w:b/>
                <w:bCs/>
                <w:color w:val="000000"/>
                <w:lang w:bidi="en-US"/>
              </w:rPr>
              <w:t>-</w:t>
            </w:r>
          </w:p>
        </w:tc>
      </w:tr>
    </w:tbl>
    <w:p w:rsidRDefault="006E7773" w:rsidP="003A7626" w:rsidR="00F870B7" w:rsidRPr="00F870B7">
      <w:pPr>
        <w:rPr>
          <w:b/>
        </w:rPr>
      </w:pPr>
      <w:r w:rsidRPr="00F870B7">
        <w:rPr>
          <w:b/>
        </w:rPr>
        <w:tab/>
      </w:r>
    </w:p>
    <w:p w:rsidRDefault="001B3788" w:rsidP="001B3788" w:rsidR="001B3788" w:rsidRPr="00F870B7">
      <w:pPr>
        <w:ind w:left="1980"/>
        <w:jc w:val="right"/>
      </w:pPr>
    </w:p>
    <w:p w:rsidRDefault="00C76F0A" w:rsidP="008D311B" w:rsidR="001B3788">
      <w:pPr>
        <w:numPr>
          <w:ilvl w:val="0"/>
          <w:numId w:val="6"/>
        </w:numPr>
        <w:jc w:val="both"/>
      </w:pPr>
      <w:r>
        <w:t xml:space="preserve">Upućuju se vjerovnici, čije </w:t>
      </w:r>
      <w:r w:rsidR="001B3788" w:rsidRPr="00F870B7">
        <w:t xml:space="preserve"> tražbine</w:t>
      </w:r>
      <w:r>
        <w:t xml:space="preserve"> je</w:t>
      </w:r>
      <w:r w:rsidR="001B3788" w:rsidRPr="00F870B7">
        <w:t xml:space="preserve"> u c</w:t>
      </w:r>
      <w:r>
        <w:t>ijelosti ili djelomično osporio stečajni upravitelj</w:t>
      </w:r>
      <w:r w:rsidR="001B3788" w:rsidRPr="00F870B7">
        <w:t>, da radi dokazivanja osnovanosti osporenih tražbina pokrenu pred nadležnim sudom parnicu u roku od 8 dana</w:t>
      </w:r>
      <w:r w:rsidR="001B3788">
        <w:t xml:space="preserve"> od dana pravomoćnosti ovog rješenja, </w:t>
      </w:r>
      <w:r w:rsidR="001B3788" w:rsidRPr="00F870B7">
        <w:t xml:space="preserve"> jer će se u protivnom </w:t>
      </w:r>
      <w:r w:rsidR="001B3788">
        <w:t xml:space="preserve">smatrati </w:t>
      </w:r>
      <w:r w:rsidR="001B3788" w:rsidRPr="00F870B7">
        <w:t xml:space="preserve"> da su odustali od prava na vođenje parnice, odnosno da u istom roku zatraže nastavak parnice ukoliko je o osporenom potraživanju vođena prije otvaranja stečajnog postupka nad dužnikom.</w:t>
      </w:r>
    </w:p>
    <w:p w:rsidRDefault="008E154F" w:rsidP="008E154F" w:rsidR="008E154F">
      <w:pPr>
        <w:pStyle w:val="Odlomakpopisa"/>
        <w:jc w:val="both"/>
      </w:pPr>
      <w:r w:rsidRPr="00F870B7">
        <w:t>Vjerovnici su dužni dostaviti stečajnom sucu, u istom roku, dokaze o pokretanju parnice, odnosno o prijedlogu za nastavak pokrenutih parnica.</w:t>
      </w:r>
    </w:p>
    <w:p w:rsidRDefault="006F5F8F" w:rsidP="00A4089A" w:rsidR="006F5F8F">
      <w:pPr>
        <w:jc w:val="both"/>
      </w:pPr>
    </w:p>
    <w:p w:rsidRDefault="006F5F8F" w:rsidP="00BC64E2" w:rsidR="00BC64E2" w:rsidRPr="00BC64E2">
      <w:pPr>
        <w:pStyle w:val="Odlomakpopisa"/>
        <w:numPr>
          <w:ilvl w:val="0"/>
          <w:numId w:val="6"/>
        </w:numPr>
        <w:jc w:val="both"/>
        <w:rPr>
          <w:color w:val="000000"/>
        </w:rPr>
      </w:pPr>
      <w:r>
        <w:t>Upućuju se vjerovnici</w:t>
      </w:r>
      <w:r w:rsidR="004A4DCA">
        <w:t>, čije tražbine je u cijelosti ili djelomično osporio stečajni vjerovnik Vinko Vučemilović iz Osijeka, Kamila Filingera 16</w:t>
      </w:r>
      <w:r w:rsidR="00BC64E2">
        <w:t>:</w:t>
      </w:r>
    </w:p>
    <w:p w:rsidRDefault="00BC64E2" w:rsidP="00BC64E2" w:rsidR="00BC64E2">
      <w:pPr>
        <w:pStyle w:val="Odlomakpopisa"/>
        <w:jc w:val="both"/>
        <w:rPr>
          <w:color w:val="000000"/>
        </w:rPr>
      </w:pPr>
      <w:r>
        <w:t>-</w:t>
      </w:r>
      <w:r w:rsidR="006F5F8F">
        <w:t xml:space="preserve"> </w:t>
      </w:r>
      <w:r w:rsidRPr="00BC64E2">
        <w:rPr>
          <w:color w:val="000000"/>
        </w:rPr>
        <w:t xml:space="preserve">MAR Co. INVEST d.o.o. Osijek, Ulica Hrvatske Republike 31A, </w:t>
      </w:r>
      <w:r>
        <w:rPr>
          <w:color w:val="000000"/>
        </w:rPr>
        <w:t xml:space="preserve">radi utvrđenja tražbine u iznosu od 165.509,23 kn, </w:t>
      </w:r>
    </w:p>
    <w:p w:rsidRDefault="00BC64E2" w:rsidP="00BC64E2" w:rsidR="00BC64E2">
      <w:pPr>
        <w:ind w:left="720"/>
        <w:jc w:val="both"/>
        <w:rPr>
          <w:color w:val="000000"/>
        </w:rPr>
      </w:pPr>
      <w:r>
        <w:t>-</w:t>
      </w:r>
      <w:r>
        <w:rPr>
          <w:color w:val="000000"/>
        </w:rPr>
        <w:t xml:space="preserve"> Euroherc osiguranje d.d. Zagreb, Ulica grada Vukovara </w:t>
      </w:r>
      <w:r w:rsidRPr="00BC64E2">
        <w:rPr>
          <w:color w:val="000000"/>
        </w:rPr>
        <w:t>282,</w:t>
      </w:r>
      <w:r>
        <w:rPr>
          <w:color w:val="000000"/>
        </w:rPr>
        <w:t xml:space="preserve"> radi utvrđenja tražbine u iznosu od 17.519,00 kn,</w:t>
      </w:r>
    </w:p>
    <w:p w:rsidRDefault="00C76F0A" w:rsidP="00F82BC6" w:rsidR="00F82BC6">
      <w:pPr>
        <w:ind w:left="720"/>
        <w:jc w:val="both"/>
        <w:rPr>
          <w:color w:val="000000"/>
        </w:rPr>
      </w:pPr>
      <w:r>
        <w:t>-</w:t>
      </w:r>
      <w:r>
        <w:rPr>
          <w:color w:val="000000"/>
        </w:rPr>
        <w:t xml:space="preserve"> Mario Medak, Zagreb, Petra Berislavića 2, radi utvrđenja tražbine u iznosu od 450.000,00 kn,</w:t>
      </w:r>
    </w:p>
    <w:p w:rsidRDefault="00B174C5" w:rsidP="00F82BC6" w:rsidR="00F82BC6">
      <w:pPr>
        <w:ind w:left="708"/>
        <w:jc w:val="both"/>
      </w:pPr>
      <w:r>
        <w:t>kao tražbine II višeg isplatnog reda</w:t>
      </w:r>
      <w:r w:rsidR="00C76F0A">
        <w:t>,</w:t>
      </w:r>
      <w:r w:rsidR="00F82BC6">
        <w:t xml:space="preserve"> </w:t>
      </w:r>
      <w:r w:rsidR="00F82BC6" w:rsidRPr="00F870B7">
        <w:t>da radi dokazivanja osnovanosti osporenih tražbina pokrenu pred nadležnim sudom parnicu u roku od 8 dana</w:t>
      </w:r>
      <w:r w:rsidR="00F82BC6">
        <w:t xml:space="preserve"> od dana pravomoćnosti ovog rješenja, </w:t>
      </w:r>
      <w:r w:rsidR="00F82BC6" w:rsidRPr="00F870B7">
        <w:t xml:space="preserve"> jer će se u protivnom </w:t>
      </w:r>
      <w:r w:rsidR="00F82BC6">
        <w:t xml:space="preserve">smatrati </w:t>
      </w:r>
      <w:r w:rsidR="00F82BC6" w:rsidRPr="00F870B7">
        <w:t xml:space="preserve"> da su odustali od prava na vođenje parnice, odnosno da u istom roku zatraže nastavak parnice ukoliko je o osporenom potraživanju vođena prije otvaranja </w:t>
      </w:r>
      <w:r>
        <w:t>stečajnog postupka nad dužnikom, a stečajnog dužnika zastupat će osporavatelj Vinko Vučemilović iz Osijeka.</w:t>
      </w:r>
    </w:p>
    <w:p w:rsidRDefault="00A4089A" w:rsidP="00F82BC6" w:rsidR="00A4089A" w:rsidRPr="00F870B7">
      <w:pPr>
        <w:jc w:val="both"/>
      </w:pPr>
    </w:p>
    <w:p w:rsidRDefault="00F82BC6" w:rsidP="00F82BC6" w:rsidR="00F82BC6">
      <w:pPr>
        <w:ind w:left="708"/>
        <w:jc w:val="both"/>
      </w:pPr>
      <w:r w:rsidRPr="00F870B7">
        <w:t>Vjerovnici su dužni dostaviti stečajnom sucu, u istom roku, dokaze o pokretanju parnice, odnosno o prijedlogu za nastavak pokrenutih parnica.</w:t>
      </w:r>
    </w:p>
    <w:p w:rsidRDefault="00C76F0A" w:rsidP="00BC64E2" w:rsidR="00C76F0A" w:rsidRPr="00BC64E2">
      <w:pPr>
        <w:ind w:left="720"/>
        <w:jc w:val="both"/>
        <w:rPr>
          <w:color w:val="000000"/>
        </w:rPr>
      </w:pPr>
    </w:p>
    <w:p w:rsidRDefault="001B3788" w:rsidP="001B3788" w:rsidR="001B3788" w:rsidRPr="00F870B7">
      <w:pPr>
        <w:pStyle w:val="Tijeloteksta"/>
        <w:rPr>
          <w:bCs/>
        </w:rPr>
      </w:pPr>
    </w:p>
    <w:p w:rsidRDefault="001B3788" w:rsidP="001B3788" w:rsidR="001B3788" w:rsidRPr="001E4164">
      <w:pPr>
        <w:pStyle w:val="Tijeloteksta"/>
        <w:jc w:val="center"/>
        <w:rPr>
          <w:bCs/>
        </w:rPr>
      </w:pPr>
      <w:r w:rsidRPr="001E4164">
        <w:rPr>
          <w:bCs/>
        </w:rPr>
        <w:t>Obrazloženje</w:t>
      </w:r>
    </w:p>
    <w:p w:rsidRDefault="001B3788" w:rsidP="001B3788" w:rsidR="001B3788">
      <w:pPr>
        <w:pStyle w:val="Tijeloteksta"/>
      </w:pPr>
    </w:p>
    <w:p w:rsidRDefault="001B3788" w:rsidP="001B3788" w:rsidR="001B3788" w:rsidRPr="00F870B7">
      <w:pPr>
        <w:pStyle w:val="Tijeloteksta"/>
      </w:pPr>
    </w:p>
    <w:p w:rsidRDefault="001B3788" w:rsidP="001B3788" w:rsidR="001B3788">
      <w:pPr>
        <w:pStyle w:val="Tijeloteksta"/>
        <w:ind w:firstLine="708"/>
      </w:pPr>
      <w:r w:rsidRPr="00F870B7">
        <w:t xml:space="preserve">Dana </w:t>
      </w:r>
      <w:r>
        <w:t>14.</w:t>
      </w:r>
      <w:r w:rsidR="00B174C5">
        <w:t xml:space="preserve"> prosinca </w:t>
      </w:r>
      <w:r>
        <w:t xml:space="preserve"> 2016.  godin</w:t>
      </w:r>
      <w:r w:rsidR="00B174C5">
        <w:t>e održano je</w:t>
      </w:r>
      <w:r w:rsidRPr="00F870B7">
        <w:t xml:space="preserve"> ispitno ročište na kojem je stečajni upravitelj dao izjašnjenje o prispjelim tražbinama, prema njihovim iznosima i isplatnim redovima.</w:t>
      </w:r>
    </w:p>
    <w:p w:rsidRDefault="001B3788" w:rsidP="001B3788" w:rsidR="001B3788" w:rsidRPr="00F870B7">
      <w:pPr>
        <w:pStyle w:val="Tijeloteksta"/>
        <w:ind w:firstLine="708"/>
      </w:pPr>
    </w:p>
    <w:p w:rsidRDefault="001B3788" w:rsidP="001B3788" w:rsidR="001B3788">
      <w:pPr>
        <w:ind w:firstLine="708"/>
        <w:jc w:val="both"/>
      </w:pPr>
      <w:r w:rsidRPr="00F870B7">
        <w:t>Ste</w:t>
      </w:r>
      <w:r w:rsidRPr="00F870B7">
        <w:rPr>
          <w:lang w:val="hr-HR"/>
        </w:rPr>
        <w:t>č</w:t>
      </w:r>
      <w:r w:rsidRPr="00F870B7">
        <w:t>ajni</w:t>
      </w:r>
      <w:r w:rsidRPr="00F870B7">
        <w:rPr>
          <w:lang w:val="hr-HR"/>
        </w:rPr>
        <w:t xml:space="preserve"> </w:t>
      </w:r>
      <w:r w:rsidRPr="00F870B7">
        <w:t>upravitelj</w:t>
      </w:r>
      <w:r>
        <w:t xml:space="preserve"> sastavio je </w:t>
      </w:r>
      <w:r w:rsidRPr="00F870B7">
        <w:t>tablicu</w:t>
      </w:r>
      <w:r w:rsidRPr="00F870B7">
        <w:rPr>
          <w:lang w:val="hr-HR"/>
        </w:rPr>
        <w:t xml:space="preserve"> </w:t>
      </w:r>
      <w:r w:rsidRPr="00F870B7">
        <w:t xml:space="preserve">ispitanih tražbina u koju je za svaku prijavljenu tražbinu </w:t>
      </w:r>
      <w:r>
        <w:t xml:space="preserve">unijet podatak o tome u kojoj </w:t>
      </w:r>
      <w:r w:rsidRPr="00F870B7">
        <w:t xml:space="preserve"> mjeri</w:t>
      </w:r>
      <w:r>
        <w:t xml:space="preserve"> je </w:t>
      </w:r>
      <w:r w:rsidRPr="00F870B7">
        <w:t>tražbina utvrđena prema svom iznosu i redu, te koji je pravni osnov prijavljene tražbine i razlog osporavanja.</w:t>
      </w:r>
    </w:p>
    <w:p w:rsidRDefault="001B3788" w:rsidP="001B3788" w:rsidR="001B3788" w:rsidRPr="00F870B7">
      <w:pPr>
        <w:ind w:firstLine="708"/>
        <w:jc w:val="both"/>
      </w:pPr>
    </w:p>
    <w:p w:rsidRDefault="001B3788" w:rsidP="001B3788" w:rsidR="001B3788">
      <w:pPr>
        <w:ind w:firstLine="708"/>
        <w:jc w:val="both"/>
      </w:pPr>
      <w:r w:rsidRPr="00F870B7">
        <w:t>Na ročištu se stečajni upravitelj izjašnjavao pojedinačno o svakoj prijavljenoj tražbini.</w:t>
      </w:r>
    </w:p>
    <w:p w:rsidRDefault="001B3788" w:rsidP="001B3788" w:rsidR="001B3788" w:rsidRPr="00F870B7">
      <w:pPr>
        <w:ind w:firstLine="708"/>
        <w:jc w:val="both"/>
      </w:pPr>
    </w:p>
    <w:p w:rsidRDefault="001B3788" w:rsidP="001B3788" w:rsidR="001B3788">
      <w:pPr>
        <w:ind w:firstLine="708"/>
        <w:jc w:val="both"/>
      </w:pPr>
      <w:r w:rsidRPr="00F870B7">
        <w:t>Tražbine koje je priznao stečajni upravitelj, a nije ih osporio niti jedan od vjerovnika nazočnih n</w:t>
      </w:r>
      <w:r>
        <w:t>a ročištu, smatraju se prema članku 263</w:t>
      </w:r>
      <w:r w:rsidRPr="00F870B7">
        <w:t>. Stečajnog zakona</w:t>
      </w:r>
      <w:r>
        <w:t xml:space="preserve"> (Narodne novine 71/15) </w:t>
      </w:r>
      <w:r w:rsidRPr="00F870B7">
        <w:t xml:space="preserve"> utvrđenim, kako je to nave</w:t>
      </w:r>
      <w:r>
        <w:t xml:space="preserve">deno u izreci ovog rješenja.               </w:t>
      </w:r>
    </w:p>
    <w:p w:rsidRDefault="001B3788" w:rsidP="001B3788" w:rsidR="001B3788" w:rsidRPr="00F870B7">
      <w:pPr>
        <w:ind w:firstLine="708"/>
        <w:jc w:val="both"/>
      </w:pPr>
    </w:p>
    <w:p w:rsidRDefault="001B3788" w:rsidP="005F527E" w:rsidR="001B3788" w:rsidRPr="00F870B7">
      <w:pPr>
        <w:ind w:firstLine="708"/>
        <w:jc w:val="both"/>
      </w:pPr>
      <w:r w:rsidRPr="00F870B7">
        <w:t xml:space="preserve">Stečajni upravitelj osporio je u </w:t>
      </w:r>
      <w:r>
        <w:t xml:space="preserve">I </w:t>
      </w:r>
      <w:r w:rsidRPr="00F870B7">
        <w:t>višem isplatnom redu :</w:t>
      </w:r>
    </w:p>
    <w:p w:rsidRDefault="001B3788" w:rsidP="00A4089A" w:rsidR="001B3788">
      <w:pPr>
        <w:ind w:left="708"/>
        <w:jc w:val="both"/>
      </w:pPr>
      <w:r>
        <w:t xml:space="preserve">- djelomično tražbinu vjerovnika </w:t>
      </w:r>
      <w:r w:rsidR="00B6477C" w:rsidRPr="0054146C">
        <w:rPr>
          <w:color w:val="000000"/>
        </w:rPr>
        <w:t>RH Ministarstvo financija-Porezna uprava Područni ured Slavonija i Baranja</w:t>
      </w:r>
      <w:r w:rsidR="00B6477C">
        <w:rPr>
          <w:color w:val="000000"/>
        </w:rPr>
        <w:t>,</w:t>
      </w:r>
      <w:r w:rsidR="00B6477C" w:rsidRPr="0054146C">
        <w:rPr>
          <w:color w:val="000000"/>
        </w:rPr>
        <w:t>Katančićeva 5/a, 10000 Zagreb</w:t>
      </w:r>
      <w:r w:rsidR="00B6477C">
        <w:rPr>
          <w:color w:val="000000"/>
        </w:rPr>
        <w:t xml:space="preserve">, </w:t>
      </w:r>
      <w:r w:rsidR="00B6477C" w:rsidRPr="0054146C">
        <w:rPr>
          <w:color w:val="000000"/>
        </w:rPr>
        <w:t>OIB:18683136487</w:t>
      </w:r>
      <w:r>
        <w:t xml:space="preserve">, koji vjerovnik je prijavio tražbinu u iznosu od </w:t>
      </w:r>
      <w:r w:rsidR="00B6477C">
        <w:t>361.572,56</w:t>
      </w:r>
      <w:r>
        <w:t xml:space="preserve"> kn. Priznat mu je iznos od </w:t>
      </w:r>
      <w:r w:rsidR="00B6477C">
        <w:t>4.608,06</w:t>
      </w:r>
      <w:r>
        <w:t xml:space="preserve"> kn a osporen iznos od</w:t>
      </w:r>
      <w:r w:rsidR="00B6477C">
        <w:t xml:space="preserve"> 356.964,50 kn. Razlog osporavanja – osporeni iznos priznat je u bruto tražbinama radnika.</w:t>
      </w:r>
    </w:p>
    <w:p w:rsidRDefault="005F527E" w:rsidP="00B6477C" w:rsidR="005F527E" w:rsidRPr="00B6477C">
      <w:pPr>
        <w:rPr>
          <w:color w:val="000000"/>
        </w:rPr>
      </w:pPr>
    </w:p>
    <w:p w:rsidRDefault="005F527E" w:rsidP="005F527E" w:rsidR="001B3788">
      <w:pPr>
        <w:ind w:firstLine="708"/>
        <w:jc w:val="both"/>
      </w:pPr>
      <w:r w:rsidRPr="00F870B7">
        <w:t xml:space="preserve">Stečajni upravitelj osporio je u </w:t>
      </w:r>
      <w:r>
        <w:t xml:space="preserve">II </w:t>
      </w:r>
      <w:r w:rsidRPr="00F870B7">
        <w:t>višem isplatnom redu :</w:t>
      </w:r>
    </w:p>
    <w:p w:rsidRDefault="005F527E" w:rsidP="005F527E" w:rsidR="005F527E" w:rsidRPr="00F62346">
      <w:pPr>
        <w:pStyle w:val="Odlomakpopisa"/>
        <w:numPr>
          <w:ilvl w:val="0"/>
          <w:numId w:val="9"/>
        </w:numPr>
        <w:spacing w:lineRule="auto" w:line="276" w:after="200"/>
        <w:jc w:val="both"/>
      </w:pPr>
      <w:r>
        <w:t xml:space="preserve">djelomično tražbinu vjerovnika </w:t>
      </w:r>
      <w:r w:rsidRPr="003A3662">
        <w:t>Republika Hrvatska-Ministarstvo financija-Porezna uprava, Područni ured Slavonije i Baranje, OIB:18683136487</w:t>
      </w:r>
      <w:r>
        <w:t xml:space="preserve">, koji vjerovnik je prijavio tražbinu u iznosu od 1.095.154,66 kn. Priznat mu je iznos od 759.724,42 kn a osporen </w:t>
      </w:r>
      <w:r w:rsidRPr="00F62346">
        <w:t xml:space="preserve">iznos od 335.430,24 kn. Razlog osporavanja - Doprinosi za zdravstveno osiguranje na temelju radnog odnosa, za </w:t>
      </w:r>
      <w:r>
        <w:t>zaštitu zdr.tem.rad.odnosa, doprinosi</w:t>
      </w:r>
      <w:r w:rsidRPr="00F62346">
        <w:t xml:space="preserve"> </w:t>
      </w:r>
      <w:r>
        <w:t>za zapošljavanje i posebni doprinosi za zapošljavanje</w:t>
      </w:r>
      <w:r w:rsidRPr="00F62346">
        <w:t xml:space="preserve"> osoba sa invalid. već se nalaze u bruto plaćama prvog višeg isplatnog reda,</w:t>
      </w:r>
    </w:p>
    <w:p w:rsidRDefault="005F527E" w:rsidP="005F527E" w:rsidR="005F527E" w:rsidRPr="00F62346">
      <w:pPr>
        <w:pStyle w:val="Odlomakpopisa"/>
        <w:numPr>
          <w:ilvl w:val="0"/>
          <w:numId w:val="9"/>
        </w:numPr>
        <w:spacing w:lineRule="auto" w:line="276" w:after="200"/>
        <w:jc w:val="both"/>
      </w:pPr>
      <w:r>
        <w:t xml:space="preserve">djelomično tražbinu vjerovnika </w:t>
      </w:r>
      <w:r w:rsidRPr="003A3662">
        <w:t>UNIKOM d.o.o. za komunalno gospodarstvo, OIB: 7507345484</w:t>
      </w:r>
      <w:r>
        <w:t xml:space="preserve">, koji vjerovnik je prijavio tražbinu u iznosu od 7.572,50 kn. Priznat mu je iznos od 7.290,68 kn a osporen iznos od 281,82 kn. Razlog osporavanja - </w:t>
      </w:r>
      <w:r w:rsidRPr="003A3662">
        <w:t>Osporavaju se kamate sukladno  pravomoćnom Rješenju o predstečajnoj nagodbi od 3.11.2015. god. Stpn-39/15-10</w:t>
      </w:r>
      <w:r>
        <w:t>,</w:t>
      </w:r>
    </w:p>
    <w:p w:rsidRDefault="005F527E" w:rsidP="005F527E" w:rsidR="005F527E">
      <w:pPr>
        <w:pStyle w:val="Odlomakpopisa"/>
        <w:numPr>
          <w:ilvl w:val="0"/>
          <w:numId w:val="9"/>
        </w:numPr>
        <w:spacing w:lineRule="auto" w:line="276" w:after="200"/>
        <w:jc w:val="both"/>
      </w:pPr>
      <w:r>
        <w:t xml:space="preserve">djelomično tražbinu vjerovnika </w:t>
      </w:r>
      <w:r w:rsidRPr="003A3662">
        <w:t>HAKOM-Hrvatska regulatorna agencija za mrežne djelatnosti, OIB: 87950783661</w:t>
      </w:r>
      <w:r>
        <w:t xml:space="preserve">, koji vjerovnik je prijavio tražbinu u iznosu od 4.577,15 kn. Priznat mu je iznos od 4.441,12 kn a osporen iznos od 136,03 kn. Razlog osporavanja - </w:t>
      </w:r>
      <w:r w:rsidRPr="003A3662">
        <w:t>Osporavaju se kamate sukladno  pravomoćnom Rješenju o predstečajnoj nagodbi od 3.11.2015. god. Stpn-39/15-10</w:t>
      </w:r>
      <w:r>
        <w:t>,</w:t>
      </w:r>
    </w:p>
    <w:p w:rsidRDefault="00A4089A" w:rsidP="00A4089A" w:rsidR="00A4089A" w:rsidRPr="00F62346">
      <w:pPr>
        <w:pStyle w:val="Odlomakpopisa"/>
        <w:spacing w:lineRule="auto" w:line="276" w:after="200"/>
        <w:jc w:val="both"/>
      </w:pPr>
    </w:p>
    <w:p w:rsidRDefault="005F527E" w:rsidP="005F527E" w:rsidR="005F527E" w:rsidRPr="00BA1812">
      <w:pPr>
        <w:pStyle w:val="Odlomakpopisa"/>
        <w:numPr>
          <w:ilvl w:val="0"/>
          <w:numId w:val="9"/>
        </w:numPr>
        <w:spacing w:lineRule="auto" w:line="276" w:after="200"/>
        <w:jc w:val="both"/>
      </w:pPr>
      <w:r>
        <w:t xml:space="preserve">djelomično tražbinu vjerovnika </w:t>
      </w:r>
      <w:r w:rsidRPr="003A3662">
        <w:t>Grad Osijek, OIB: 30050049642</w:t>
      </w:r>
      <w:r>
        <w:t xml:space="preserve">, koji vjerovnik je prijavio tražbinu u iznosu od 146.002,08 kn. Priznat mu je iznos od 63.073,52 kn a osporen iznos od 82.928,56 kn. Razlog osporavanja - </w:t>
      </w:r>
      <w:r w:rsidRPr="003A3662">
        <w:t>Osporavaju se kamate</w:t>
      </w:r>
      <w:r>
        <w:t xml:space="preserve"> i 60 % glavnice</w:t>
      </w:r>
      <w:r w:rsidRPr="003A3662">
        <w:t xml:space="preserve"> sukladno  pravomoćnom Rješenju o predstečajnoj nagodbi od 3.11.2015. god. Stpn-39/15-10</w:t>
      </w:r>
      <w:r>
        <w:t>,</w:t>
      </w:r>
    </w:p>
    <w:p w:rsidRDefault="005F527E" w:rsidP="005F527E" w:rsidR="005F527E" w:rsidRPr="00BA1812">
      <w:pPr>
        <w:pStyle w:val="Odlomakpopisa"/>
        <w:numPr>
          <w:ilvl w:val="0"/>
          <w:numId w:val="9"/>
        </w:numPr>
        <w:spacing w:lineRule="auto" w:line="276" w:after="200"/>
        <w:jc w:val="both"/>
      </w:pPr>
      <w:r>
        <w:t xml:space="preserve">djelomično tražbinu vjerovnika </w:t>
      </w:r>
      <w:r w:rsidRPr="003A3662">
        <w:t>MAR-Co.INVEST d.o.o., OIB:99963255479</w:t>
      </w:r>
      <w:r>
        <w:t xml:space="preserve">, koji vjerovnik je prijavio tražbinu u iznosu od 165.509,23 kn. Priznat mu je iznos od 38.424,66 kn a osporen iznos od 127.084,57 kn. Razlog osporavanja - </w:t>
      </w:r>
      <w:r w:rsidRPr="00FC7A07">
        <w:t>Nisu dostavljeni računi za period po ugovoru od 4-12/2015,</w:t>
      </w:r>
    </w:p>
    <w:p w:rsidRDefault="005F527E" w:rsidP="005F527E" w:rsidR="005F527E" w:rsidRPr="00BA1812">
      <w:pPr>
        <w:pStyle w:val="Odlomakpopisa"/>
        <w:numPr>
          <w:ilvl w:val="0"/>
          <w:numId w:val="9"/>
        </w:numPr>
        <w:spacing w:lineRule="auto" w:line="276" w:after="200"/>
        <w:jc w:val="both"/>
      </w:pPr>
      <w:r>
        <w:t xml:space="preserve">djelomično tražbinu vjerovnika </w:t>
      </w:r>
      <w:r w:rsidRPr="003A3662">
        <w:t>Međunarodna zračna luka Zagreb, OIB: 79446233150</w:t>
      </w:r>
      <w:r>
        <w:t xml:space="preserve">, koji vjerovnik je prijavio tražbinu u iznosu od 6.160,31 kn. Priznat mu je iznos od 2.464,12 kn a osporen iznos od 3.696,19 kn. Razlog osporavanja - </w:t>
      </w:r>
      <w:r w:rsidRPr="003A3662">
        <w:t xml:space="preserve">Osporavaju se kamate </w:t>
      </w:r>
      <w:r>
        <w:t xml:space="preserve"> i 60 % glavnice </w:t>
      </w:r>
      <w:r w:rsidRPr="003A3662">
        <w:t>sukladno  pravomoćnom Rješenju o predstečajnoj nagodbi od 3.11.2015. god. Stpn-39/15-10</w:t>
      </w:r>
      <w:r>
        <w:t>,</w:t>
      </w:r>
    </w:p>
    <w:p w:rsidRDefault="005F527E" w:rsidP="005F527E" w:rsidR="005F527E" w:rsidRPr="00BA1812">
      <w:pPr>
        <w:pStyle w:val="Odlomakpopisa"/>
        <w:numPr>
          <w:ilvl w:val="0"/>
          <w:numId w:val="9"/>
        </w:numPr>
        <w:spacing w:lineRule="auto" w:line="276" w:after="200"/>
        <w:jc w:val="both"/>
      </w:pPr>
      <w:r>
        <w:t xml:space="preserve">djelomično tražbinu vjerovnika </w:t>
      </w:r>
      <w:r w:rsidRPr="003A3662">
        <w:t>Vodovod – Osijek d.o.o.</w:t>
      </w:r>
      <w:r>
        <w:t xml:space="preserve"> Osijek</w:t>
      </w:r>
      <w:r w:rsidRPr="003A3662">
        <w:t>, OIB:43654507669</w:t>
      </w:r>
      <w:r>
        <w:t xml:space="preserve">, koji vjerovnik je prijavio tražbinu u iznosu od 5.313,99 kn. Priznat mu je iznos od 4.215,82 kn a osporen iznos od 1.098,17 kn. Razlog osporavanja - </w:t>
      </w:r>
      <w:r w:rsidRPr="003A3662">
        <w:t>Osporavaju se kamate</w:t>
      </w:r>
      <w:r>
        <w:t xml:space="preserve"> i 60 % glavnice</w:t>
      </w:r>
      <w:r w:rsidRPr="003A3662">
        <w:t xml:space="preserve"> sukladno  pravomoćnom Rješenju o predstečajnoj nagodbi od 3.11.2015. god. Stpn-39/15-10</w:t>
      </w:r>
      <w:r>
        <w:t>,</w:t>
      </w:r>
    </w:p>
    <w:p w:rsidRDefault="005F527E" w:rsidP="005F527E" w:rsidR="005F527E" w:rsidRPr="00BA1812">
      <w:pPr>
        <w:pStyle w:val="Odlomakpopisa"/>
        <w:numPr>
          <w:ilvl w:val="0"/>
          <w:numId w:val="9"/>
        </w:numPr>
        <w:spacing w:lineRule="auto" w:line="276" w:after="200"/>
        <w:jc w:val="both"/>
      </w:pPr>
      <w:r>
        <w:t xml:space="preserve">djelomično tražbinu vjerovnika </w:t>
      </w:r>
      <w:r w:rsidRPr="003A3662">
        <w:t>S&amp;T Hrvatska d.o.o., OIB: 55648908488</w:t>
      </w:r>
      <w:r>
        <w:t xml:space="preserve">, koji vjerovnik je prijavio tražbinu u iznosu od 6.484,64 kn. Priznat mu je iznos od 2.094,00 kn a osporen iznos od 4.390,64 kn. Razlog osporavanja - </w:t>
      </w:r>
      <w:r w:rsidRPr="003A3662">
        <w:t xml:space="preserve">Osporavaju se kamate </w:t>
      </w:r>
      <w:r>
        <w:t xml:space="preserve">i 60 % glavnice </w:t>
      </w:r>
      <w:r w:rsidRPr="003A3662">
        <w:t>sukladno  pravomoćnom Rješenju o predstečajnoj nagodbi od 3.11.2015. god. Stpn-39/15-10</w:t>
      </w:r>
      <w:r>
        <w:t>,</w:t>
      </w:r>
    </w:p>
    <w:p w:rsidRDefault="005F527E" w:rsidP="005F527E" w:rsidR="005F527E" w:rsidRPr="00995D9A">
      <w:pPr>
        <w:pStyle w:val="Odlomakpopisa"/>
        <w:numPr>
          <w:ilvl w:val="0"/>
          <w:numId w:val="9"/>
        </w:numPr>
        <w:spacing w:lineRule="auto" w:line="276" w:after="200"/>
        <w:jc w:val="both"/>
      </w:pPr>
      <w:r>
        <w:t xml:space="preserve">djelomično tražbinu vjerovnika </w:t>
      </w:r>
      <w:r w:rsidRPr="003A3662">
        <w:t>Prusina d.o.o. za reviziju i porezno savjetovanje, OIB: 12531266978</w:t>
      </w:r>
      <w:r>
        <w:t xml:space="preserve">, koji vjerovnik je prijavio tražbinu u iznosu od 81.630,00 kn. Priznat mu je iznos od 39.238,64 kn a osporen iznos od 42.391,36 kn. Razlog osporavanja - </w:t>
      </w:r>
      <w:r w:rsidRPr="003A3662">
        <w:t xml:space="preserve">Osporavaju se kamate </w:t>
      </w:r>
      <w:r>
        <w:t xml:space="preserve"> i 60 % glavnice </w:t>
      </w:r>
      <w:r w:rsidRPr="003A3662">
        <w:t>sukladno  pravomoćnom Rješenju o predstečajnoj nagodbi od 3.11.2015. god. Stpn-39/15-10</w:t>
      </w:r>
      <w:r>
        <w:t>,</w:t>
      </w:r>
    </w:p>
    <w:p w:rsidRDefault="005F527E" w:rsidP="005F527E" w:rsidR="005F527E">
      <w:pPr>
        <w:pStyle w:val="Odlomakpopisa"/>
        <w:numPr>
          <w:ilvl w:val="0"/>
          <w:numId w:val="9"/>
        </w:numPr>
        <w:spacing w:lineRule="auto" w:line="276" w:after="200"/>
        <w:jc w:val="both"/>
      </w:pPr>
      <w:r>
        <w:t xml:space="preserve">djelomično tražbinu vjerovnika </w:t>
      </w:r>
      <w:r w:rsidRPr="003A3662">
        <w:t>WÜRTH-HRVATSKA d.o.o. , OIB: 52641439848</w:t>
      </w:r>
      <w:r>
        <w:t xml:space="preserve">, koji vjerovnik je prijavio tražbinu u iznosu od 12.626,12  kn. Priznat mu je iznos od 4.327,29 kn a osporen iznos od 8.298,83 kn. Razlog osporavanja - </w:t>
      </w:r>
      <w:r w:rsidRPr="003A3662">
        <w:t xml:space="preserve">Osporavaju se kamate </w:t>
      </w:r>
      <w:r>
        <w:t xml:space="preserve">i 60 % glavnice </w:t>
      </w:r>
      <w:r w:rsidRPr="003A3662">
        <w:t>sukladno  pravomoćnom Rješenju o predstečajnoj nagodbi od 3.11.2015. god. Stpn-39/15-10</w:t>
      </w:r>
      <w:r>
        <w:t>,</w:t>
      </w:r>
    </w:p>
    <w:p w:rsidRDefault="005F527E" w:rsidP="005F527E" w:rsidR="005F527E" w:rsidRPr="00BA1812">
      <w:pPr>
        <w:pStyle w:val="Odlomakpopisa"/>
        <w:numPr>
          <w:ilvl w:val="0"/>
          <w:numId w:val="9"/>
        </w:numPr>
        <w:spacing w:lineRule="auto" w:line="276" w:after="200"/>
        <w:jc w:val="both"/>
      </w:pPr>
      <w:r>
        <w:t xml:space="preserve">djelomično tražbinu vjerovnika </w:t>
      </w:r>
      <w:r w:rsidRPr="003A3662">
        <w:t>Slavonska kuća d.o.o., OIB: 15709253586</w:t>
      </w:r>
      <w:r>
        <w:t xml:space="preserve">, koji vjerovnik je prijavio tražbinu u iznosu od 81.685,64 kn. Priznat mu je iznos od 26.490,40 kn a osporen iznos od 55.195,24 kn. Razlog osporavanja - </w:t>
      </w:r>
      <w:r w:rsidRPr="003A3662">
        <w:t>Osporavaju se kamate</w:t>
      </w:r>
      <w:r>
        <w:t xml:space="preserve"> i 60 % glavnice</w:t>
      </w:r>
      <w:r w:rsidRPr="003A3662">
        <w:t xml:space="preserve"> sukladno  pravomoćnom Rješenju o predstečajnoj nagodbi od 3.11.2015. god. Stpn-39/15-10</w:t>
      </w:r>
      <w:r>
        <w:t>,</w:t>
      </w:r>
    </w:p>
    <w:p w:rsidRDefault="005F527E" w:rsidP="005F527E" w:rsidR="005F527E">
      <w:pPr>
        <w:pStyle w:val="Odlomakpopisa"/>
        <w:numPr>
          <w:ilvl w:val="0"/>
          <w:numId w:val="9"/>
        </w:numPr>
        <w:spacing w:lineRule="auto" w:line="276" w:after="200"/>
        <w:jc w:val="both"/>
      </w:pPr>
      <w:r>
        <w:t xml:space="preserve">djelomično tražbinu vjerovnika </w:t>
      </w:r>
      <w:r w:rsidRPr="003A3662">
        <w:t>Zagrebački holding d.o.o., OIB: 85584865987</w:t>
      </w:r>
      <w:r>
        <w:t xml:space="preserve">, koji vjerovnik je prijavio tražbinu u iznosu od 154,05 kn. Priznat mu je iznos od 150,80 kn a osporen iznos od 3,25 kn. Razlog osporavanja - </w:t>
      </w:r>
      <w:r w:rsidRPr="003A3662">
        <w:t>Osporavaju se kamate sukladno  pravomoćnom Rješenju o predstečajnoj nagodbi od 3.11.2015. god. Stpn-39/15-10</w:t>
      </w:r>
      <w:r>
        <w:t>,</w:t>
      </w:r>
    </w:p>
    <w:p w:rsidRDefault="00A4089A" w:rsidP="00A4089A" w:rsidR="00A4089A" w:rsidRPr="00BA1812">
      <w:pPr>
        <w:pStyle w:val="Odlomakpopisa"/>
        <w:spacing w:lineRule="auto" w:line="276" w:after="200"/>
        <w:jc w:val="both"/>
      </w:pPr>
    </w:p>
    <w:p w:rsidRDefault="005F527E" w:rsidP="005F527E" w:rsidR="005F527E" w:rsidRPr="00BA1812">
      <w:pPr>
        <w:pStyle w:val="Odlomakpopisa"/>
        <w:numPr>
          <w:ilvl w:val="0"/>
          <w:numId w:val="9"/>
        </w:numPr>
        <w:spacing w:lineRule="auto" w:line="276" w:after="200"/>
        <w:jc w:val="both"/>
      </w:pPr>
      <w:r>
        <w:t xml:space="preserve">djelomično tražbinu vjerovnika </w:t>
      </w:r>
      <w:r w:rsidRPr="003A3662">
        <w:t>Matanovi dvori, obrt za ugostiteljstvo, vl. Mate Ražov, OIB: 86955914054</w:t>
      </w:r>
      <w:r>
        <w:t xml:space="preserve">, koji vjerovnik je prijavio tražbinu u iznosu od 89.240,00 kn. Priznat mu je iznos od 35.696,00 kn a osporen iznos od 53.544,00  kn. Razlog osporavanja - </w:t>
      </w:r>
      <w:r w:rsidRPr="003A3662">
        <w:t xml:space="preserve">Osporavaju se kamate </w:t>
      </w:r>
      <w:r>
        <w:t xml:space="preserve">i 60 % glavnice </w:t>
      </w:r>
      <w:r w:rsidRPr="003A3662">
        <w:t>sukladno  pravomoćnom Rješenju o predstečajnoj nagodbi od 3.11.2015. god. Stpn-39/15-10</w:t>
      </w:r>
      <w:r>
        <w:t>,</w:t>
      </w:r>
    </w:p>
    <w:p w:rsidRDefault="005F527E" w:rsidP="005F527E" w:rsidR="005F527E" w:rsidRPr="00FA6534">
      <w:pPr>
        <w:pStyle w:val="Odlomakpopisa"/>
        <w:numPr>
          <w:ilvl w:val="0"/>
          <w:numId w:val="9"/>
        </w:numPr>
        <w:spacing w:lineRule="auto" w:line="276" w:after="200"/>
        <w:jc w:val="both"/>
      </w:pPr>
      <w:r>
        <w:t xml:space="preserve">djelomično tražbinu vjerovnika </w:t>
      </w:r>
      <w:r w:rsidRPr="003A3662">
        <w:t>Državna geodetska uprava, OIB: 84891127540</w:t>
      </w:r>
      <w:r>
        <w:t xml:space="preserve">, koji vjerovnik je prijavio tražbinu u iznosu od  110.206,05 kn. Priznat mu je iznos od 58.879,69 kn a osporen iznos od 51.326,36 kn. Razlog osporavanja – </w:t>
      </w:r>
      <w:r w:rsidRPr="003A3662">
        <w:t>Osporava</w:t>
      </w:r>
      <w:r>
        <w:t>ju se kamate  i</w:t>
      </w:r>
      <w:r w:rsidRPr="003A3662">
        <w:t xml:space="preserve">  60% glavnice sukladno  pravomoćnom Rješenju o predstečajnoj nagodbi od 3.11.2015. god. Stpn-39/15-10</w:t>
      </w:r>
      <w:r>
        <w:t>,</w:t>
      </w:r>
    </w:p>
    <w:p w:rsidRDefault="005F527E" w:rsidP="005F527E" w:rsidR="005F527E" w:rsidRPr="00BA1812">
      <w:pPr>
        <w:pStyle w:val="Odlomakpopisa"/>
        <w:numPr>
          <w:ilvl w:val="0"/>
          <w:numId w:val="9"/>
        </w:numPr>
        <w:spacing w:lineRule="auto" w:line="276" w:after="200"/>
        <w:jc w:val="both"/>
      </w:pPr>
      <w:r>
        <w:t xml:space="preserve">djelomično tražbinu vjerovnika </w:t>
      </w:r>
      <w:r w:rsidRPr="003A3662">
        <w:t>Idol d.o.o. Osijek, OIB:51794022989</w:t>
      </w:r>
      <w:r>
        <w:t xml:space="preserve">, koji vjerovnik je prijavio tražbinu u iznosu od  121.647,55 kn. Priznat mu je iznos od 65.020,57 kn a osporen iznos od 56.626,98 kn. Razlog osporavanja - </w:t>
      </w:r>
      <w:r w:rsidRPr="003A3662">
        <w:t>Osporava  se  60% glavnice sukladno  pravomoćnom Rješenju o predstečajnoj nagodbi od 3.11.2015. god. Stpn-39/15-10</w:t>
      </w:r>
      <w:r>
        <w:t>,</w:t>
      </w:r>
    </w:p>
    <w:p w:rsidRDefault="005F527E" w:rsidP="005F527E" w:rsidR="005F527E" w:rsidRPr="00BA1812">
      <w:pPr>
        <w:pStyle w:val="Odlomakpopisa"/>
        <w:numPr>
          <w:ilvl w:val="0"/>
          <w:numId w:val="9"/>
        </w:numPr>
        <w:spacing w:lineRule="auto" w:line="276" w:after="200"/>
        <w:jc w:val="both"/>
      </w:pPr>
      <w:r>
        <w:t xml:space="preserve">djelomično tražbinu vjerovnika </w:t>
      </w:r>
      <w:r w:rsidRPr="003A3662">
        <w:t>Zlatko Kolarić, OIB: 81596950085</w:t>
      </w:r>
      <w:r>
        <w:t xml:space="preserve">, koji vjerovnik je prijavio tražbinu u iznosu od 61.681,66 kn. Priznat mu je iznos od 21.719,04 kn a osporen iznos od 39.962,62 kn. Razlog osporavanja - </w:t>
      </w:r>
      <w:r w:rsidRPr="003A3662">
        <w:t>Osporava</w:t>
      </w:r>
      <w:r>
        <w:t>ju</w:t>
      </w:r>
      <w:r w:rsidRPr="003A3662">
        <w:t xml:space="preserve">  se</w:t>
      </w:r>
      <w:r>
        <w:t xml:space="preserve"> kamate i </w:t>
      </w:r>
      <w:r w:rsidRPr="003A3662">
        <w:t xml:space="preserve">  60% glavnice sukladno  pravomoćnom Rješenju o predstečajnoj nagodbi od 3.11.2015. god. Stpn-39/15-10</w:t>
      </w:r>
      <w:r>
        <w:t>,</w:t>
      </w:r>
    </w:p>
    <w:p w:rsidRDefault="005F527E" w:rsidP="005F527E" w:rsidR="005F527E" w:rsidRPr="00BA1812">
      <w:pPr>
        <w:pStyle w:val="Odlomakpopisa"/>
        <w:numPr>
          <w:ilvl w:val="0"/>
          <w:numId w:val="9"/>
        </w:numPr>
        <w:spacing w:lineRule="auto" w:line="276" w:after="200"/>
        <w:jc w:val="both"/>
      </w:pPr>
      <w:r>
        <w:t xml:space="preserve">djelomično tražbinu vjerovnika </w:t>
      </w:r>
      <w:r w:rsidRPr="003A3662">
        <w:t>Zdravko Šergo, OIB: 15046687956</w:t>
      </w:r>
      <w:r>
        <w:t xml:space="preserve">, koji vjerovnik je prijavio tražbinu u iznosu od 807,97 kn. Priznat mu je iznos od 278,72 kn a osporen iznos od 529,25 kn. Razlog osporavanja – </w:t>
      </w:r>
      <w:r w:rsidRPr="003A3662">
        <w:t>Osporava</w:t>
      </w:r>
      <w:r>
        <w:t>ju se kamate i</w:t>
      </w:r>
      <w:r w:rsidRPr="003A3662">
        <w:t xml:space="preserve">  60% glavnice sukladno  pravomoćnom Rješenju o predstečajnoj nagodbi od 3.11.2015. god. Stpn-39/15-10</w:t>
      </w:r>
      <w:r>
        <w:t>,</w:t>
      </w:r>
    </w:p>
    <w:p w:rsidRDefault="005F527E" w:rsidP="005F527E" w:rsidR="005F527E" w:rsidRPr="00BA1812">
      <w:pPr>
        <w:pStyle w:val="Odlomakpopisa"/>
        <w:numPr>
          <w:ilvl w:val="0"/>
          <w:numId w:val="9"/>
        </w:numPr>
        <w:spacing w:lineRule="auto" w:line="276" w:after="200"/>
        <w:jc w:val="both"/>
      </w:pPr>
      <w:r>
        <w:t xml:space="preserve">djelomično tražbinu vjerovnika </w:t>
      </w:r>
      <w:r w:rsidRPr="003A3662">
        <w:t>Dino Schatzl, OIB: 95255941946</w:t>
      </w:r>
      <w:r>
        <w:t xml:space="preserve">, koji vjerovnik je prijavio tražbinu u iznosu od  764,30  kn. Priznat mu je iznos od 275,97 kn a osporen iznos od 488,33 kn. Razlog osporavanja – </w:t>
      </w:r>
      <w:r w:rsidRPr="003A3662">
        <w:t>Osporava</w:t>
      </w:r>
      <w:r>
        <w:t xml:space="preserve">ju se kamate i </w:t>
      </w:r>
      <w:r w:rsidRPr="003A3662">
        <w:t xml:space="preserve"> 60% glavnice sukladno  pravomoćnom Rješenju o predstečajnoj nagodbi od 3.11.2015. god. Stpn-39/15-10</w:t>
      </w:r>
      <w:r>
        <w:t>,</w:t>
      </w:r>
    </w:p>
    <w:p w:rsidRDefault="005F527E" w:rsidP="00A4089A" w:rsidR="00A4089A" w:rsidRPr="00BA1812">
      <w:pPr>
        <w:pStyle w:val="Odlomakpopisa"/>
        <w:numPr>
          <w:ilvl w:val="0"/>
          <w:numId w:val="9"/>
        </w:numPr>
        <w:spacing w:lineRule="auto" w:line="276" w:after="200"/>
        <w:jc w:val="both"/>
      </w:pPr>
      <w:r>
        <w:t xml:space="preserve">djelomično tražbinu vjerovnika </w:t>
      </w:r>
      <w:r w:rsidRPr="003A3662">
        <w:t>Sanja Barbarić, OIB: 41081881127</w:t>
      </w:r>
      <w:r>
        <w:t xml:space="preserve">, koji vjerovnik je prijavio tražbinu u iznosu od 6.117,17  kn. Priznat mu je iznos od 2.224,99   kn a osporen iznos od 3.892,18  kn. Razlog osporavanja – </w:t>
      </w:r>
      <w:r w:rsidRPr="003A3662">
        <w:t>Osporava</w:t>
      </w:r>
      <w:r>
        <w:t xml:space="preserve">ju se kamate i </w:t>
      </w:r>
      <w:r w:rsidRPr="003A3662">
        <w:t>60% glavnice sukladno  pravomoćnom Rješenju o predstečajnoj nagodbi od 3.11.2015. god. Stpn-39/15-10</w:t>
      </w:r>
      <w:r>
        <w:t>,</w:t>
      </w:r>
    </w:p>
    <w:p w:rsidRDefault="005F527E" w:rsidP="005F527E" w:rsidR="005F527E" w:rsidRPr="00BA1812">
      <w:pPr>
        <w:pStyle w:val="Odlomakpopisa"/>
        <w:numPr>
          <w:ilvl w:val="0"/>
          <w:numId w:val="9"/>
        </w:numPr>
        <w:spacing w:lineRule="auto" w:line="276" w:after="200"/>
        <w:jc w:val="both"/>
      </w:pPr>
      <w:r>
        <w:t xml:space="preserve">djelomično tražbinu vjerovnika  </w:t>
      </w:r>
      <w:r w:rsidRPr="003A3662">
        <w:t>Filip Jakob Barbarić, OIB: 62863908879</w:t>
      </w:r>
      <w:r>
        <w:t>, koji vjerovnik je prijavio tražbinu u iznosu od  26.710,14 kn. Priznat mu je iznos od 9.464,99  kn a osporen iznos od 17.245,15 kn. Razlog osporavanja – Osporavaju se kamate i</w:t>
      </w:r>
      <w:r w:rsidRPr="003A3662">
        <w:t xml:space="preserve">  60% glavnice sukladno  pravomoćnom Rješenju o predstečajnoj nagodbi od 3.11.2015. god. Stpn-39/15-10</w:t>
      </w:r>
      <w:r>
        <w:t>,</w:t>
      </w:r>
    </w:p>
    <w:p w:rsidRDefault="005F527E" w:rsidP="005F527E" w:rsidR="00A4089A">
      <w:pPr>
        <w:pStyle w:val="Odlomakpopisa"/>
        <w:numPr>
          <w:ilvl w:val="0"/>
          <w:numId w:val="9"/>
        </w:numPr>
        <w:spacing w:lineRule="auto" w:line="276" w:after="200"/>
        <w:jc w:val="both"/>
      </w:pPr>
      <w:r>
        <w:t xml:space="preserve">djelomično tražbinu vjerovnika  </w:t>
      </w:r>
      <w:r w:rsidRPr="003A3662">
        <w:t>Siniša Schatzl, OIB: 22131055028</w:t>
      </w:r>
      <w:r>
        <w:t>, koji vjerovnik je prijavio tražbinu u iznosu od  70.609,22 kn. Priznat mu je iznos od 20.265,86 kn a osporen iznos od 50.343,36 kn. Razlog osporavanja – Osporavaju se kamate i</w:t>
      </w:r>
      <w:r w:rsidRPr="003A3662">
        <w:t xml:space="preserve">  60% </w:t>
      </w:r>
    </w:p>
    <w:p w:rsidRDefault="00A4089A" w:rsidP="00A4089A" w:rsidR="00A4089A">
      <w:pPr>
        <w:pStyle w:val="Odlomakpopisa"/>
        <w:spacing w:lineRule="auto" w:line="276" w:after="200"/>
        <w:jc w:val="both"/>
      </w:pPr>
    </w:p>
    <w:p w:rsidRDefault="005F527E" w:rsidP="00A4089A" w:rsidR="005F527E" w:rsidRPr="00BA1812">
      <w:pPr>
        <w:pStyle w:val="Odlomakpopisa"/>
        <w:spacing w:lineRule="auto" w:line="276" w:after="200"/>
        <w:jc w:val="both"/>
      </w:pPr>
      <w:r w:rsidRPr="003A3662">
        <w:t>glavnice sukladno  pravomoćnom Rješenju o predstečajnoj nagodbi od 3.11.2015. god. Stpn-39/15-10</w:t>
      </w:r>
      <w:r>
        <w:t>,</w:t>
      </w:r>
    </w:p>
    <w:p w:rsidRDefault="005F527E" w:rsidP="005F527E" w:rsidR="005F527E" w:rsidRPr="00BA1812">
      <w:pPr>
        <w:pStyle w:val="Odlomakpopisa"/>
        <w:numPr>
          <w:ilvl w:val="0"/>
          <w:numId w:val="9"/>
        </w:numPr>
        <w:spacing w:lineRule="auto" w:line="276" w:after="200"/>
        <w:jc w:val="both"/>
      </w:pPr>
      <w:r>
        <w:t xml:space="preserve">djelomično tražbinu vjerovnika  </w:t>
      </w:r>
      <w:r w:rsidRPr="003A3662">
        <w:t>Vlatko Brozović, OIB: 65973549184</w:t>
      </w:r>
      <w:r>
        <w:t>, koji vjerovnik je prijavio tražbinu u iznosu od 71.988,69  kn. Priznat mu je iznos od  20.265,86 kn a osporen iznos od 51.722,83  kn. Razlog osporavanja – Osporavaju se kamate i</w:t>
      </w:r>
      <w:r w:rsidRPr="003A3662">
        <w:t xml:space="preserve">  60% glavnice sukladno  pravomoćnom Rješenju o predstečajnoj nagodbi od 3.11.2015. god. Stpn-39/15-10</w:t>
      </w:r>
      <w:r>
        <w:t>,</w:t>
      </w:r>
    </w:p>
    <w:p w:rsidRDefault="005F527E" w:rsidP="005F527E" w:rsidR="005F527E" w:rsidRPr="00BA1812">
      <w:pPr>
        <w:pStyle w:val="Odlomakpopisa"/>
        <w:numPr>
          <w:ilvl w:val="0"/>
          <w:numId w:val="9"/>
        </w:numPr>
        <w:spacing w:lineRule="auto" w:line="276" w:after="200"/>
        <w:jc w:val="both"/>
      </w:pPr>
      <w:r>
        <w:t xml:space="preserve">djelomično tražbinu vjerovnika  </w:t>
      </w:r>
      <w:r w:rsidRPr="003A3662">
        <w:t>Zlatko Frtalj, OIB: 44787829486</w:t>
      </w:r>
      <w:r>
        <w:t>, koji vjerovnik je prijavio tražbinu u iznosu od  70.792,19 kn. Priznat mu je iznos od 31.864,23 kn a osporen iznos od 38.927,96 kn. Razlog osporavanja – Osporavaju se kamate i</w:t>
      </w:r>
      <w:r w:rsidRPr="003A3662">
        <w:t xml:space="preserve">  60% glavnice sukladno  pravomoćnom Rješenju o predstečajnoj nagodbi od 3.11.2015. god. Stpn-39/15-10</w:t>
      </w:r>
      <w:r>
        <w:t>,</w:t>
      </w:r>
    </w:p>
    <w:p w:rsidRDefault="005F527E" w:rsidP="005F527E" w:rsidR="005F527E" w:rsidRPr="00BA1812">
      <w:pPr>
        <w:pStyle w:val="Odlomakpopisa"/>
        <w:numPr>
          <w:ilvl w:val="0"/>
          <w:numId w:val="9"/>
        </w:numPr>
        <w:spacing w:lineRule="auto" w:line="276" w:after="200"/>
        <w:jc w:val="both"/>
      </w:pPr>
      <w:r>
        <w:t xml:space="preserve">djelomično tražbinu vjerovnika  </w:t>
      </w:r>
      <w:r w:rsidRPr="003A3662">
        <w:t>Milan Vučemilović – Vranjić, OIB: 64007632358</w:t>
      </w:r>
      <w:r>
        <w:t xml:space="preserve">, koji vjerovnik je prijavio tražbinu u iznosu od 168.929,76 kn. Priznat mu je iznos od 62.303,95 kn a osporen iznos od 106.625,81  kn. Razlog osporavanja – Osporavaju se kamate i </w:t>
      </w:r>
      <w:r w:rsidRPr="003A3662">
        <w:t>60% glavnice sukladno  pravomoćnom Rješenju o predstečajnoj nagodbi od 3.11.2015. god. Stpn-39/15-10</w:t>
      </w:r>
      <w:r>
        <w:t>,</w:t>
      </w:r>
    </w:p>
    <w:p w:rsidRDefault="005F527E" w:rsidP="005F527E" w:rsidR="005F527E" w:rsidRPr="00BA1812">
      <w:pPr>
        <w:pStyle w:val="Odlomakpopisa"/>
        <w:numPr>
          <w:ilvl w:val="0"/>
          <w:numId w:val="9"/>
        </w:numPr>
        <w:spacing w:lineRule="auto" w:line="276" w:after="200"/>
        <w:jc w:val="both"/>
      </w:pPr>
      <w:r>
        <w:t xml:space="preserve">djelomično tražbinu vjerovnika  </w:t>
      </w:r>
      <w:r w:rsidRPr="003A3662">
        <w:t>Željko Klir, OIB: 38909587723</w:t>
      </w:r>
      <w:r>
        <w:t>, koji vjerovnik je prijavio tražbinu u iznosu od 167.836,84 kn. Priznat mu je iznos od 63.621,89 kn a osporen iznos od 104.214,95 kn. Razlog osporavanja – Osporavaju se kamate i</w:t>
      </w:r>
      <w:r w:rsidRPr="003A3662">
        <w:t xml:space="preserve">  60% glavnice sukladno  pravomoćnom Rješenju o predstečajnoj nagodbi od 3.11.2015. god. Stpn-39/15-10</w:t>
      </w:r>
      <w:r>
        <w:t>,</w:t>
      </w:r>
    </w:p>
    <w:p w:rsidRDefault="005F527E" w:rsidP="005F527E" w:rsidR="005F527E" w:rsidRPr="000E0169">
      <w:pPr>
        <w:pStyle w:val="Odlomakpopisa"/>
        <w:numPr>
          <w:ilvl w:val="0"/>
          <w:numId w:val="9"/>
        </w:numPr>
        <w:spacing w:lineRule="auto" w:line="276" w:after="200"/>
        <w:jc w:val="both"/>
      </w:pPr>
      <w:r>
        <w:t xml:space="preserve">djelomično tražbinu vjerovnika  </w:t>
      </w:r>
      <w:r w:rsidRPr="003A3662">
        <w:t>Suzana Baranjek, OIB: 13157616344</w:t>
      </w:r>
      <w:r>
        <w:t>, koji vjerovnik je prijavio tražbinu u iznosu od  65.859,97 kn. Priznat mu je iznos od 48.625,62 kn a osporen iznos od 17.234,35 kn. Razlog osporavanja – Osporavaju se kamate i</w:t>
      </w:r>
      <w:r w:rsidRPr="003A3662">
        <w:t xml:space="preserve">  60% glavnice sukladno  pravomoćnom Rješenju o predstečajnoj nagodbi od 3.11.2015. god. Stpn-39/15-10</w:t>
      </w:r>
      <w:r>
        <w:t>.</w:t>
      </w:r>
    </w:p>
    <w:p w:rsidRDefault="001B3788" w:rsidP="001B3788" w:rsidR="001B3788" w:rsidRPr="001E4164">
      <w:pPr>
        <w:jc w:val="both"/>
      </w:pPr>
    </w:p>
    <w:p w:rsidRDefault="005F527E" w:rsidP="003A574C" w:rsidR="001B3788">
      <w:pPr>
        <w:ind w:firstLine="708"/>
        <w:jc w:val="both"/>
      </w:pPr>
      <w:r>
        <w:t>Kako ova</w:t>
      </w:r>
      <w:r w:rsidR="000C0CF7">
        <w:t xml:space="preserve"> osporavanja nisu mogla biti otklonjena</w:t>
      </w:r>
      <w:r w:rsidR="001B3788">
        <w:t xml:space="preserve"> </w:t>
      </w:r>
      <w:r w:rsidR="001B3788" w:rsidRPr="00F870B7">
        <w:t xml:space="preserve">na ročištu, niti su to vjerovnici </w:t>
      </w:r>
      <w:r w:rsidR="003A574C">
        <w:t xml:space="preserve">pokušali, valjalo je vjerovnike čije su tražbine </w:t>
      </w:r>
      <w:r w:rsidR="001B3788" w:rsidRPr="00F870B7">
        <w:t>dje</w:t>
      </w:r>
      <w:r w:rsidR="001B3788">
        <w:t>lomično ili u cijelosti osporen</w:t>
      </w:r>
      <w:r w:rsidR="003A574C">
        <w:t>e</w:t>
      </w:r>
      <w:r w:rsidR="001B3788" w:rsidRPr="00F870B7">
        <w:t xml:space="preserve">, </w:t>
      </w:r>
      <w:r w:rsidR="001B3788">
        <w:t>uputiti primjenom odredbe članka 266</w:t>
      </w:r>
      <w:r w:rsidR="001B3788" w:rsidRPr="00F870B7">
        <w:t>. st</w:t>
      </w:r>
      <w:r w:rsidR="001B3788">
        <w:t>av</w:t>
      </w:r>
      <w:r w:rsidR="001B3788" w:rsidRPr="00F870B7">
        <w:t xml:space="preserve"> 1.</w:t>
      </w:r>
      <w:r w:rsidR="001B3788">
        <w:t xml:space="preserve"> u vezi s člankom 267. stav 1. </w:t>
      </w:r>
      <w:r w:rsidR="001B3788" w:rsidRPr="00F870B7">
        <w:t xml:space="preserve"> Stečajnog zakona na pokretanje parnice radi utvrđivanja osnovan</w:t>
      </w:r>
      <w:r w:rsidR="003A574C">
        <w:t>i</w:t>
      </w:r>
      <w:r w:rsidR="001B3788" w:rsidRPr="00F870B7">
        <w:t>m ospore</w:t>
      </w:r>
      <w:r w:rsidR="001B3788">
        <w:t>n</w:t>
      </w:r>
      <w:r w:rsidR="003A574C">
        <w:t>ih tražbina</w:t>
      </w:r>
      <w:r w:rsidR="001B3788">
        <w:t>, ukoliko za to ima</w:t>
      </w:r>
      <w:r w:rsidR="003A574C">
        <w:t>ju</w:t>
      </w:r>
      <w:r w:rsidR="001B3788" w:rsidRPr="00F870B7">
        <w:t xml:space="preserve"> pravni interes, uz obvezu obavještavanja stečajnog suca, a pod prijetnjom gubitka prava na pokretanje parnice izvan roka određenog ovim rješenjem.</w:t>
      </w:r>
    </w:p>
    <w:p w:rsidRDefault="003A574C" w:rsidP="001B3788" w:rsidR="003A574C">
      <w:pPr>
        <w:jc w:val="both"/>
      </w:pPr>
    </w:p>
    <w:p w:rsidRDefault="003A574C" w:rsidP="001B3788" w:rsidR="003A574C">
      <w:pPr>
        <w:jc w:val="both"/>
      </w:pPr>
      <w:r>
        <w:tab/>
        <w:t xml:space="preserve">Osim stečajnog upravitelja na ispitnom ročištu održanom dana 14. prosinca 2016. godine tražbine vjerovnika, koje je priznao stečajni upravitelj, osporio je </w:t>
      </w:r>
      <w:r w:rsidR="000C0CF7">
        <w:t>u cijelosti ili djelomično</w:t>
      </w:r>
      <w:r>
        <w:t xml:space="preserve"> vjerovnik Vinko Vučemilović </w:t>
      </w:r>
      <w:r w:rsidR="000C0CF7">
        <w:t>iz Osijeka.</w:t>
      </w:r>
    </w:p>
    <w:p w:rsidRDefault="003A574C" w:rsidP="001B3788" w:rsidR="003A574C">
      <w:pPr>
        <w:jc w:val="both"/>
      </w:pPr>
    </w:p>
    <w:p w:rsidRDefault="000C0CF7" w:rsidP="001B3788" w:rsidR="003A574C">
      <w:pPr>
        <w:jc w:val="both"/>
      </w:pPr>
      <w:r>
        <w:tab/>
        <w:t>Vjerovnik Vinko Vučemilović iz Osijeka osporio je tražbine vjerovnika:</w:t>
      </w:r>
    </w:p>
    <w:p w:rsidRDefault="000C0CF7" w:rsidP="000C0CF7" w:rsidR="00FA535E">
      <w:pPr>
        <w:pStyle w:val="Odlomakpopisa"/>
        <w:numPr>
          <w:ilvl w:val="0"/>
          <w:numId w:val="9"/>
        </w:numPr>
        <w:spacing w:lineRule="auto" w:line="276" w:after="200"/>
        <w:jc w:val="both"/>
      </w:pPr>
      <w:r w:rsidRPr="003A3662">
        <w:t>MAR-Co.INVEST d.o.o.</w:t>
      </w:r>
      <w:r>
        <w:t xml:space="preserve">Osijek koji je prijavio tražbinu u iznosu od 165.509,23 kn. </w:t>
      </w:r>
    </w:p>
    <w:p w:rsidRDefault="000C0CF7" w:rsidP="00FA535E" w:rsidR="000C0CF7" w:rsidRPr="00F30D9F">
      <w:pPr>
        <w:pStyle w:val="Odlomakpopisa"/>
        <w:spacing w:lineRule="auto" w:line="276" w:after="200"/>
        <w:jc w:val="both"/>
      </w:pPr>
      <w:r>
        <w:t xml:space="preserve">Istu tražbinu osporava u cijelosti. Razlog osporavanja – prijava tražbine odnosi se na trošak davanja savjetodavnih usluga prije zaključenja predstečajne nagodbe koji </w:t>
      </w:r>
      <w:r>
        <w:lastRenderedPageBreak/>
        <w:t xml:space="preserve">trošak nije prijavljen u postupku predstečajne nagodbe niti od strane vjerovnika niti od strane dužnika. Za navedenu prijavu tražbine vjerovnik nema ovršnu ispravu. </w:t>
      </w:r>
    </w:p>
    <w:p w:rsidRDefault="000C0CF7" w:rsidP="000C0CF7" w:rsidR="000C0CF7" w:rsidRPr="00F30D9F">
      <w:pPr>
        <w:pStyle w:val="Odlomakpopisa"/>
        <w:numPr>
          <w:ilvl w:val="0"/>
          <w:numId w:val="9"/>
        </w:numPr>
        <w:spacing w:lineRule="auto" w:line="276" w:after="200"/>
        <w:jc w:val="both"/>
      </w:pPr>
      <w:r>
        <w:t>Euroherc osiguranje d.d. Zagreb koji vjerovnik je prijavio tražbinu u iznosu od 17.519,00 kn, u cijelosti. Razlog osporavanja – prijava tražbine vjerovnika odnosi se na trošak u parničnom postupku utvrđen u nepravomoćnoj presudi. Vjerovnik za prijavu tražbine nema ovršnu ispravu.</w:t>
      </w:r>
    </w:p>
    <w:p w:rsidRDefault="000C0CF7" w:rsidP="000C0CF7" w:rsidR="000C0CF7" w:rsidRPr="00F30D9F">
      <w:pPr>
        <w:pStyle w:val="Odlomakpopisa"/>
        <w:numPr>
          <w:ilvl w:val="0"/>
          <w:numId w:val="9"/>
        </w:numPr>
        <w:spacing w:lineRule="auto" w:line="276" w:after="200"/>
        <w:jc w:val="both"/>
      </w:pPr>
      <w:r>
        <w:t>Mario Medak odvjetnik iz Zagreba, Petra Berislavića 2,  koji vjerovnik je prijavio tražbinu u iznosu od 620.777,50 kn. Vjerovnik Vinko Vučemilović osporava tražbinu istom vjerovniku djelomično i to za iznos od 450.000,00 kn. Razlog osporavanja – prija</w:t>
      </w:r>
      <w:r w:rsidR="006A6FBB">
        <w:t xml:space="preserve">va tražbine temeljem </w:t>
      </w:r>
      <w:r>
        <w:t>presude</w:t>
      </w:r>
      <w:r w:rsidR="00F863A9">
        <w:t xml:space="preserve"> Trgovačkog suda u Zagrebu </w:t>
      </w:r>
      <w:r>
        <w:t>za trošak</w:t>
      </w:r>
      <w:r w:rsidR="00F863A9">
        <w:t>,</w:t>
      </w:r>
      <w:r>
        <w:t xml:space="preserve"> koji je istom presudom utvrđen u znatno nižem iznosu. Vjerovnik Mario Medak prijavu izvršio temeljem nepravomoćne presude, ne posjeduje ovršnu ispravu.</w:t>
      </w:r>
    </w:p>
    <w:p w:rsidRDefault="000C0CF7" w:rsidP="000C0CF7" w:rsidR="000C0CF7">
      <w:pPr>
        <w:pStyle w:val="Odlomakpopisa"/>
        <w:jc w:val="both"/>
      </w:pPr>
    </w:p>
    <w:p w:rsidRDefault="000C0CF7" w:rsidP="00D03BC7" w:rsidR="003A574C">
      <w:pPr>
        <w:ind w:firstLine="708"/>
        <w:jc w:val="both"/>
      </w:pPr>
      <w:r>
        <w:t xml:space="preserve">Kako ova osporavanja nisu mogla biti otklonjena </w:t>
      </w:r>
      <w:r w:rsidRPr="00F870B7">
        <w:t xml:space="preserve">na ročištu, niti su to vjerovnici </w:t>
      </w:r>
      <w:r>
        <w:t xml:space="preserve">pokušali, valjalo je vjerovnike čije </w:t>
      </w:r>
      <w:r w:rsidR="00D03BC7">
        <w:t xml:space="preserve">je </w:t>
      </w:r>
      <w:r>
        <w:t xml:space="preserve"> tražbine </w:t>
      </w:r>
      <w:r w:rsidRPr="00F870B7">
        <w:t>dje</w:t>
      </w:r>
      <w:r w:rsidR="00D03BC7">
        <w:t>lomično ili u cijelosti osporio vjerovnik Vinko Vučemilović iz Osijeka</w:t>
      </w:r>
      <w:r w:rsidRPr="00F870B7">
        <w:t xml:space="preserve">, </w:t>
      </w:r>
      <w:r>
        <w:t>uputiti primjenom odredbe članka 266</w:t>
      </w:r>
      <w:r w:rsidRPr="00F870B7">
        <w:t>. st</w:t>
      </w:r>
      <w:r>
        <w:t>av</w:t>
      </w:r>
      <w:r w:rsidR="00D03BC7">
        <w:t xml:space="preserve"> 2.</w:t>
      </w:r>
      <w:r>
        <w:t xml:space="preserve"> u vezi s člankom 267. stav 1. </w:t>
      </w:r>
      <w:r w:rsidRPr="00F870B7">
        <w:t xml:space="preserve"> Stečajnog zakona na pokretanje parnice radi utvrđivanja osnovan</w:t>
      </w:r>
      <w:r>
        <w:t>i</w:t>
      </w:r>
      <w:r w:rsidRPr="00F870B7">
        <w:t>m ospore</w:t>
      </w:r>
      <w:r>
        <w:t>nih tražbina, ukoliko za to imaju</w:t>
      </w:r>
      <w:r w:rsidRPr="00F870B7">
        <w:t xml:space="preserve"> pravni interes, uz obvezu obavještavanja stečajnog suca, a pod prijetnjom gubitka prava na pokretanje parnice izvan roka određenog ovim rješenjem.</w:t>
      </w:r>
      <w:r w:rsidR="00D96905">
        <w:t xml:space="preserve"> Stečajnog dužnika, u pokrenutim parnicama, zastupat će osporavatelj – vjerovnik Vinko Vučemilović iz Osijeka.</w:t>
      </w:r>
    </w:p>
    <w:p w:rsidRDefault="003A574C" w:rsidP="001B3788" w:rsidR="003A574C">
      <w:pPr>
        <w:jc w:val="both"/>
      </w:pPr>
    </w:p>
    <w:p w:rsidRDefault="000C0CF7" w:rsidP="001B3788" w:rsidR="001B3788">
      <w:pPr>
        <w:ind w:firstLine="720"/>
        <w:jc w:val="both"/>
      </w:pPr>
      <w:r>
        <w:t>Stečajni upravitelj</w:t>
      </w:r>
      <w:r w:rsidR="00D03BC7">
        <w:t xml:space="preserve"> evidentirao</w:t>
      </w:r>
      <w:r w:rsidR="001B3788">
        <w:t xml:space="preserve">  je kako je to navedeno u tablici razlučnih vjerovnik</w:t>
      </w:r>
      <w:r w:rsidR="00D03BC7">
        <w:t>a razlučno pravo vjerovniku:</w:t>
      </w:r>
    </w:p>
    <w:p w:rsidRDefault="00D03BC7" w:rsidP="00D03BC7" w:rsidR="00D03BC7">
      <w:pPr>
        <w:numPr>
          <w:ilvl w:val="0"/>
          <w:numId w:val="8"/>
        </w:numPr>
        <w:jc w:val="both"/>
      </w:pPr>
      <w:r>
        <w:t xml:space="preserve">Addiko Bank d.d. Zagreb, Slavonske avenije 6, OIB 1403633387,  u iznosu od 2.967.995,89 kn (imovina na koju se odnosi razlučno pravo – nekretnine upisane u  zk. ul. 9  k.o. Osijek kč.br. 5460/1).         </w:t>
      </w:r>
    </w:p>
    <w:p w:rsidRDefault="001B3788" w:rsidP="00F863A9" w:rsidR="001B3788" w:rsidRPr="00F870B7">
      <w:pPr>
        <w:rPr>
          <w:lang w:val="es-ES"/>
        </w:rPr>
      </w:pPr>
    </w:p>
    <w:p w:rsidRDefault="001B3788" w:rsidP="00F863A9" w:rsidR="001B3788" w:rsidRPr="00F870B7">
      <w:pPr>
        <w:jc w:val="center"/>
        <w:rPr>
          <w:lang w:val="es-ES"/>
        </w:rPr>
      </w:pPr>
      <w:r w:rsidRPr="00F870B7">
        <w:rPr>
          <w:lang w:val="es-ES"/>
        </w:rPr>
        <w:t>U Osijeku</w:t>
      </w:r>
      <w:r w:rsidR="00D96905">
        <w:rPr>
          <w:lang w:val="es-ES"/>
        </w:rPr>
        <w:t xml:space="preserve"> 19. prosinac</w:t>
      </w:r>
      <w:r>
        <w:rPr>
          <w:lang w:val="es-ES"/>
        </w:rPr>
        <w:t xml:space="preserve"> 2016.    </w:t>
      </w:r>
    </w:p>
    <w:p w:rsidRDefault="001B3788" w:rsidP="001B3788" w:rsidR="001B3788" w:rsidRPr="00F870B7">
      <w:pPr>
        <w:rPr>
          <w:lang w:val="es-ES"/>
        </w:rPr>
      </w:pPr>
      <w:r w:rsidRPr="00F870B7">
        <w:rPr>
          <w:lang w:val="es-ES"/>
        </w:rPr>
        <w:t>Zapisničar</w:t>
      </w:r>
    </w:p>
    <w:p w:rsidRDefault="001B3788" w:rsidP="001B3788" w:rsidR="001B3788" w:rsidRPr="00F870B7">
      <w:pPr>
        <w:rPr>
          <w:lang w:val="es-ES"/>
        </w:rPr>
      </w:pPr>
      <w:r w:rsidRPr="00F870B7">
        <w:rPr>
          <w:lang w:val="es-ES"/>
        </w:rPr>
        <w:t>Maja Kocijan</w:t>
      </w:r>
    </w:p>
    <w:p w:rsidRDefault="001B3788" w:rsidP="001B3788" w:rsidR="001B3788" w:rsidRPr="00F870B7">
      <w:pPr>
        <w:jc w:val="both"/>
        <w:rPr>
          <w:lang w:val="es-ES"/>
        </w:rPr>
      </w:pPr>
      <w:r w:rsidRPr="00F870B7">
        <w:rPr>
          <w:lang w:val="es-ES"/>
        </w:rPr>
        <w:t xml:space="preserve">                                                                                     </w:t>
      </w:r>
      <w:r w:rsidRPr="00F870B7">
        <w:rPr>
          <w:lang w:val="es-ES"/>
        </w:rPr>
        <w:tab/>
      </w:r>
      <w:r>
        <w:rPr>
          <w:lang w:val="es-ES"/>
        </w:rPr>
        <w:t xml:space="preserve"> </w:t>
      </w:r>
      <w:r w:rsidRPr="00F870B7">
        <w:rPr>
          <w:lang w:val="es-ES"/>
        </w:rPr>
        <w:t>STEČAJNI SUDAC</w:t>
      </w:r>
    </w:p>
    <w:p w:rsidRDefault="001B3788" w:rsidP="001B3788" w:rsidR="001B3788" w:rsidRPr="00F870B7">
      <w:pPr>
        <w:jc w:val="both"/>
      </w:pPr>
      <w:r w:rsidRPr="00F870B7">
        <w:rPr>
          <w:lang w:val="es-ES"/>
        </w:rPr>
        <w:tab/>
      </w:r>
      <w:r w:rsidRPr="00F870B7">
        <w:rPr>
          <w:lang w:val="es-ES"/>
        </w:rPr>
        <w:tab/>
      </w:r>
      <w:r w:rsidRPr="00F870B7">
        <w:rPr>
          <w:lang w:val="es-ES"/>
        </w:rPr>
        <w:tab/>
      </w:r>
      <w:r w:rsidRPr="00F870B7">
        <w:rPr>
          <w:lang w:val="es-ES"/>
        </w:rPr>
        <w:tab/>
      </w:r>
      <w:r w:rsidRPr="00F870B7">
        <w:rPr>
          <w:lang w:val="es-ES"/>
        </w:rPr>
        <w:tab/>
      </w:r>
      <w:r w:rsidRPr="00F870B7">
        <w:rPr>
          <w:lang w:val="es-ES"/>
        </w:rPr>
        <w:tab/>
      </w:r>
      <w:r w:rsidRPr="00F870B7">
        <w:rPr>
          <w:lang w:val="es-ES"/>
        </w:rPr>
        <w:tab/>
        <w:t xml:space="preserve">                </w:t>
      </w:r>
      <w:r w:rsidRPr="00F870B7">
        <w:t>Jadranka Herman</w:t>
      </w:r>
    </w:p>
    <w:p w:rsidRDefault="001B3788" w:rsidP="001B3788" w:rsidR="001B3788"/>
    <w:p w:rsidRDefault="001B3788" w:rsidP="001B3788" w:rsidR="001B3788"/>
    <w:p w:rsidRDefault="001B3788" w:rsidP="001B3788" w:rsidR="001B3788">
      <w:r>
        <w:t>UPUTA O PRAVNOM LIJEKU:</w:t>
      </w:r>
    </w:p>
    <w:p w:rsidRDefault="001B3788" w:rsidP="001B3788" w:rsidR="001B3788" w:rsidRPr="004F57E9">
      <w:pPr>
        <w:pStyle w:val="Tijeloteksta"/>
      </w:pPr>
      <w:r w:rsidRPr="004F57E9">
        <w:t>Protiv ovog rješenja pravo na žalbu ima</w:t>
      </w:r>
      <w:r>
        <w:t xml:space="preserve"> svaki vjerovnik u dijelu koji se tiče njegove prijavljene tražbine, odnosno tražbine koju je osporio</w:t>
      </w:r>
      <w:r w:rsidRPr="004F57E9">
        <w:t xml:space="preserve"> stečajni upravitelj </w:t>
      </w:r>
      <w:r>
        <w:t xml:space="preserve">(članak 265. stav 3 Stečajnog zakona). </w:t>
      </w:r>
      <w:r w:rsidRPr="004F57E9">
        <w:t>Rok za žalbu i</w:t>
      </w:r>
      <w:r>
        <w:t xml:space="preserve">znosi 8 dana od </w:t>
      </w:r>
      <w:r w:rsidRPr="004F57E9">
        <w:t>dostave pisanog  otpravka</w:t>
      </w:r>
      <w:r>
        <w:t xml:space="preserve"> rješenja (članak 19. Stečajnog zakona).</w:t>
      </w:r>
      <w:r w:rsidRPr="004F57E9">
        <w:t xml:space="preserve"> Žalba se podnosi ovom sudu u 3 primjerka.</w:t>
      </w:r>
    </w:p>
    <w:p w:rsidRDefault="001B3788" w:rsidP="001B3788" w:rsidR="001B3788"/>
    <w:p w:rsidRDefault="001B3788" w:rsidP="001B3788" w:rsidR="001B3788" w:rsidRPr="00F870B7">
      <w:r w:rsidRPr="00F870B7">
        <w:t>DNA</w:t>
      </w:r>
    </w:p>
    <w:p w:rsidRDefault="001B3788" w:rsidP="001B3788" w:rsidR="001B3788" w:rsidRPr="00F870B7">
      <w:pPr>
        <w:numPr>
          <w:ilvl w:val="0"/>
          <w:numId w:val="3"/>
        </w:numPr>
      </w:pPr>
      <w:r>
        <w:t xml:space="preserve">Stečajna upraviteljica </w:t>
      </w:r>
      <w:r w:rsidR="00C937DB">
        <w:t>Boja Stanković</w:t>
      </w:r>
    </w:p>
    <w:p w:rsidRDefault="00C937DB" w:rsidP="001B3788" w:rsidR="00C937DB">
      <w:pPr>
        <w:numPr>
          <w:ilvl w:val="0"/>
          <w:numId w:val="3"/>
        </w:numPr>
      </w:pPr>
      <w:r>
        <w:t>vjerovnici kojima su osporene tražbine x 2</w:t>
      </w:r>
      <w:r w:rsidR="000B73D5">
        <w:t>8</w:t>
      </w:r>
    </w:p>
    <w:p w:rsidRDefault="001B3788" w:rsidP="001B3788" w:rsidR="001B3788">
      <w:pPr>
        <w:numPr>
          <w:ilvl w:val="0"/>
          <w:numId w:val="3"/>
        </w:numPr>
      </w:pPr>
      <w:r>
        <w:t>ŽDO Osijek</w:t>
      </w:r>
    </w:p>
    <w:p w:rsidRDefault="001B3788" w:rsidP="001B3788" w:rsidR="001B3788">
      <w:pPr>
        <w:numPr>
          <w:ilvl w:val="0"/>
          <w:numId w:val="3"/>
        </w:numPr>
      </w:pPr>
      <w:r>
        <w:t>e-o</w:t>
      </w:r>
      <w:r w:rsidRPr="00F870B7">
        <w:t>glasna ploča</w:t>
      </w:r>
    </w:p>
    <w:p w:rsidRDefault="000B73D5" w:rsidP="00F863A9" w:rsidR="00CE625F" w:rsidRPr="00860282">
      <w:pPr>
        <w:numPr>
          <w:ilvl w:val="0"/>
          <w:numId w:val="3"/>
        </w:numPr>
        <w:rPr>
          <w:bCs/>
          <w:sz w:val="20"/>
          <w:szCs w:val="20"/>
        </w:rPr>
      </w:pPr>
      <w:r>
        <w:t>kal. 19/1/17</w:t>
      </w:r>
    </w:p>
    <w:sectPr w:rsidSect="00705684" w:rsidR="00CE625F" w:rsidRPr="0086028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9" w:header="709" w:left="1620" w:bottom="1078" w:right="1418" w:top="5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54F" w:rsidR="008E154F">
      <w:r>
        <w:separator/>
      </w:r>
    </w:p>
  </w:endnote>
  <w:endnote w:id="0" w:type="continuationSeparator">
    <w:p w:rsidRDefault="008E154F" w:rsidR="008E15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154F" w:rsidP="007C05B7" w:rsidR="008E154F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154F" w:rsidR="008E15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154F" w:rsidP="007C05B7" w:rsidR="008E154F">
    <w:pPr>
      <w:pStyle w:val="Podnoje"/>
      <w:framePr w:y="1" w:xAlign="center" w:vAnchor="text" w:hAnchor="margin" w:wrap="around"/>
      <w:rPr>
        <w:rStyle w:val="Brojstranice"/>
      </w:rPr>
    </w:pPr>
  </w:p>
  <w:p w:rsidRDefault="008E154F" w:rsidR="008E15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54F" w:rsidR="008E154F">
      <w:r>
        <w:separator/>
      </w:r>
    </w:p>
  </w:footnote>
  <w:footnote w:id="0" w:type="continuationSeparator">
    <w:p w:rsidRDefault="008E154F" w:rsidR="008E15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154F" w:rsidP="00AB3D3C" w:rsidR="008E154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154F" w:rsidR="008E15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154F" w:rsidP="00AB3D3C" w:rsidR="008E154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1438">
      <w:rPr>
        <w:rStyle w:val="Brojstranice"/>
        <w:noProof/>
      </w:rPr>
      <w:t>12</w:t>
    </w:r>
    <w:r>
      <w:rPr>
        <w:rStyle w:val="Brojstranice"/>
      </w:rPr>
      <w:fldChar w:fldCharType="end"/>
    </w:r>
  </w:p>
  <w:p w:rsidRDefault="008E154F" w:rsidR="008E154F">
    <w:pPr>
      <w:pStyle w:val="Zaglavlje"/>
    </w:pPr>
    <w:r>
      <w:tab/>
    </w:r>
  </w:p>
  <w:p w:rsidRDefault="008E154F" w:rsidP="008C2E93" w:rsidR="008E154F" w:rsidRPr="008C2E93">
    <w:pPr>
      <w:pStyle w:val="Zaglavlje"/>
      <w:jc w:val="right"/>
      <w:rPr>
        <w:lang w:val="hr-HR"/>
      </w:rPr>
    </w:pPr>
    <w:r>
      <w:rPr>
        <w:lang w:val="hr-HR"/>
      </w:rPr>
      <w:t>13 St-291/16-53</w:t>
    </w:r>
  </w:p>
  <w:p w:rsidRDefault="008E154F" w:rsidR="008E154F">
    <w:pPr>
      <w:pStyle w:val="Zaglavlje"/>
    </w:pPr>
  </w:p>
  <w:p w:rsidRDefault="008E154F" w:rsidR="008E154F" w:rsidRPr="00AB3D3C">
    <w:pPr>
      <w:pStyle w:val="Zaglavlje"/>
      <w:rPr>
        <w:rFonts w:cs="Arial" w:hAnsi="Arial" w:ascii="Arial"/>
      </w:rPr>
    </w:pP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154F" w:rsidP="007B3D63" w:rsidR="008E154F">
    <w:pPr>
      <w:pStyle w:val="Zaglavlje"/>
      <w:jc w:val="right"/>
      <w:rPr>
        <w:lang w:val="hr-HR"/>
      </w:rPr>
    </w:pPr>
  </w:p>
  <w:p w:rsidRDefault="008E154F" w:rsidP="007B3D63" w:rsidR="008E154F">
    <w:pPr>
      <w:pStyle w:val="Zaglavlje"/>
      <w:jc w:val="right"/>
      <w:rPr>
        <w:lang w:val="hr-HR"/>
      </w:rPr>
    </w:pPr>
  </w:p>
  <w:p w:rsidRDefault="008E154F" w:rsidP="007B3D63" w:rsidR="008E154F">
    <w:pPr>
      <w:pStyle w:val="Zaglavlje"/>
      <w:jc w:val="right"/>
      <w:rPr>
        <w:lang w:val="hr-HR"/>
      </w:rPr>
    </w:pPr>
  </w:p>
  <w:p w:rsidRDefault="008E154F" w:rsidP="007B3D63" w:rsidR="008E154F" w:rsidRPr="008C2E93">
    <w:pPr>
      <w:pStyle w:val="Zaglavlje"/>
      <w:jc w:val="right"/>
      <w:rPr>
        <w:lang w:val="hr-HR"/>
      </w:rPr>
    </w:pPr>
    <w:r>
      <w:rPr>
        <w:lang w:val="hr-HR"/>
      </w:rPr>
      <w:t>13 St-291/16-53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D1AB4"/>
    <w:multiLevelType w:val="hybridMultilevel"/>
    <w:tmpl w:val="7FD483DC"/>
    <w:lvl w:tplc="48262DC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F141B5"/>
    <w:multiLevelType w:val="hybridMultilevel"/>
    <w:tmpl w:val="FF3E863A"/>
    <w:lvl w:tplc="BB760E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56549A9"/>
    <w:multiLevelType w:val="hybridMultilevel"/>
    <w:tmpl w:val="E3BC53A0"/>
    <w:lvl w:tplc="25BCE1D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A967AFE"/>
    <w:multiLevelType w:val="hybridMultilevel"/>
    <w:tmpl w:val="63ECAE1E"/>
    <w:lvl w:tplc="AC9A13C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58D16A5"/>
    <w:multiLevelType w:val="hybridMultilevel"/>
    <w:tmpl w:val="587295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25C931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plc="736EDED6" w:ilvl="2">
      <w:start w:val="1"/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E772FB"/>
    <w:multiLevelType w:val="hybridMultilevel"/>
    <w:tmpl w:val="14F449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1AF23D0"/>
    <w:multiLevelType w:val="hybridMultilevel"/>
    <w:tmpl w:val="0DE427E2"/>
    <w:lvl w:tplc="39D29C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95F0C33"/>
    <w:multiLevelType w:val="hybridMultilevel"/>
    <w:tmpl w:val="19DE9DCC"/>
    <w:lvl w:tplc="60A04DC6" w:ilvl="0">
      <w:start w:val="27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B4D0453"/>
    <w:multiLevelType w:val="hybridMultilevel"/>
    <w:tmpl w:val="50286C38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8"/>
  </w:num>
  <w:num w:numId="7">
    <w:abstractNumId w:val="1"/>
  </w:num>
  <w:num w:numId="8">
    <w:abstractNumId w:val="6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DFF"/>
    <w:rsid w:val="00027267"/>
    <w:rsid w:val="00044F14"/>
    <w:rsid w:val="000519E0"/>
    <w:rsid w:val="00073243"/>
    <w:rsid w:val="0008112C"/>
    <w:rsid w:val="000925A4"/>
    <w:rsid w:val="000B0664"/>
    <w:rsid w:val="000B73D5"/>
    <w:rsid w:val="000C0CF7"/>
    <w:rsid w:val="000F29DB"/>
    <w:rsid w:val="0011551A"/>
    <w:rsid w:val="00195C39"/>
    <w:rsid w:val="001B3740"/>
    <w:rsid w:val="001B3788"/>
    <w:rsid w:val="001C0F10"/>
    <w:rsid w:val="001E4164"/>
    <w:rsid w:val="001F1AB1"/>
    <w:rsid w:val="00222BA6"/>
    <w:rsid w:val="00246ECF"/>
    <w:rsid w:val="00252037"/>
    <w:rsid w:val="00255995"/>
    <w:rsid w:val="00335E8E"/>
    <w:rsid w:val="00360614"/>
    <w:rsid w:val="00366A71"/>
    <w:rsid w:val="00373856"/>
    <w:rsid w:val="0038556C"/>
    <w:rsid w:val="003A574C"/>
    <w:rsid w:val="003A7626"/>
    <w:rsid w:val="003B1D01"/>
    <w:rsid w:val="00403DFF"/>
    <w:rsid w:val="00426005"/>
    <w:rsid w:val="00436713"/>
    <w:rsid w:val="00470DEC"/>
    <w:rsid w:val="00472346"/>
    <w:rsid w:val="00483525"/>
    <w:rsid w:val="00493337"/>
    <w:rsid w:val="004A4DCA"/>
    <w:rsid w:val="004B340C"/>
    <w:rsid w:val="004C1E26"/>
    <w:rsid w:val="004D005D"/>
    <w:rsid w:val="005222EC"/>
    <w:rsid w:val="00527B66"/>
    <w:rsid w:val="0054146C"/>
    <w:rsid w:val="0055260B"/>
    <w:rsid w:val="00554CC6"/>
    <w:rsid w:val="00565B00"/>
    <w:rsid w:val="00580112"/>
    <w:rsid w:val="00583D29"/>
    <w:rsid w:val="005F0235"/>
    <w:rsid w:val="005F527E"/>
    <w:rsid w:val="00622540"/>
    <w:rsid w:val="00634842"/>
    <w:rsid w:val="00640DAD"/>
    <w:rsid w:val="006465D8"/>
    <w:rsid w:val="006648A6"/>
    <w:rsid w:val="00672829"/>
    <w:rsid w:val="00674630"/>
    <w:rsid w:val="006778AF"/>
    <w:rsid w:val="0068079D"/>
    <w:rsid w:val="006A39CC"/>
    <w:rsid w:val="006A6397"/>
    <w:rsid w:val="006A6FBB"/>
    <w:rsid w:val="006C3B99"/>
    <w:rsid w:val="006D1F54"/>
    <w:rsid w:val="006E7773"/>
    <w:rsid w:val="006F2301"/>
    <w:rsid w:val="006F5F8F"/>
    <w:rsid w:val="00705684"/>
    <w:rsid w:val="0075187F"/>
    <w:rsid w:val="0075690F"/>
    <w:rsid w:val="007856EA"/>
    <w:rsid w:val="007B3D63"/>
    <w:rsid w:val="007B6BE4"/>
    <w:rsid w:val="007C05B7"/>
    <w:rsid w:val="007E7F37"/>
    <w:rsid w:val="008024FD"/>
    <w:rsid w:val="00860282"/>
    <w:rsid w:val="008948B0"/>
    <w:rsid w:val="008C2E93"/>
    <w:rsid w:val="008C473B"/>
    <w:rsid w:val="008C706A"/>
    <w:rsid w:val="008D311B"/>
    <w:rsid w:val="008E154F"/>
    <w:rsid w:val="0094325D"/>
    <w:rsid w:val="00944DA0"/>
    <w:rsid w:val="0096209B"/>
    <w:rsid w:val="00975315"/>
    <w:rsid w:val="009A1438"/>
    <w:rsid w:val="009A6667"/>
    <w:rsid w:val="009B0194"/>
    <w:rsid w:val="00A04FAB"/>
    <w:rsid w:val="00A3487D"/>
    <w:rsid w:val="00A35F57"/>
    <w:rsid w:val="00A4089A"/>
    <w:rsid w:val="00A91287"/>
    <w:rsid w:val="00A92471"/>
    <w:rsid w:val="00AB3D3C"/>
    <w:rsid w:val="00AC1724"/>
    <w:rsid w:val="00B111A4"/>
    <w:rsid w:val="00B174C5"/>
    <w:rsid w:val="00B17759"/>
    <w:rsid w:val="00B23CF3"/>
    <w:rsid w:val="00B3364A"/>
    <w:rsid w:val="00B5616D"/>
    <w:rsid w:val="00B62EB6"/>
    <w:rsid w:val="00B6477C"/>
    <w:rsid w:val="00B677AE"/>
    <w:rsid w:val="00B7559A"/>
    <w:rsid w:val="00B80ADC"/>
    <w:rsid w:val="00B878B0"/>
    <w:rsid w:val="00BA3E3D"/>
    <w:rsid w:val="00BA515C"/>
    <w:rsid w:val="00BC0932"/>
    <w:rsid w:val="00BC1ECA"/>
    <w:rsid w:val="00BC587C"/>
    <w:rsid w:val="00BC64E2"/>
    <w:rsid w:val="00BD1544"/>
    <w:rsid w:val="00BD1BEE"/>
    <w:rsid w:val="00C02382"/>
    <w:rsid w:val="00C42814"/>
    <w:rsid w:val="00C633F0"/>
    <w:rsid w:val="00C73E6F"/>
    <w:rsid w:val="00C76F0A"/>
    <w:rsid w:val="00C937DB"/>
    <w:rsid w:val="00C96E02"/>
    <w:rsid w:val="00CA176E"/>
    <w:rsid w:val="00CD0083"/>
    <w:rsid w:val="00CE625F"/>
    <w:rsid w:val="00D03BC7"/>
    <w:rsid w:val="00D244F4"/>
    <w:rsid w:val="00D25229"/>
    <w:rsid w:val="00D425A8"/>
    <w:rsid w:val="00D44883"/>
    <w:rsid w:val="00D96905"/>
    <w:rsid w:val="00DD5CBD"/>
    <w:rsid w:val="00DE5B43"/>
    <w:rsid w:val="00DF110D"/>
    <w:rsid w:val="00E12CD9"/>
    <w:rsid w:val="00E23D82"/>
    <w:rsid w:val="00E83AE2"/>
    <w:rsid w:val="00EA3E0C"/>
    <w:rsid w:val="00EC43DF"/>
    <w:rsid w:val="00EC5998"/>
    <w:rsid w:val="00ED5F96"/>
    <w:rsid w:val="00EE12AB"/>
    <w:rsid w:val="00EE23A3"/>
    <w:rsid w:val="00EF6A84"/>
    <w:rsid w:val="00F71AF0"/>
    <w:rsid w:val="00F753FA"/>
    <w:rsid w:val="00F82BC6"/>
    <w:rsid w:val="00F863A9"/>
    <w:rsid w:val="00F870B7"/>
    <w:rsid w:val="00F8725F"/>
    <w:rsid w:val="00FA535E"/>
    <w:rsid w:val="00FE0D03"/>
    <w:rsid w:val="00FE6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3DF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11551A"/>
    <w:pPr>
      <w:keepNext/>
      <w:jc w:val="center"/>
      <w:outlineLvl w:val="0"/>
    </w:pPr>
    <w:rPr>
      <w:b/>
      <w:bCs/>
      <w:sz w:val="2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403DF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7C05B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C05B7"/>
  </w:style>
  <w:style w:styleId="Tijeloteksta" w:type="paragraph">
    <w:name w:val="Body Text"/>
    <w:basedOn w:val="Normal"/>
    <w:link w:val="TijelotekstaChar"/>
    <w:rsid w:val="00B111A4"/>
    <w:pPr>
      <w:jc w:val="both"/>
    </w:pPr>
    <w:rPr>
      <w:lang w:eastAsia="hr-HR" w:val="hr-HR"/>
    </w:rPr>
  </w:style>
  <w:style w:styleId="Zaglavlje" w:type="paragraph">
    <w:name w:val="header"/>
    <w:basedOn w:val="Normal"/>
    <w:rsid w:val="00AB3D3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AB3D3C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024FD"/>
    <w:rPr>
      <w:sz w:val="24"/>
      <w:szCs w:val="24"/>
    </w:rPr>
  </w:style>
  <w:style w:styleId="Naglaeno" w:type="character">
    <w:name w:val="Strong"/>
    <w:qFormat/>
    <w:rsid w:val="00C42814"/>
    <w:rPr>
      <w:b/>
      <w:bCs/>
    </w:rPr>
  </w:style>
  <w:style w:styleId="Tekstfusnote" w:type="paragraph">
    <w:name w:val="footnote text"/>
    <w:basedOn w:val="Normal"/>
    <w:link w:val="TekstfusnoteChar"/>
    <w:uiPriority w:val="99"/>
    <w:unhideWhenUsed/>
    <w:rsid w:val="00674630"/>
    <w:pPr>
      <w:spacing w:after="80"/>
    </w:pPr>
    <w:rPr>
      <w:rFonts w:eastAsia="Calibri" w:hAnsi="Calibri" w:ascii="Calibr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674630"/>
    <w:rPr>
      <w:rFonts w:eastAsia="Calibri" w:hAnsi="Calibri" w:ascii="Calibri"/>
      <w:lang w:eastAsia="en-US"/>
    </w:rPr>
  </w:style>
  <w:style w:styleId="Bezproreda" w:type="paragraph">
    <w:name w:val="No Spacing"/>
    <w:uiPriority w:val="99"/>
    <w:qFormat/>
    <w:rsid w:val="00674630"/>
    <w:rPr>
      <w:rFonts w:cstheme="minorBidi" w:eastAsiaTheme="minorHAnsi" w:hAnsiTheme="minorHAnsi" w:asciiTheme="minorHAnsi"/>
      <w:sz w:val="22"/>
      <w:szCs w:val="22"/>
      <w:lang w:eastAsia="en-US"/>
    </w:rPr>
  </w:style>
  <w:style w:styleId="Referencafusnote" w:type="character">
    <w:name w:val="footnote reference"/>
    <w:uiPriority w:val="99"/>
    <w:unhideWhenUsed/>
    <w:rsid w:val="00674630"/>
    <w:rPr>
      <w:rFonts w:cs="Times New Roman" w:hAnsi="Times New Roman" w:ascii="Times New Roman" w:hint="default"/>
      <w:vertAlign w:val="superscript"/>
    </w:rPr>
  </w:style>
  <w:style w:styleId="Odlomakpopisa" w:type="paragraph">
    <w:name w:val="List Paragraph"/>
    <w:basedOn w:val="Normal"/>
    <w:uiPriority w:val="34"/>
    <w:qFormat/>
    <w:rsid w:val="006F5F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14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A143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A143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143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143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3DF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11551A"/>
    <w:pPr>
      <w:keepNext/>
      <w:jc w:val="center"/>
      <w:outlineLvl w:val="0"/>
    </w:pPr>
    <w:rPr>
      <w:b/>
      <w:bCs/>
      <w:sz w:val="2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403DF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7C05B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C05B7"/>
  </w:style>
  <w:style w:styleId="Tijeloteksta" w:type="paragraph">
    <w:name w:val="Body Text"/>
    <w:basedOn w:val="Normal"/>
    <w:link w:val="TijelotekstaChar"/>
    <w:rsid w:val="00B111A4"/>
    <w:pPr>
      <w:jc w:val="both"/>
    </w:pPr>
    <w:rPr>
      <w:lang w:eastAsia="hr-HR" w:val="hr-HR"/>
    </w:rPr>
  </w:style>
  <w:style w:styleId="Zaglavlje" w:type="paragraph">
    <w:name w:val="header"/>
    <w:basedOn w:val="Normal"/>
    <w:rsid w:val="00AB3D3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AB3D3C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024FD"/>
    <w:rPr>
      <w:sz w:val="24"/>
      <w:szCs w:val="24"/>
    </w:rPr>
  </w:style>
  <w:style w:styleId="Naglaeno" w:type="character">
    <w:name w:val="Strong"/>
    <w:qFormat/>
    <w:rsid w:val="00C42814"/>
    <w:rPr>
      <w:b/>
      <w:bCs/>
    </w:rPr>
  </w:style>
  <w:style w:styleId="Tekstfusnote" w:type="paragraph">
    <w:name w:val="footnote text"/>
    <w:basedOn w:val="Normal"/>
    <w:link w:val="TekstfusnoteChar"/>
    <w:uiPriority w:val="99"/>
    <w:unhideWhenUsed/>
    <w:rsid w:val="00674630"/>
    <w:pPr>
      <w:spacing w:after="80"/>
    </w:pPr>
    <w:rPr>
      <w:rFonts w:ascii="Calibri" w:eastAsia="Calibri" w:hAnsi="Calibr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rsid w:val="00674630"/>
    <w:rPr>
      <w:rFonts w:ascii="Calibri" w:eastAsia="Calibri" w:hAnsi="Calibri"/>
      <w:lang w:eastAsia="en-US"/>
    </w:rPr>
  </w:style>
  <w:style w:styleId="Bezproreda" w:type="paragraph">
    <w:name w:val="No Spacing"/>
    <w:uiPriority w:val="99"/>
    <w:qFormat/>
    <w:rsid w:val="00674630"/>
    <w:rPr>
      <w:rFonts w:asciiTheme="minorHAnsi" w:cstheme="minorBidi" w:eastAsiaTheme="minorHAnsi" w:hAnsiTheme="minorHAnsi"/>
      <w:sz w:val="22"/>
      <w:szCs w:val="22"/>
      <w:lang w:eastAsia="en-US"/>
    </w:rPr>
  </w:style>
  <w:style w:styleId="Referencafusnote" w:type="character">
    <w:name w:val="footnote reference"/>
    <w:uiPriority w:val="99"/>
    <w:unhideWhenUsed/>
    <w:rsid w:val="00674630"/>
    <w:rPr>
      <w:rFonts w:ascii="Times New Roman" w:cs="Times New Roman" w:hAnsi="Times New Roman" w:hint="default"/>
      <w:vertAlign w:val="superscript"/>
    </w:rPr>
  </w:style>
  <w:style w:styleId="Odlomakpopisa" w:type="paragraph">
    <w:name w:val="List Paragraph"/>
    <w:basedOn w:val="Normal"/>
    <w:uiPriority w:val="34"/>
    <w:qFormat/>
    <w:rsid w:val="006F5F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14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A143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A143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143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143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1926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84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3783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1537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St-291/2016</izvorni_sadrzaj>
    <derivirana_varijabla naziv="DomainObject.Predmet.OznakaBroj_1">St-291/2016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GEODETSKI ZAVOD, Zavod za projektiranje i izvođenje geodetskih radova, dioničko društvo</izvorni_sadrzaj>
    <derivirana_varijabla naziv="DomainObject.Predmet.ProtustrankaFormated_1">  GEODETSKI ZAVOD, Zavod za projektiranje i izvođenje geodetskih radova, dioničko društvo</derivirana_varijabla>
  </DomainObject.Predmet.ProtustrankaFormated>
  <DomainObject.Predmet.ProtustrankaFormatedOIB>
    <izvorni_sadrzaj>  GEODETSKI ZAVOD, Zavod za projektiranje i izvođenje geodetskih radova, dioničko društvo, OIB 80480339029</izvorni_sadrzaj>
    <derivirana_varijabla naziv="DomainObject.Predmet.ProtustrankaFormatedOIB_1">  GEODETSKI ZAVOD, Zavod za projektiranje i izvođenje geodetskih radova, dioničko društvo, OIB 80480339029</derivirana_varijabla>
  </DomainObject.Predmet.ProtustrankaFormatedOIB>
  <DomainObject.Predmet.ProtustrankaFormatedWithAdress>
    <izvorni_sadrzaj> GEODETSKI ZAVOD, Zavod za projektiranje i izvođenje geodetskih radova, dioničko društvo, L.Jagera 4, 31000 Osijek</izvorni_sadrzaj>
    <derivirana_varijabla naziv="DomainObject.Predmet.ProtustrankaFormatedWithAdress_1"> GEODETSKI ZAVOD, Zavod za projektiranje i izvođenje geodetskih radova, dioničko društvo, L.Jagera 4, 31000 Osijek</derivirana_varijabla>
  </DomainObject.Predmet.ProtustrankaFormatedWithAdress>
  <DomainObject.Predmet.ProtustrankaFormatedWithAdressOIB>
    <izvorni_sadrzaj> GEODETSKI ZAVOD, Zavod za projektiranje i izvođenje geodetskih radova, dioničko društvo, OIB 80480339029, L.Jagera 4, 31000 Osijek</izvorni_sadrzaj>
    <derivirana_varijabla naziv="DomainObject.Predmet.ProtustrankaFormatedWithAdressOIB_1"> GEODETSKI ZAVOD, Zavod za projektiranje i izvođenje geodetskih radova, dioničko društvo, OIB 80480339029, L.Jagera 4, 31000 Osijek</derivirana_varijabla>
  </DomainObject.Predmet.ProtustrankaFormatedWithAdressOIB>
  <DomainObject.Predmet.ProtustrankaWithAdress>
    <izvorni_sadrzaj>GEODETSKI ZAVOD, Zavod za projektiranje i izvođenje geodetskih radova, dioničko društvo L.Jagera 4, 31000 Osijek</izvorni_sadrzaj>
    <derivirana_varijabla naziv="DomainObject.Predmet.ProtustrankaWithAdress_1">GEODETSKI ZAVOD, Zavod za projektiranje i izvođenje geodetskih radova, dioničko društvo L.Jagera 4, 31000 Osijek</derivirana_varijabla>
  </DomainObject.Predmet.ProtustrankaWithAdress>
  <DomainObject.Predmet.ProtustrankaWithAdressOIB>
    <izvorni_sadrzaj>GEODETSKI ZAVOD, Zavod za projektiranje i izvođenje geodetskih radova, dioničko društvo, OIB 80480339029, L.Jagera 4, 31000 Osijek</izvorni_sadrzaj>
    <derivirana_varijabla naziv="DomainObject.Predmet.ProtustrankaWithAdressOIB_1">GEODETSKI ZAVOD, Zavod za projektiranje i izvođenje geodetskih radova, dioničko društvo, OIB 80480339029, L.Jagera 4, 31000 Osijek</derivirana_varijabla>
  </DomainObject.Predmet.ProtustrankaWithAdressOIB>
  <DomainObject.Predmet.ProtustrankaNazivFormated>
    <izvorni_sadrzaj>GEODETSKI ZAVOD, Zavod za projektiranje i izvođenje geodetskih radova, dioničko društvo</izvorni_sadrzaj>
    <derivirana_varijabla naziv="DomainObject.Predmet.ProtustrankaNazivFormated_1">GEODETSKI ZAVOD, Zavod za projektiranje i izvođenje geodetskih radova, dioničko društvo</derivirana_varijabla>
  </DomainObject.Predmet.ProtustrankaNazivFormated>
  <DomainObject.Predmet.ProtustrankaNazivFormatedOIB>
    <izvorni_sadrzaj>GEODETSKI ZAVOD, Zavod za projektiranje i izvođenje geodetskih radova, dioničko društvo, OIB 80480339029</izvorni_sadrzaj>
    <derivirana_varijabla naziv="DomainObject.Predmet.ProtustrankaNazivFormatedOIB_1">GEODETSKI ZAVOD, Zavod za projektiranje i izvođenje geodetskih radova, dioničko društvo, OIB 80480339029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GEODETSKI ZAVOD, Zavod za projektiranje i izvođenje geodetskih radova, dioničko društvo</item>
    </izvorni_sadrzaj>
    <derivirana_varijabla naziv="DomainObject.Predmet.ProtuStrankaListFormated_1">
      <item>GEODETSKI ZAVOD, Zavod za projektiranje i izvođenje geodetskih radova, dioničko društvo</item>
    </derivirana_varijabla>
  </DomainObject.Predmet.ProtuStrankaListFormated>
  <DomainObject.Predmet.ProtuStrankaListFormatedOIB>
    <izvorni_sadrzaj>
      <item>GEODETSKI ZAVOD, Zavod za projektiranje i izvođenje geodetskih radova, dioničko društvo, OIB 80480339029</item>
    </izvorni_sadrzaj>
    <derivirana_varijabla naziv="DomainObject.Predmet.ProtuStrankaListFormatedOIB_1">
      <item>GEODETSKI ZAVOD, Zavod za projektiranje i izvođenje geodetskih radova, dioničko društvo, OIB 80480339029</item>
    </derivirana_varijabla>
  </DomainObject.Predmet.ProtuStrankaListFormatedOIB>
  <DomainObject.Predmet.ProtuStrankaListFormatedWithAdress>
    <izvorni_sadrzaj>
      <item>GEODETSKI ZAVOD, Zavod za projektiranje i izvođenje geodetskih radova, dioničko društvo, L.Jagera 4, 31000 Osijek</item>
    </izvorni_sadrzaj>
    <derivirana_varijabla naziv="DomainObject.Predmet.ProtuStrankaListFormatedWithAdress_1">
      <item>GEODETSKI ZAVOD, Zavod za projektiranje i izvođenje geodetskih radova, dioničko društvo, L.Jagera 4, 31000 Osijek</item>
    </derivirana_varijabla>
  </DomainObject.Predmet.ProtuStrankaListFormatedWithAdress>
  <DomainObject.Predmet.ProtuStrankaListFormatedWithAdressOIB>
    <izvorni_sadrzaj>
      <item>GEODETSKI ZAVOD, Zavod za projektiranje i izvođenje geodetskih radova, dioničko društvo, OIB 80480339029, L.Jagera 4, 31000 Osijek</item>
    </izvorni_sadrzaj>
    <derivirana_varijabla naziv="DomainObject.Predmet.ProtuStrankaListFormatedWithAdressOIB_1">
      <item>GEODETSKI ZAVOD, Zavod za projektiranje i izvođenje geodetskih radova, dioničko društvo, OIB 80480339029, L.Jagera 4, 31000 Osijek</item>
    </derivirana_varijabla>
  </DomainObject.Predmet.ProtuStrankaListFormatedWithAdressOIB>
  <DomainObject.Predmet.ProtuStrankaListNazivFormated>
    <izvorni_sadrzaj>
      <item>GEODETSKI ZAVOD, Zavod za projektiranje i izvođenje geodetskih radova, dioničko društvo</item>
    </izvorni_sadrzaj>
    <derivirana_varijabla naziv="DomainObject.Predmet.ProtuStrankaListNazivFormated_1">
      <item>GEODETSKI ZAVOD, Zavod za projektiranje i izvođenje geodetskih radova, dioničko društvo</item>
    </derivirana_varijabla>
  </DomainObject.Predmet.ProtuStrankaListNazivFormated>
  <DomainObject.Predmet.ProtuStrankaListNazivFormatedOIB>
    <izvorni_sadrzaj>
      <item>GEODETSKI ZAVOD, Zavod za projektiranje i izvođenje geodetskih radova, dioničko društvo, OIB 80480339029</item>
    </izvorni_sadrzaj>
    <derivirana_varijabla naziv="DomainObject.Predmet.ProtuStrankaListNazivFormatedOIB_1">
      <item>GEODETSKI ZAVOD, Zavod za projektiranje i izvođenje geodetskih radova, dioničko društvo, OIB 80480339029</item>
    </derivirana_varijabla>
  </DomainObject.Predmet.ProtuStrankaListNazivFormatedOIB>
  <DomainObject.Predmet.OstaliListFormated>
    <izvorni_sadrzaj>
      <item>ŽDO  GUO</item>
      <item>Zlatko Markasović</item>
      <item>Darko Mundweil</item>
      <item>MF POREZNA UPRAVA OSIJEK</item>
      <item>OPĆINSKI SUD U OSIJEKU zk.odjel</item>
      <item>OPĆINSKI SUD U B.MANASTIRU zk.odjel</item>
    </izvorni_sadrzaj>
    <derivirana_varijabla naziv="DomainObject.Predmet.OstaliListFormated_1">
      <item>ŽDO  GUO</item>
      <item>Zlatko Markasović</item>
      <item>Darko Mundweil</item>
      <item>MF POREZNA UPRAVA OSIJEK</item>
      <item>OPĆINSKI SUD U OSIJEKU zk.odjel</item>
      <item>OPĆINSKI SUD U B.MANASTIRU zk.odjel</item>
    </derivirana_varijabla>
  </DomainObject.Predmet.OstaliListFormated>
  <DomainObject.Predmet.OstaliListFormatedOIB>
    <izvorni_sadrzaj>
      <item>ŽDO  GUO, OIB 61379160880</item>
      <item>Zlatko Markasović, OIB 82230536462</item>
      <item>Darko Mundweil, OIB 23350790572</item>
      <item>MF POREZNA UPRAVA OSIJEK</item>
      <item>OPĆINSKI SUD U OSIJEKU zk.odjel</item>
      <item>OPĆINSKI SUD U B.MANASTIRU zk.odjel</item>
    </izvorni_sadrzaj>
    <derivirana_varijabla naziv="DomainObject.Predmet.OstaliListFormatedOIB_1">
      <item>ŽDO  GUO, OIB 61379160880</item>
      <item>Zlatko Markasović, OIB 82230536462</item>
      <item>Darko Mundweil, OIB 23350790572</item>
      <item>MF POREZNA UPRAVA OSIJEK</item>
      <item>OPĆINSKI SUD U OSIJEKU zk.odjel</item>
      <item>OPĆINSKI SUD U B.MANASTIRU zk.odjel</item>
    </derivirana_varijabla>
  </DomainObject.Predmet.OstaliListFormatedOIB>
  <DomainObject.Predmet.OstaliListFormatedWithAdress>
    <izvorni_sadrzaj>
      <item>ŽDO  GUO</item>
      <item>Zlatko Markasović, Vijenac Ivana Meštrovića 50, 31000 Osijek</item>
      <item>Darko Mundweil, Sunčana 18., 31000 Osijek</item>
      <item>MF POREZNA UPRAVA OSIJEK</item>
      <item>OPĆINSKI SUD U OSIJEKU zk.odjel</item>
      <item>OPĆINSKI SUD U B.MANASTIRU zk.odjel</item>
    </izvorni_sadrzaj>
    <derivirana_varijabla naziv="DomainObject.Predmet.OstaliListFormatedWithAdress_1">
      <item>ŽDO  GUO</item>
      <item>Zlatko Markasović, Vijenac Ivana Meštrovića 50, 31000 Osijek</item>
      <item>Darko Mundweil, Sunčana 18., 31000 Osijek</item>
      <item>MF POREZNA UPRAVA OSIJEK</item>
      <item>OPĆINSKI SUD U OSIJEKU zk.odjel</item>
      <item>OPĆINSKI SUD U B.MANASTIRU zk.odjel</item>
    </derivirana_varijabla>
  </DomainObject.Predmet.OstaliListFormatedWithAdress>
  <DomainObject.Predmet.OstaliListFormatedWithAdressOIB>
    <izvorni_sadrzaj>
      <item>ŽDO  GUO, OIB 61379160880</item>
      <item>Zlatko Markasović, OIB 82230536462, Vijenac Ivana Meštrovića 50, 31000 Osijek</item>
      <item>Darko Mundweil, OIB 23350790572, Sunčana 18., 31000 Osijek</item>
      <item>MF POREZNA UPRAVA OSIJEK</item>
      <item>OPĆINSKI SUD U OSIJEKU zk.odjel</item>
      <item>OPĆINSKI SUD U B.MANASTIRU zk.odjel</item>
    </izvorni_sadrzaj>
    <derivirana_varijabla naziv="DomainObject.Predmet.OstaliListFormatedWithAdressOIB_1">
      <item>ŽDO  GUO, OIB 61379160880</item>
      <item>Zlatko Markasović, OIB 82230536462, Vijenac Ivana Meštrovića 50, 31000 Osijek</item>
      <item>Darko Mundweil, OIB 23350790572, Sunčana 18., 31000 Osijek</item>
      <item>MF POREZNA UPRAVA OSIJEK</item>
      <item>OPĆINSKI SUD U OSIJEKU zk.odjel</item>
      <item>OPĆINSKI SUD U B.MANASTIRU zk.odjel</item>
    </derivirana_varijabla>
  </DomainObject.Predmet.OstaliListFormatedWithAdressOIB>
  <DomainObject.Predmet.OstaliListNazivFormated>
    <izvorni_sadrzaj>
      <item>ŽDO  GUO</item>
      <item>Zlatko Markasović</item>
      <item>Darko Mundweil</item>
      <item>MF POREZNA UPRAVA OSIJEK</item>
      <item>OPĆINSKI SUD U OSIJEKU zk.odjel</item>
      <item>OPĆINSKI SUD U B.MANASTIRU zk.odjel</item>
    </izvorni_sadrzaj>
    <derivirana_varijabla naziv="DomainObject.Predmet.OstaliListNazivFormated_1">
      <item>ŽDO  GUO</item>
      <item>Zlatko Markasović</item>
      <item>Darko Mundweil</item>
      <item>MF POREZNA UPRAVA OSIJEK</item>
      <item>OPĆINSKI SUD U OSIJEKU zk.odjel</item>
      <item>OPĆINSKI SUD U B.MANASTIRU zk.odjel</item>
    </derivirana_varijabla>
  </DomainObject.Predmet.OstaliListNazivFormated>
  <DomainObject.Predmet.OstaliListNazivFormatedOIB>
    <izvorni_sadrzaj>
      <item>ŽDO  GUO, OIB 61379160880</item>
      <item>Zlatko Markasović, OIB 82230536462</item>
      <item>Darko Mundweil, OIB 23350790572</item>
      <item>MF POREZNA UPRAVA OSIJEK</item>
      <item>OPĆINSKI SUD U OSIJEKU zk.odjel</item>
      <item>OPĆINSKI SUD U B.MANASTIRU zk.odjel</item>
    </izvorni_sadrzaj>
    <derivirana_varijabla naziv="DomainObject.Predmet.OstaliListNazivFormatedOIB_1">
      <item>ŽDO  GUO, OIB 61379160880</item>
      <item>Zlatko Markasović, OIB 82230536462</item>
      <item>Darko Mundweil, OIB 23350790572</item>
      <item>MF POREZNA UPRAVA OSIJEK</item>
      <item>OPĆINSKI SUD U OSIJEKU zk.odjel</item>
      <item>OPĆINSKI SUD U B.MANASTIRU zk.odjel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GEODETSKI ZAVOD, Zavod za projektiranje i izvođenje geodetskih radova, dioničko društvo</izvorni_sadrzaj>
    <derivirana_varijabla naziv="DomainObject.Predmet.ProtustrankaIDrugi_1">GEODETSKI ZAVOD, Zavod za projektiranje i izvođenje geodetskih radova, dioničko društvo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GEODETSKI ZAVOD, Zavod za projektiranje i izvođenje geodetskih radova, dioničko društvo, OIB 80480339029, L.Jagera 4, 31000 Osijek</izvorni_sadrzaj>
    <derivirana_varijabla naziv="DomainObject.Predmet.ProtustrankaIDrugiAdressOIB_1">GEODETSKI ZAVOD, Zavod za projektiranje i izvođenje geodetskih radova, dioničko društvo, OIB 80480339029, L.Jagera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GEODETSKI ZAVOD, Zavod za projektiranje i izvođenje geodetskih radova, dioničko društvo</item>
      <item>ŽDO  GUO</item>
      <item>Zlatko Markasović</item>
      <item>Darko Mundweil</item>
      <item>MF POREZNA UPRAVA OSIJEK</item>
      <item>OPĆINSKI SUD U OSIJEKU zk.odjel</item>
      <item>OPĆINSKI SUD U B.MANASTIRU zk.odjel</item>
    </izvorni_sadrzaj>
    <derivirana_varijabla naziv="DomainObject.Predmet.SudioniciListNaziv_1">
      <item>FINA RC OSIJEK</item>
      <item>GEODETSKI ZAVOD, Zavod za projektiranje i izvođenje geodetskih radova, dioničko društvo</item>
      <item>ŽDO  GUO</item>
      <item>Zlatko Markasović</item>
      <item>Darko Mundweil</item>
      <item>MF POREZNA UPRAVA OSIJEK</item>
      <item>OPĆINSKI SUD U OSIJEKU zk.odjel</item>
      <item>OPĆINSKI SUD U B.MANASTIRU zk.odjel</item>
    </derivirana_varijabla>
  </DomainObject.Predmet.SudioniciListNaziv>
  <DomainObject.Predmet.SudioniciListAdressOIB>
    <izvorni_sadrzaj>
      <item>FINA RC OSIJEK, OIB 85821130368, L. JEGERA 3,31000 Osijek</item>
      <item>GEODETSKI ZAVOD, Zavod za projektiranje i izvođenje geodetskih radova, dioničko društvo, OIB 80480339029, L.Jagera 4,31000 Osijek</item>
      <item>ŽDO  GUO, OIB 61379160880</item>
      <item>Zlatko Markasović, OIB 82230536462, Vijenac Ivana Meštrovića 50,31000 Osijek</item>
      <item>Darko Mundweil, OIB 23350790572, Sunčana 18.,31000 Osijek</item>
      <item>MF POREZNA UPRAVA OSIJEK</item>
      <item>OPĆINSKI SUD U OSIJEKU zk.odjel</item>
      <item>OPĆINSKI SUD U B.MANASTIRU zk.odjel</item>
    </izvorni_sadrzaj>
    <derivirana_varijabla naziv="DomainObject.Predmet.SudioniciListAdressOIB_1">
      <item>FINA RC OSIJEK, OIB 85821130368, L. JEGERA 3,31000 Osijek</item>
      <item>GEODETSKI ZAVOD, Zavod za projektiranje i izvođenje geodetskih radova, dioničko društvo, OIB 80480339029, L.Jagera 4,31000 Osijek</item>
      <item>ŽDO  GUO, OIB 61379160880</item>
      <item>Zlatko Markasović, OIB 82230536462, Vijenac Ivana Meštrovića 50,31000 Osijek</item>
      <item>Darko Mundweil, OIB 23350790572, Sunčana 18.,31000 Osijek</item>
      <item>MF POREZNA UPRAVA OSIJEK</item>
      <item>OPĆINSKI SUD U OSIJEKU zk.odjel</item>
      <item>OPĆINSKI SUD U B.MANASTIRU zk.odjel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80480339029</item>
      <item>, OIB 61379160880</item>
      <item>, OIB 82230536462</item>
      <item>, OIB 23350790572</item>
      <item>, OIB null</item>
      <item>, OIB null</item>
      <item>, OIB null</item>
    </izvorni_sadrzaj>
    <derivirana_varijabla naziv="DomainObject.Predmet.SudioniciListNazivOIB_1">
      <item>, OIB 85821130368</item>
      <item>, OIB 80480339029</item>
      <item>, OIB 61379160880</item>
      <item>, OIB 82230536462</item>
      <item>, OIB 23350790572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12</properties:Pages>
  <properties:Words>3468</properties:Words>
  <properties:Characters>21241</properties:Characters>
  <properties:Lines>1179</properties:Lines>
  <properties:Paragraphs>667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TABLICE PRIJAVLJENIH I ISPITANIH TRAŽBINA</vt:lpstr>
    </vt:vector>
  </properties:TitlesOfParts>
  <properties:LinksUpToDate>false</properties:LinksUpToDate>
  <properties:CharactersWithSpaces>24914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2016-12-16T06:57:00Z</dcterms:created>
  <dc:creator>Maja Kocijan</dc:creator>
  <cp:lastModifiedBy>Maja Kocijan</cp:lastModifiedBy>
  <cp:lastPrinted>2016-12-19T08:57:00Z</cp:lastPrinted>
  <dcterms:modified xmlns:xsi="http://www.w3.org/2001/XMLSchema-instance" xsi:type="dcterms:W3CDTF">2016-12-19T11:46:00Z</dcterms:modified>
  <cp:revision>9</cp:revision>
  <dc:title>TABLICE PRIJAVLJENIH I ISPITANIH TRAŽBINA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12</vt:i4>
  </prop:property>
</prop:Properties>
</file>