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5bc5" w14:paraId="e175bc5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E253F5">
        <w:t>1757</w:t>
      </w:r>
      <w:r w:rsidR="006E43B6">
        <w:t>/18-</w:t>
      </w:r>
      <w:r w:rsidR="00E253F5">
        <w:t>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10D68" w:rsidP="00847CB4" w:rsidR="00810D68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E253F5">
        <w:t>GRAINCOURT d.o.o. "u likvidaciji", Zagreb, Radnička 47</w:t>
      </w:r>
      <w:r>
        <w:t xml:space="preserve"> za otvaranje stečajnog postupka nad dužnikom: </w:t>
      </w:r>
      <w:r w:rsidR="00E253F5" w:rsidRPr="00E253F5">
        <w:rPr>
          <w:b/>
        </w:rPr>
        <w:t>GRAINCOURT d.o.o. "u likvidaciji", Zagreb, Radnička 47</w:t>
      </w:r>
      <w:r w:rsidR="00E253F5">
        <w:rPr>
          <w:b/>
        </w:rPr>
        <w:t>, OIB: 58692226703, MBS: 080611999</w:t>
      </w:r>
      <w:r w:rsidR="00B00D61">
        <w:rPr>
          <w:b/>
        </w:rPr>
        <w:t xml:space="preserve">, </w:t>
      </w:r>
      <w:r>
        <w:t xml:space="preserve">dana </w:t>
      </w:r>
      <w:r w:rsidR="00EF6EA8">
        <w:t>12</w:t>
      </w:r>
      <w:r w:rsidR="00DF2A68">
        <w:t>. prosinca</w:t>
      </w:r>
      <w:r>
        <w:t xml:space="preserve"> 2018. g.,  </w:t>
      </w:r>
    </w:p>
    <w:p w:rsidRDefault="00810D68" w:rsidP="00B00D61" w:rsidR="00810D68" w:rsidRPr="00B00D61">
      <w:pPr>
        <w:pStyle w:val="Tijeloteksta"/>
        <w:rPr>
          <w:b/>
        </w:rPr>
      </w:pPr>
    </w:p>
    <w:p w:rsidRDefault="00C55A60" w:rsidP="00C36A59" w:rsidR="00847CB4">
      <w:pPr>
        <w:pStyle w:val="Tijeloteksta"/>
        <w:tabs>
          <w:tab w:pos="1770" w:val="left"/>
          <w:tab w:pos="2490" w:val="left"/>
        </w:tabs>
      </w:pPr>
      <w:r>
        <w:tab/>
      </w:r>
      <w:r w:rsidR="00C36A59"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</w:t>
      </w:r>
      <w:r w:rsidR="008567E1">
        <w:t xml:space="preserve">likvidator/dužnik </w:t>
      </w:r>
      <w:r w:rsidR="00810D68">
        <w:t xml:space="preserve">Mara Ostojić, Zagreb, </w:t>
      </w:r>
      <w:proofErr w:type="spellStart"/>
      <w:r w:rsidR="00810D68">
        <w:t>Iblerov</w:t>
      </w:r>
      <w:proofErr w:type="spellEnd"/>
      <w:r w:rsidR="00810D68">
        <w:t xml:space="preserve"> trg 2, OIB: 24984103114</w:t>
      </w:r>
      <w:r w:rsidR="008567E1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8567E1">
        <w:rPr>
          <w:b/>
        </w:rPr>
        <w:t>17</w:t>
      </w:r>
      <w:r w:rsidR="00810D68">
        <w:rPr>
          <w:b/>
        </w:rPr>
        <w:t>57</w:t>
      </w:r>
      <w:r>
        <w:rPr>
          <w:b/>
        </w:rPr>
        <w:t>-18</w:t>
      </w:r>
      <w:r>
        <w:t xml:space="preserve"> koji se vodi kod Hrvatske poštanske banke d.d. za stečajnog dužnika </w:t>
      </w:r>
      <w:r w:rsidR="00E253F5" w:rsidRPr="00E253F5">
        <w:rPr>
          <w:b/>
        </w:rPr>
        <w:t>GRAINCOURT d.o.o. "u likvidaciji", Zagreb, Radnička 47</w:t>
      </w:r>
      <w:r w:rsidR="00E253F5">
        <w:rPr>
          <w:b/>
        </w:rPr>
        <w:t>, OIB: 58692226703, MBS: 080611999</w:t>
      </w:r>
      <w:r w:rsidR="00E253F5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</w:t>
      </w:r>
      <w:r w:rsidR="008567E1">
        <w:t xml:space="preserve">likvidator/dužnik </w:t>
      </w:r>
      <w:r w:rsidR="00810D68">
        <w:t xml:space="preserve">Mara Ostojić, Zagreb, </w:t>
      </w:r>
      <w:proofErr w:type="spellStart"/>
      <w:r w:rsidR="00810D68">
        <w:t>Iblerov</w:t>
      </w:r>
      <w:proofErr w:type="spellEnd"/>
      <w:r w:rsidR="00810D68">
        <w:t xml:space="preserve"> trg 2, OIB: 24984103114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</w:p>
    <w:p w:rsidRDefault="00810D68" w:rsidP="00847CB4" w:rsidR="00847CB4">
      <w:pPr>
        <w:ind w:firstLine="720"/>
        <w:jc w:val="both"/>
      </w:pPr>
      <w:r>
        <w:t>3</w:t>
      </w:r>
      <w:r w:rsidR="00847CB4">
        <w:t>.</w:t>
      </w:r>
      <w:r w:rsidR="00847CB4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="00847CB4">
        <w:t>prokazni</w:t>
      </w:r>
      <w:proofErr w:type="spellEnd"/>
      <w:r w:rsidR="00847CB4">
        <w:t xml:space="preserve"> popis imovine).</w:t>
      </w:r>
    </w:p>
    <w:p w:rsidRDefault="00847CB4" w:rsidP="00810D68" w:rsidR="00847CB4">
      <w:pPr>
        <w:jc w:val="both"/>
      </w:pPr>
    </w:p>
    <w:p w:rsidRDefault="00810D68" w:rsidP="00847CB4" w:rsidR="00847CB4">
      <w:pPr>
        <w:ind w:firstLine="720"/>
        <w:jc w:val="both"/>
      </w:pPr>
      <w:r>
        <w:t>4</w:t>
      </w:r>
      <w:r w:rsidR="00847CB4">
        <w:t xml:space="preserve">. </w:t>
      </w:r>
      <w:r w:rsidR="00847CB4">
        <w:tab/>
        <w:t>Za davanje neistinitog ili nepotpunog popisa imovine i obveza (</w:t>
      </w:r>
      <w:proofErr w:type="spellStart"/>
      <w:r w:rsidR="00847CB4">
        <w:t>prokazni</w:t>
      </w:r>
      <w:proofErr w:type="spellEnd"/>
      <w:r w:rsidR="00847CB4">
        <w:t xml:space="preserve"> popis imovine), dužnik odgovara kao za davanje lažnoga iskaza u postupku pred sudom (čl. 17 st. 3 SZ).</w:t>
      </w:r>
    </w:p>
    <w:p w:rsidRDefault="00810D68" w:rsidP="00847CB4" w:rsidR="00810D68">
      <w:pPr>
        <w:ind w:firstLine="720"/>
        <w:jc w:val="both"/>
      </w:pPr>
    </w:p>
    <w:p w:rsidRDefault="00810D68" w:rsidP="00847CB4" w:rsidR="00810D68">
      <w:pPr>
        <w:ind w:firstLine="720"/>
        <w:jc w:val="both"/>
      </w:pPr>
    </w:p>
    <w:p w:rsidRDefault="00810D68" w:rsidP="00847CB4" w:rsidR="00810D68">
      <w:pPr>
        <w:ind w:firstLine="720"/>
        <w:jc w:val="both"/>
      </w:pPr>
    </w:p>
    <w:p w:rsidRDefault="00810D68" w:rsidP="00847CB4" w:rsidR="00810D68">
      <w:pPr>
        <w:ind w:firstLine="720"/>
        <w:jc w:val="both"/>
      </w:pPr>
    </w:p>
    <w:p w:rsidRDefault="00810D68" w:rsidP="00847CB4" w:rsidR="00810D68">
      <w:pPr>
        <w:ind w:firstLine="720"/>
        <w:jc w:val="both"/>
      </w:pPr>
    </w:p>
    <w:p w:rsidRDefault="00810D68" w:rsidP="00810D68" w:rsidR="00810D68">
      <w:pPr>
        <w:jc w:val="right"/>
      </w:pPr>
      <w:r>
        <w:t>Poslovni broj: 6 St-1757/18-3</w:t>
      </w:r>
    </w:p>
    <w:p w:rsidRDefault="00810D68" w:rsidP="00847CB4" w:rsidR="00810D68">
      <w:pPr>
        <w:ind w:firstLine="720"/>
        <w:jc w:val="both"/>
      </w:pPr>
    </w:p>
    <w:p w:rsidRDefault="00810D68" w:rsidP="00847CB4" w:rsidR="00810D68">
      <w:pPr>
        <w:ind w:firstLine="720"/>
        <w:jc w:val="both"/>
      </w:pPr>
    </w:p>
    <w:p w:rsidRDefault="00810D68" w:rsidP="00847CB4" w:rsidR="00847CB4">
      <w:pPr>
        <w:pStyle w:val="Tijeloteksta"/>
        <w:ind w:firstLine="708"/>
        <w:rPr>
          <w:bCs/>
        </w:rPr>
      </w:pPr>
      <w:r>
        <w:t>5</w:t>
      </w:r>
      <w:r w:rsidR="00847CB4">
        <w:t xml:space="preserve">. Poziva se </w:t>
      </w:r>
      <w:r w:rsidR="008567E1">
        <w:t xml:space="preserve">likvidator/dužnik </w:t>
      </w:r>
      <w:r>
        <w:t xml:space="preserve">Mara Ostojić, Zagreb, </w:t>
      </w:r>
      <w:proofErr w:type="spellStart"/>
      <w:r>
        <w:t>Iblerov</w:t>
      </w:r>
      <w:proofErr w:type="spellEnd"/>
      <w:r>
        <w:t xml:space="preserve"> trg 2, OIB: 24984103114</w:t>
      </w:r>
      <w:r w:rsidR="00847CB4"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EF6EA8">
        <w:t>12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67E1" w:rsidP="00DF2A68" w:rsidR="00810D68">
      <w:pPr>
        <w:numPr>
          <w:ilvl w:val="0"/>
          <w:numId w:val="11"/>
        </w:numPr>
        <w:jc w:val="both"/>
      </w:pPr>
      <w:r>
        <w:t xml:space="preserve">likvidator/dužnik </w:t>
      </w:r>
      <w:r w:rsidR="00810D68">
        <w:t xml:space="preserve">Mara Ostojić, Zagreb, </w:t>
      </w:r>
      <w:proofErr w:type="spellStart"/>
      <w:r w:rsidR="00810D68">
        <w:t>Iblerov</w:t>
      </w:r>
      <w:proofErr w:type="spellEnd"/>
      <w:r w:rsidR="00810D68">
        <w:t xml:space="preserve"> trg 2 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EF6EA8">
        <w:t>17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EC1" w:rsidR="00582EC1">
      <w:r>
        <w:separator/>
      </w:r>
    </w:p>
  </w:endnote>
  <w:endnote w:id="0" w:type="continuationSeparator">
    <w:p w:rsidRDefault="00582EC1" w:rsidR="00582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EC1" w:rsidR="00582EC1">
      <w:r>
        <w:separator/>
      </w:r>
    </w:p>
  </w:footnote>
  <w:footnote w:id="0" w:type="continuationSeparator">
    <w:p w:rsidRDefault="00582EC1" w:rsidR="00582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651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3A2C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82EC1"/>
    <w:rsid w:val="005B403D"/>
    <w:rsid w:val="005D1142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E43B6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10D68"/>
    <w:rsid w:val="00833ACB"/>
    <w:rsid w:val="00845777"/>
    <w:rsid w:val="00847CB4"/>
    <w:rsid w:val="0085153E"/>
    <w:rsid w:val="008567E1"/>
    <w:rsid w:val="00857D02"/>
    <w:rsid w:val="00870A6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44B6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B6C93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36A59"/>
    <w:rsid w:val="00C46511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253F5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EF6EA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C2FB3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65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65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5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5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5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65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6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5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5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St-1757/2018</izvorni_sadrzaj>
    <derivirana_varijabla naziv="DomainObject.Predmet.OznakaBroj_1">St-1757/2018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GRAINCOURT d.o.o. u likvidaciji</izvorni_sadrzaj>
    <derivirana_varijabla naziv="DomainObject.Predmet.ProtustrankaFormated_1">  GRAINCOURT d.o.o. u likvidaciji</derivirana_varijabla>
  </DomainObject.Predmet.ProtustrankaFormated>
  <DomainObject.Predmet.ProtustrankaFormatedOIB>
    <izvorni_sadrzaj>  GRAINCOURT d.o.o. u likvidaciji, OIB 58692226703</izvorni_sadrzaj>
    <derivirana_varijabla naziv="DomainObject.Predmet.ProtustrankaFormatedOIB_1">  GRAINCOURT d.o.o. u likvidaciji, OIB 58692226703</derivirana_varijabla>
  </DomainObject.Predmet.ProtustrankaFormatedOIB>
  <DomainObject.Predmet.ProtustrankaFormatedWithAdress>
    <izvorni_sadrzaj> GRAINCOURT d.o.o. u likvidaciji, Radnička cesta 47, 10000 Zagreb</izvorni_sadrzaj>
    <derivirana_varijabla naziv="DomainObject.Predmet.ProtustrankaFormatedWithAdress_1"> GRAINCOURT d.o.o. u likvidaciji, Radnička cesta 47, 10000 Zagreb</derivirana_varijabla>
  </DomainObject.Predmet.ProtustrankaFormatedWithAdress>
  <DomainObject.Predmet.ProtustrankaFormatedWithAdressOIB>
    <izvorni_sadrzaj> GRAINCOURT d.o.o. u likvidaciji, OIB 58692226703, Radnička cesta 47, 10000 Zagreb</izvorni_sadrzaj>
    <derivirana_varijabla naziv="DomainObject.Predmet.ProtustrankaFormatedWithAdressOIB_1"> GRAINCOURT d.o.o. u likvidaciji, OIB 58692226703, Radnička cesta 47, 10000 Zagreb</derivirana_varijabla>
  </DomainObject.Predmet.ProtustrankaFormatedWithAdressOIB>
  <DomainObject.Predmet.ProtustrankaWithAdress>
    <izvorni_sadrzaj>GRAINCOURT d.o.o. u likvidaciji Radnička cesta 47, 10000 Zagreb</izvorni_sadrzaj>
    <derivirana_varijabla naziv="DomainObject.Predmet.ProtustrankaWithAdress_1">GRAINCOURT d.o.o. u likvidaciji Radnička cesta 47, 10000 Zagreb</derivirana_varijabla>
  </DomainObject.Predmet.ProtustrankaWithAdress>
  <DomainObject.Predmet.ProtustrankaWithAdressOIB>
    <izvorni_sadrzaj>GRAINCOURT d.o.o. u likvidaciji, OIB 58692226703, Radnička cesta 47, 10000 Zagreb</izvorni_sadrzaj>
    <derivirana_varijabla naziv="DomainObject.Predmet.ProtustrankaWithAdressOIB_1">GRAINCOURT d.o.o. u likvidaciji, OIB 58692226703, Radnička cesta 47, 10000 Zagreb</derivirana_varijabla>
  </DomainObject.Predmet.ProtustrankaWithAdressOIB>
  <DomainObject.Predmet.ProtustrankaNazivFormated>
    <izvorni_sadrzaj>GRAINCOURT d.o.o. u likvidaciji</izvorni_sadrzaj>
    <derivirana_varijabla naziv="DomainObject.Predmet.ProtustrankaNazivFormated_1">GRAINCOURT d.o.o. u likvidaciji</derivirana_varijabla>
  </DomainObject.Predmet.ProtustrankaNazivFormated>
  <DomainObject.Predmet.ProtustrankaNazivFormatedOIB>
    <izvorni_sadrzaj>GRAINCOURT d.o.o. u likvidaciji, OIB 58692226703</izvorni_sadrzaj>
    <derivirana_varijabla naziv="DomainObject.Predmet.ProtustrankaNazivFormatedOIB_1">GRAINCOURT d.o.o. u likvidaciji, OIB 58692226703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GRAINCOURT d.o.o. u likvidaciji</izvorni_sadrzaj>
    <derivirana_varijabla naziv="DomainObject.Predmet.StrankaFormated_1">  GRAINCOURT d.o.o. u likvidaciji</derivirana_varijabla>
  </DomainObject.Predmet.StrankaFormated>
  <DomainObject.Predmet.StrankaFormatedOIB>
    <izvorni_sadrzaj>  GRAINCOURT d.o.o. u likvidaciji, OIB 58692226703</izvorni_sadrzaj>
    <derivirana_varijabla naziv="DomainObject.Predmet.StrankaFormatedOIB_1">  GRAINCOURT d.o.o. u likvidaciji, OIB 58692226703</derivirana_varijabla>
  </DomainObject.Predmet.StrankaFormatedOIB>
  <DomainObject.Predmet.StrankaFormatedWithAdress>
    <izvorni_sadrzaj> GRAINCOURT d.o.o. u likvidaciji, Radnička cesta 47, 10000 Zagreb</izvorni_sadrzaj>
    <derivirana_varijabla naziv="DomainObject.Predmet.StrankaFormatedWithAdress_1"> GRAINCOURT d.o.o. u likvidaciji, Radnička cesta 47, 10000 Zagreb</derivirana_varijabla>
  </DomainObject.Predmet.StrankaFormatedWithAdress>
  <DomainObject.Predmet.StrankaFormatedWithAdressOIB>
    <izvorni_sadrzaj> GRAINCOURT d.o.o. u likvidaciji, OIB 58692226703, Radnička cesta 47, 10000 Zagreb</izvorni_sadrzaj>
    <derivirana_varijabla naziv="DomainObject.Predmet.StrankaFormatedWithAdressOIB_1"> GRAINCOURT d.o.o. u likvidaciji, OIB 58692226703, Radnička cesta 47, 10000 Zagreb</derivirana_varijabla>
  </DomainObject.Predmet.StrankaFormatedWithAdressOIB>
  <DomainObject.Predmet.StrankaWithAdress>
    <izvorni_sadrzaj>GRAINCOURT d.o.o. u likvidaciji Radnička cesta 47,10000 Zagreb</izvorni_sadrzaj>
    <derivirana_varijabla naziv="DomainObject.Predmet.StrankaWithAdress_1">GRAINCOURT d.o.o. u likvidaciji Radnička cesta 47,10000 Zagreb</derivirana_varijabla>
  </DomainObject.Predmet.StrankaWithAdress>
  <DomainObject.Predmet.StrankaWithAdressOIB>
    <izvorni_sadrzaj>GRAINCOURT d.o.o. u likvidaciji, OIB 58692226703, Radnička cesta 47,10000 Zagreb</izvorni_sadrzaj>
    <derivirana_varijabla naziv="DomainObject.Predmet.StrankaWithAdressOIB_1">GRAINCOURT d.o.o. u likvidaciji, OIB 58692226703, Radnička cesta 47,10000 Zagreb</derivirana_varijabla>
  </DomainObject.Predmet.StrankaWithAdressOIB>
  <DomainObject.Predmet.StrankaNazivFormated>
    <izvorni_sadrzaj>GRAINCOURT d.o.o. u likvidaciji</izvorni_sadrzaj>
    <derivirana_varijabla naziv="DomainObject.Predmet.StrankaNazivFormated_1">GRAINCOURT d.o.o. u likvidaciji</derivirana_varijabla>
  </DomainObject.Predmet.StrankaNazivFormated>
  <DomainObject.Predmet.StrankaNazivFormatedOIB>
    <izvorni_sadrzaj>GRAINCOURT d.o.o. u likvidaciji, OIB 58692226703</izvorni_sadrzaj>
    <derivirana_varijabla naziv="DomainObject.Predmet.StrankaNazivFormatedOIB_1">GRAINCOURT d.o.o. u likvidaciji, OIB 58692226703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GRAINCOURT d.o.o. u likvidaciji</item>
    </izvorni_sadrzaj>
    <derivirana_varijabla naziv="DomainObject.Predmet.StrankaListFormated_1">
      <item>GRAINCOURT d.o.o. u likvidaciji</item>
    </derivirana_varijabla>
  </DomainObject.Predmet.StrankaListFormated>
  <DomainObject.Predmet.StrankaListFormatedOIB>
    <izvorni_sadrzaj>
      <item>GRAINCOURT d.o.o. u likvidaciji, OIB 58692226703</item>
    </izvorni_sadrzaj>
    <derivirana_varijabla naziv="DomainObject.Predmet.StrankaListFormatedOIB_1">
      <item>GRAINCOURT d.o.o. u likvidaciji, OIB 58692226703</item>
    </derivirana_varijabla>
  </DomainObject.Predmet.StrankaListFormatedOIB>
  <DomainObject.Predmet.StrankaListFormatedWithAdress>
    <izvorni_sadrzaj>
      <item>GRAINCOURT d.o.o. u likvidaciji, Radnička cesta 47, 10000 Zagreb</item>
    </izvorni_sadrzaj>
    <derivirana_varijabla naziv="DomainObject.Predmet.StrankaListFormatedWithAdress_1">
      <item>GRAINCOURT d.o.o. u likvidaciji, Radnička cesta 47, 10000 Zagreb</item>
    </derivirana_varijabla>
  </DomainObject.Predmet.StrankaListFormatedWithAdress>
  <DomainObject.Predmet.StrankaListFormatedWithAdressOIB>
    <izvorni_sadrzaj>
      <item>GRAINCOURT d.o.o. u likvidaciji, OIB 58692226703, Radnička cesta 47, 10000 Zagreb</item>
    </izvorni_sadrzaj>
    <derivirana_varijabla naziv="DomainObject.Predmet.StrankaListFormatedWithAdressOIB_1">
      <item>GRAINCOURT d.o.o. u likvidaciji, OIB 58692226703, Radnička cesta 47, 10000 Zagreb</item>
    </derivirana_varijabla>
  </DomainObject.Predmet.StrankaListFormatedWithAdressOIB>
  <DomainObject.Predmet.StrankaListNazivFormated>
    <izvorni_sadrzaj>
      <item>GRAINCOURT d.o.o. u likvidaciji</item>
    </izvorni_sadrzaj>
    <derivirana_varijabla naziv="DomainObject.Predmet.StrankaListNazivFormated_1">
      <item>GRAINCOURT d.o.o. u likvidaciji</item>
    </derivirana_varijabla>
  </DomainObject.Predmet.StrankaListNazivFormated>
  <DomainObject.Predmet.StrankaListNazivFormatedOIB>
    <izvorni_sadrzaj>
      <item>GRAINCOURT d.o.o. u likvidaciji, OIB 58692226703</item>
    </izvorni_sadrzaj>
    <derivirana_varijabla naziv="DomainObject.Predmet.StrankaListNazivFormatedOIB_1">
      <item>GRAINCOURT d.o.o. u likvidaciji, OIB 58692226703</item>
    </derivirana_varijabla>
  </DomainObject.Predmet.StrankaListNazivFormatedOIB>
  <DomainObject.Predmet.ProtuStrankaListFormated>
    <izvorni_sadrzaj>
      <item>GRAINCOURT d.o.o. u likvidaciji</item>
    </izvorni_sadrzaj>
    <derivirana_varijabla naziv="DomainObject.Predmet.ProtuStrankaListFormated_1">
      <item>GRAINCOURT d.o.o. u likvidaciji</item>
    </derivirana_varijabla>
  </DomainObject.Predmet.ProtuStrankaListFormated>
  <DomainObject.Predmet.ProtuStrankaListFormatedOIB>
    <izvorni_sadrzaj>
      <item>GRAINCOURT d.o.o. u likvidaciji, OIB 58692226703</item>
    </izvorni_sadrzaj>
    <derivirana_varijabla naziv="DomainObject.Predmet.ProtuStrankaListFormatedOIB_1">
      <item>GRAINCOURT d.o.o. u likvidaciji, OIB 58692226703</item>
    </derivirana_varijabla>
  </DomainObject.Predmet.ProtuStrankaListFormatedOIB>
  <DomainObject.Predmet.ProtuStrankaListFormatedWithAdress>
    <izvorni_sadrzaj>
      <item>GRAINCOURT d.o.o. u likvidaciji, Radnička cesta 47, 10000 Zagreb</item>
    </izvorni_sadrzaj>
    <derivirana_varijabla naziv="DomainObject.Predmet.ProtuStrankaListFormatedWithAdress_1">
      <item>GRAINCOURT d.o.o. u likvidaciji, Radnička cesta 47, 10000 Zagreb</item>
    </derivirana_varijabla>
  </DomainObject.Predmet.ProtuStrankaListFormatedWithAdress>
  <DomainObject.Predmet.ProtuStrankaListFormatedWithAdressOIB>
    <izvorni_sadrzaj>
      <item>GRAINCOURT d.o.o. u likvidaciji, OIB 58692226703, Radnička cesta 47, 10000 Zagreb</item>
    </izvorni_sadrzaj>
    <derivirana_varijabla naziv="DomainObject.Predmet.ProtuStrankaListFormatedWithAdressOIB_1">
      <item>GRAINCOURT d.o.o. u likvidaciji, OIB 58692226703, Radnička cesta 47, 10000 Zagreb</item>
    </derivirana_varijabla>
  </DomainObject.Predmet.ProtuStrankaListFormatedWithAdressOIB>
  <DomainObject.Predmet.ProtuStrankaListNazivFormated>
    <izvorni_sadrzaj>
      <item>GRAINCOURT d.o.o. u likvidaciji</item>
    </izvorni_sadrzaj>
    <derivirana_varijabla naziv="DomainObject.Predmet.ProtuStrankaListNazivFormated_1">
      <item>GRAINCOURT d.o.o. u likvidaciji</item>
    </derivirana_varijabla>
  </DomainObject.Predmet.ProtuStrankaListNazivFormated>
  <DomainObject.Predmet.ProtuStrankaListNazivFormatedOIB>
    <izvorni_sadrzaj>
      <item>GRAINCOURT d.o.o. u likvidaciji, OIB 58692226703</item>
    </izvorni_sadrzaj>
    <derivirana_varijabla naziv="DomainObject.Predmet.ProtuStrankaListNazivFormatedOIB_1">
      <item>GRAINCOURT d.o.o. u likvidaciji, OIB 58692226703</item>
    </derivirana_varijabla>
  </DomainObject.Predmet.ProtuStrankaListNazivFormatedOIB>
  <DomainObject.Predmet.OstaliListFormated>
    <izvorni_sadrzaj>
      <item>Mara Ostojić</item>
    </izvorni_sadrzaj>
    <derivirana_varijabla naziv="DomainObject.Predmet.OstaliListFormated_1">
      <item>Mara Ostojić</item>
    </derivirana_varijabla>
  </DomainObject.Predmet.OstaliListFormated>
  <DomainObject.Predmet.OstaliListFormatedOIB>
    <izvorni_sadrzaj>
      <item>Mara Ostojić, OIB 24984103114</item>
    </izvorni_sadrzaj>
    <derivirana_varijabla naziv="DomainObject.Predmet.OstaliListFormatedOIB_1">
      <item>Mara Ostojić, OIB 24984103114</item>
    </derivirana_varijabla>
  </DomainObject.Predmet.OstaliListFormatedOIB>
  <DomainObject.Predmet.OstaliListFormatedWithAdress>
    <izvorni_sadrzaj>
      <item>Mara Ostojić, Iblerov Trg 2, 10000 Zagreb</item>
    </izvorni_sadrzaj>
    <derivirana_varijabla naziv="DomainObject.Predmet.OstaliListFormatedWithAdress_1">
      <item>Mara Ostojić, Iblerov Trg 2, 10000 Zagreb</item>
    </derivirana_varijabla>
  </DomainObject.Predmet.OstaliListFormatedWithAdress>
  <DomainObject.Predmet.OstaliListFormatedWithAdressOIB>
    <izvorni_sadrzaj>
      <item>Mara Ostojić, OIB 24984103114, Iblerov Trg 2, 10000 Zagreb</item>
    </izvorni_sadrzaj>
    <derivirana_varijabla naziv="DomainObject.Predmet.OstaliListFormatedWithAdressOIB_1">
      <item>Mara Ostojić, OIB 24984103114, Iblerov Trg 2, 10000 Zagreb</item>
    </derivirana_varijabla>
  </DomainObject.Predmet.OstaliListFormatedWithAdressOIB>
  <DomainObject.Predmet.OstaliListNazivFormated>
    <izvorni_sadrzaj>
      <item>Mara Ostojić</item>
    </izvorni_sadrzaj>
    <derivirana_varijabla naziv="DomainObject.Predmet.OstaliListNazivFormated_1">
      <item>Mara Ostojić</item>
    </derivirana_varijabla>
  </DomainObject.Predmet.OstaliListNazivFormated>
  <DomainObject.Predmet.OstaliListNazivFormatedOIB>
    <izvorni_sadrzaj>
      <item>Mara Ostojić, OIB 24984103114</item>
    </izvorni_sadrzaj>
    <derivirana_varijabla naziv="DomainObject.Predmet.OstaliListNazivFormatedOIB_1">
      <item>Mara Ostojić, OIB 24984103114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GRAINCOURT d.o.o. u likvidaciji</izvorni_sadrzaj>
    <derivirana_varijabla naziv="DomainObject.Predmet.StrankaIDrugi_1">GRAINCOURT d.o.o. u likvidaciji</derivirana_varijabla>
  </DomainObject.Predmet.StrankaIDrugi>
  <DomainObject.Predmet.ProtustrankaIDrugi>
    <izvorni_sadrzaj>GRAINCOURT d.o.o. u likvidaciji</izvorni_sadrzaj>
    <derivirana_varijabla naziv="DomainObject.Predmet.ProtustrankaIDrugi_1">GRAINCOURT d.o.o. u likvidaciji</derivirana_varijabla>
  </DomainObject.Predmet.ProtustrankaIDrugi>
  <DomainObject.Predmet.StrankaIDrugiAdressOIB>
    <izvorni_sadrzaj>GRAINCOURT d.o.o. u likvidaciji, OIB 58692226703, Radnička cesta 47, 10000 Zagreb</izvorni_sadrzaj>
    <derivirana_varijabla naziv="DomainObject.Predmet.StrankaIDrugiAdressOIB_1">GRAINCOURT d.o.o. u likvidaciji, OIB 58692226703, Radnička cesta 47, 10000 Zagreb</derivirana_varijabla>
  </DomainObject.Predmet.StrankaIDrugiAdressOIB>
  <DomainObject.Predmet.ProtustrankaIDrugiAdressOIB>
    <izvorni_sadrzaj>GRAINCOURT d.o.o. u likvidaciji, OIB 58692226703, Radnička cesta 47, 10000 Zagreb</izvorni_sadrzaj>
    <derivirana_varijabla naziv="DomainObject.Predmet.ProtustrankaIDrugiAdressOIB_1">GRAINCOURT d.o.o. u likvidaciji, OIB 58692226703,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GRAINCOURT d.o.o. u likvidaciji</item>
      <item>GRAINCOURT d.o.o. u likvidaciji</item>
      <item>Mara Ostojić</item>
    </izvorni_sadrzaj>
    <derivirana_varijabla naziv="DomainObject.Predmet.SudioniciListNaziv_1">
      <item>GRAINCOURT d.o.o. u likvidaciji</item>
      <item>GRAINCOURT d.o.o. u likvidaciji</item>
      <item>Mara Ostojić</item>
    </derivirana_varijabla>
  </DomainObject.Predmet.SudioniciListNaziv>
  <DomainObject.Predmet.SudioniciListAdressOIB>
    <izvorni_sadrzaj>
      <item>GRAINCOURT d.o.o. u likvidaciji, OIB 58692226703, Radnička cesta 47,10000 Zagreb</item>
      <item>GRAINCOURT d.o.o. u likvidaciji, OIB 58692226703, Radnička cesta 47,10000 Zagreb</item>
      <item>Mara Ostojić, OIB 24984103114, Iblerov Trg 2,10000 Zagreb</item>
    </izvorni_sadrzaj>
    <derivirana_varijabla naziv="DomainObject.Predmet.SudioniciListAdressOIB_1">
      <item>GRAINCOURT d.o.o. u likvidaciji, OIB 58692226703, Radnička cesta 47,10000 Zagreb</item>
      <item>GRAINCOURT d.o.o. u likvidaciji, OIB 58692226703, Radnička cesta 47,10000 Zagreb</item>
      <item>Mara Ostojić, OIB 24984103114, Iblerov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58692226703</item>
      <item>, OIB 58692226703</item>
      <item>, OIB 24984103114</item>
    </izvorni_sadrzaj>
    <derivirana_varijabla naziv="DomainObject.Predmet.SudioniciListNazivOIB_1">
      <item>, OIB 58692226703</item>
      <item>, OIB 58692226703</item>
      <item>, OIB 24984103114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2B6A3-BFDD-4155-B5B9-329BF5276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397</properties:Words>
  <properties:Characters>1970</properties:Characters>
  <properties:Lines>123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2018-12-12T12:58:00Z</dcterms:created>
  <dc:creator>hermanj</dc:creator>
  <cp:lastModifiedBy>Danijela Sekulić</cp:lastModifiedBy>
  <cp:lastPrinted>2018-12-12T12:57:00Z</cp:lastPrinted>
  <dcterms:modified xmlns:xsi="http://www.w3.org/2001/XMLSchema-instance" xsi:type="dcterms:W3CDTF">2018-12-12T12:58:00Z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(BEZ IZVJEŠĆA+1.000 + ARHIVA-LIKVIDATOR.docx)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