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78cc" w14:paraId="70978c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1B4BDE">
        <w:rPr>
          <w:rFonts w:cs="Times New Roman" w:hAnsi="Times New Roman" w:ascii="Times New Roman"/>
          <w:b w:val="false"/>
          <w:sz w:val="24"/>
          <w:szCs w:val="24"/>
        </w:rPr>
        <w:t>1533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1B4BDE">
        <w:t>EKO VRELO SOKOVI d.o.o., Zagreb, Gramača 8a, OIB: 60798982257,</w:t>
      </w:r>
      <w:r w:rsidR="00C7419C" w:rsidRPr="00C7419C">
        <w:t xml:space="preserve"> za otvaranje stečajnog postupka nad dužnikom</w:t>
      </w:r>
      <w:r w:rsidR="002372CB">
        <w:t xml:space="preserve"> </w:t>
      </w:r>
      <w:r w:rsidR="001B4BDE">
        <w:t>EKO VRELO SOKOVI d.o.o., Zagreb, Gramača 8a, OIB: 60798982257</w:t>
      </w:r>
      <w:r w:rsidR="00CE4298">
        <w:t>,</w:t>
      </w:r>
      <w:r w:rsidR="00F32EC9">
        <w:t xml:space="preserve"> </w:t>
      </w:r>
      <w:r w:rsidR="00856560">
        <w:t>7. prosinca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1B4BDE">
        <w:t>EKO VRELO SOKOVI d.o.o., Zagreb, Gramača 8a, OIB: 60798982257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1B4BDE">
        <w:t xml:space="preserve">ama </w:t>
      </w:r>
      <w:r w:rsidR="00740757">
        <w:t>ovlašten</w:t>
      </w:r>
      <w:r w:rsidR="001B4BDE">
        <w:t>im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1B4BDE">
        <w:t>EKO VRELO SOKOVI d.o.o., Zagreb, Gramača 8a, OIB: 60798982257, Kristianu Lesaru, Zagreb, Ulica Milislava Demerca 12, OIB: 44317966401, i Tobiasu Lesaru, Zagreb, Demercova 12, OIB: 85117825740</w:t>
      </w:r>
      <w:r w:rsidR="00FA009C">
        <w:t>,</w:t>
      </w:r>
      <w:r w:rsidR="00924DF6">
        <w:t xml:space="preserve"> </w:t>
      </w:r>
      <w:r w:rsidRPr="002365A1">
        <w:t>da u roku 8 dana dostav</w:t>
      </w:r>
      <w:r w:rsidR="001B4BDE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1B4BDE">
        <w:t>e</w:t>
      </w:r>
      <w:r>
        <w:t xml:space="preserve"> ovlašten</w:t>
      </w:r>
      <w:r w:rsidR="001B4BDE">
        <w:t>e</w:t>
      </w:r>
      <w:r w:rsidR="00E22F68">
        <w:t>a</w:t>
      </w:r>
      <w:r>
        <w:t xml:space="preserve"> za zastupanje dužnika u roku iz točke I. ovog zaključka ne dostav</w:t>
      </w:r>
      <w:r w:rsidR="001B4BDE">
        <w:t>e</w:t>
      </w:r>
      <w:r>
        <w:t xml:space="preserve"> popis imovine i obveza dužnika, sud će odrediti saslušanje osob</w:t>
      </w:r>
      <w:r w:rsidR="001B4BDE">
        <w:t>a</w:t>
      </w:r>
      <w:r w:rsidR="002372CB">
        <w:t xml:space="preserve"> ovlašten</w:t>
      </w:r>
      <w:r w:rsidR="001B4BDE">
        <w:t>ih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1B4BDE">
        <w:t xml:space="preserve">ama </w:t>
      </w:r>
      <w:r>
        <w:t>ovlašten</w:t>
      </w:r>
      <w:r w:rsidR="001B4BDE">
        <w:t>im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1B4BDE">
        <w:t>ih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1B4BDE">
        <w:t>e</w:t>
      </w:r>
      <w:r w:rsidR="002372CB">
        <w:t xml:space="preserve"> ovlašten</w:t>
      </w:r>
      <w:r w:rsidR="001B4BDE">
        <w:t>e</w:t>
      </w:r>
      <w:r>
        <w:t xml:space="preserve"> za zastupanje dužnika po zakonu odgovara vjerovnicima osobno za naknadu štete koju</w:t>
      </w:r>
      <w:r w:rsidR="001B4BDE">
        <w:t xml:space="preserve"> su</w:t>
      </w:r>
      <w:r w:rsidR="002372CB">
        <w:t xml:space="preserve"> im </w:t>
      </w:r>
      <w:r>
        <w:t>prouzročil</w:t>
      </w:r>
      <w:r w:rsidR="001B4BDE">
        <w:t>i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856560">
        <w:rPr>
          <w:b/>
        </w:rPr>
        <w:t>7. veljače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D2251B">
        <w:rPr>
          <w:b/>
        </w:rPr>
        <w:t>10,</w:t>
      </w:r>
      <w:r w:rsidR="001B4BDE">
        <w:rPr>
          <w:b/>
        </w:rPr>
        <w:t>30</w:t>
      </w:r>
      <w:r w:rsidR="00A13EE1">
        <w:rPr>
          <w:b/>
        </w:rPr>
        <w:t xml:space="preserve"> </w:t>
      </w:r>
      <w:r w:rsidR="00607035">
        <w:rPr>
          <w:b/>
        </w:rPr>
        <w:t>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1B4BDE">
        <w:t>e</w:t>
      </w:r>
      <w:r w:rsidR="002372CB">
        <w:t xml:space="preserve"> ovlašten</w:t>
      </w:r>
      <w:r w:rsidR="001B4BDE">
        <w:t>e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1B4BDE">
        <w:t>Dužnik EKO VRELO SOKOVI d.o.o., Zagreb, Gramača 8a, OIB: 60798982257</w:t>
      </w:r>
      <w:r w:rsidR="00607035">
        <w:t xml:space="preserve">, </w:t>
      </w:r>
      <w:r w:rsidR="00D83310">
        <w:t xml:space="preserve"> je  </w:t>
      </w:r>
      <w:r w:rsidR="001B4BDE">
        <w:t>17. svibnja</w:t>
      </w:r>
      <w:r w:rsidR="009E4EB6">
        <w:t xml:space="preserve"> 2017</w:t>
      </w:r>
      <w:r w:rsidR="00D83310">
        <w:t>.</w:t>
      </w:r>
      <w:r w:rsidR="001B4BDE">
        <w:t xml:space="preserve"> podnio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1B4BDE">
        <w:t>EKO VRELO SOKOVI d.o.o., Zagreb, Gramača 8a, OIB: 60798982257</w:t>
      </w:r>
      <w:r w:rsidR="00A13EE1">
        <w:t>,</w:t>
      </w:r>
      <w:r w:rsidR="00775E54">
        <w:t xml:space="preserve"> </w:t>
      </w:r>
      <w:r w:rsidR="004702FA">
        <w:t>temeljem čl</w:t>
      </w:r>
      <w:r w:rsidR="00F32EC9">
        <w:t xml:space="preserve">. </w:t>
      </w:r>
      <w:r w:rsidR="001B4BDE">
        <w:t>109. st. 1.</w:t>
      </w:r>
      <w:r w:rsidR="004702FA">
        <w:t xml:space="preserve"> Stečajnog zakona (Narodne novine broj 71/15, dalje:SZ), s obzirom da dužnik ima evidentirane neizvršene osnove za plaćanje u neprekinutom razdoblju duljem od </w:t>
      </w:r>
      <w:r w:rsidR="001B4BDE">
        <w:t>60</w:t>
      </w:r>
      <w:r w:rsidR="004702FA">
        <w:t xml:space="preserve">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56560">
        <w:t>7. prosinca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A9E" w:rsidR="00327A9E">
      <w:r>
        <w:separator/>
      </w:r>
    </w:p>
  </w:endnote>
  <w:endnote w:id="0" w:type="continuationSeparator">
    <w:p w:rsidRDefault="00327A9E" w:rsidR="00327A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A9E" w:rsidR="00327A9E">
      <w:r>
        <w:separator/>
      </w:r>
    </w:p>
  </w:footnote>
  <w:footnote w:id="0" w:type="continuationSeparator">
    <w:p w:rsidRDefault="00327A9E" w:rsidR="00327A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F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1B4BDE">
      <w:rPr>
        <w:rFonts w:hAnsi="Verdana" w:ascii="Verdana"/>
        <w:b w:val="false"/>
        <w:sz w:val="24"/>
        <w:szCs w:val="24"/>
      </w:rPr>
      <w:t>1533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B4BDE"/>
    <w:rsid w:val="001C4F47"/>
    <w:rsid w:val="001D6B0D"/>
    <w:rsid w:val="001E5168"/>
    <w:rsid w:val="001F779E"/>
    <w:rsid w:val="0022013D"/>
    <w:rsid w:val="002365A1"/>
    <w:rsid w:val="002372CB"/>
    <w:rsid w:val="002467A7"/>
    <w:rsid w:val="00283EB7"/>
    <w:rsid w:val="0028452C"/>
    <w:rsid w:val="002B2DD7"/>
    <w:rsid w:val="002B565F"/>
    <w:rsid w:val="002C4255"/>
    <w:rsid w:val="002C5A29"/>
    <w:rsid w:val="002D3D0F"/>
    <w:rsid w:val="002E1DB1"/>
    <w:rsid w:val="002E5C4F"/>
    <w:rsid w:val="002F3E18"/>
    <w:rsid w:val="002F5B80"/>
    <w:rsid w:val="00306C91"/>
    <w:rsid w:val="003129D9"/>
    <w:rsid w:val="00327A9E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7013AA"/>
    <w:rsid w:val="00704CD9"/>
    <w:rsid w:val="00717F33"/>
    <w:rsid w:val="00740757"/>
    <w:rsid w:val="0074507B"/>
    <w:rsid w:val="00746BA2"/>
    <w:rsid w:val="00761C9C"/>
    <w:rsid w:val="00775E54"/>
    <w:rsid w:val="007B6C74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13EE1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279E1"/>
    <w:rsid w:val="00B63ABA"/>
    <w:rsid w:val="00B6425F"/>
    <w:rsid w:val="00B65B21"/>
    <w:rsid w:val="00B81F47"/>
    <w:rsid w:val="00B918B5"/>
    <w:rsid w:val="00B924A5"/>
    <w:rsid w:val="00B96079"/>
    <w:rsid w:val="00BB1920"/>
    <w:rsid w:val="00BE33A5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2251B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32EC9"/>
    <w:rsid w:val="00F53103"/>
    <w:rsid w:val="00F57EAB"/>
    <w:rsid w:val="00F60C93"/>
    <w:rsid w:val="00F65F88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4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F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F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F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F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4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F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F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F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F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St-1533/2017</izvorni_sadrzaj>
    <derivirana_varijabla naziv="DomainObject.Predmet.OznakaBroj_1">St-1533/2017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VRELO SOKOVI d.o.o. zastupanog po punomoćniku Kristian Lesar; Tobijas Lesar</izvorni_sadrzaj>
    <derivirana_varijabla naziv="DomainObject.Predmet.ProtustrankaFormated_1">  EKO VRELO SOKOVI d.o.o. zastupanog po punomoćniku Kristian Lesar; Tobijas Lesar</derivirana_varijabla>
  </DomainObject.Predmet.ProtustrankaFormated>
  <DomainObject.Predmet.ProtustrankaFormatedOIB>
    <izvorni_sadrzaj>  EKO VRELO SOKOVI d.o.o., OIB 60798982257 zastupanog po punomoćniku Kristian Lesar; Tobijas Lesar</izvorni_sadrzaj>
    <derivirana_varijabla naziv="DomainObject.Predmet.ProtustrankaFormatedOIB_1">  EKO VRELO SOKOVI d.o.o., OIB 60798982257 zastupanog po punomoćniku Kristian Lesar; Tobijas Lesar</derivirana_varijabla>
  </DomainObject.Predmet.ProtustrankaFormatedOIB>
  <DomainObject.Predmet.ProtustrankaFormatedWithAdress>
    <izvorni_sadrzaj> EKO VRELO SOKOVI d.o.o., Gramača 8A, 10000 Zagreb zastupanog po punomoćniku Kristian Lesar; Tobijas Lesar</izvorni_sadrzaj>
    <derivirana_varijabla naziv="DomainObject.Predmet.ProtustrankaFormatedWithAdress_1"> EKO VRELO SOKOVI d.o.o., Gramača 8A, 10000 Zagreb zastupanog po punomoćniku Kristian Lesar; Tobijas Lesar</derivirana_varijabla>
  </DomainObject.Predmet.ProtustrankaFormatedWithAdress>
  <DomainObject.Predmet.ProtustrankaFormatedWithAdressOIB>
    <izvorni_sadrzaj> EKO VRELO SOKOVI d.o.o., OIB 60798982257, Gramača 8A, 10000 Zagreb zastupanog po punomoćniku Kristian Lesar; Tobijas Lesar</izvorni_sadrzaj>
    <derivirana_varijabla naziv="DomainObject.Predmet.ProtustrankaFormatedWithAdressOIB_1"> EKO VRELO SOKOVI d.o.o., OIB 60798982257, Gramača 8A, 10000 Zagreb zastupanog po punomoćniku Kristian Lesar; Tobijas Lesar</derivirana_varijabla>
  </DomainObject.Predmet.ProtustrankaFormatedWithAdressOIB>
  <DomainObject.Predmet.ProtustrankaWithAdress>
    <izvorni_sadrzaj>EKO VRELO SOKOVI d.o.o. Gramača 8A, 10000 Zagreb</izvorni_sadrzaj>
    <derivirana_varijabla naziv="DomainObject.Predmet.ProtustrankaWithAdress_1">EKO VRELO SOKOVI d.o.o. Gramača 8A, 10000 Zagreb</derivirana_varijabla>
  </DomainObject.Predmet.ProtustrankaWithAdress>
  <DomainObject.Predmet.ProtustrankaWithAdressOIB>
    <izvorni_sadrzaj>EKO VRELO SOKOVI d.o.o., OIB 60798982257, Gramača 8A, 10000 Zagreb</izvorni_sadrzaj>
    <derivirana_varijabla naziv="DomainObject.Predmet.ProtustrankaWithAdressOIB_1">EKO VRELO SOKOVI d.o.o., OIB 60798982257, Gramača 8A, 10000 Zagreb</derivirana_varijabla>
  </DomainObject.Predmet.ProtustrankaWithAdressOIB>
  <DomainObject.Predmet.ProtustrankaNazivFormated>
    <izvorni_sadrzaj>EKO VRELO SOKOVI d.o.o.</izvorni_sadrzaj>
    <derivirana_varijabla naziv="DomainObject.Predmet.ProtustrankaNazivFormated_1">EKO VRELO SOKOVI d.o.o.</derivirana_varijabla>
  </DomainObject.Predmet.ProtustrankaNazivFormated>
  <DomainObject.Predmet.ProtustrankaNazivFormatedOIB>
    <izvorni_sadrzaj>EKO VRELO SOKOVI d.o.o., OIB 60798982257</izvorni_sadrzaj>
    <derivirana_varijabla naziv="DomainObject.Predmet.ProtustrankaNazivFormatedOIB_1">EKO VRELO SOKOVI d.o.o., OIB 60798982257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VRELO SOKOVI d.o.o.; Kristian Lesar</izvorni_sadrzaj>
    <derivirana_varijabla naziv="DomainObject.Predmet.StrankaFormated_1">  EKO VRELO SOKOVI d.o.o.; Kristian Lesar</derivirana_varijabla>
  </DomainObject.Predmet.StrankaFormated>
  <DomainObject.Predmet.StrankaFormatedOIB>
    <izvorni_sadrzaj>  EKO VRELO SOKOVI d.o.o., OIB 60798982257; Kristian Lesar, OIB 44317966401</izvorni_sadrzaj>
    <derivirana_varijabla naziv="DomainObject.Predmet.StrankaFormatedOIB_1">  EKO VRELO SOKOVI d.o.o., OIB 60798982257; Kristian Lesar, OIB 44317966401</derivirana_varijabla>
  </DomainObject.Predmet.StrankaFormatedOIB>
  <DomainObject.Predmet.StrankaFormatedWithAdress>
    <izvorni_sadrzaj> EKO VRELO SOKOVI d.o.o., Gramača 8A, 10000 Zagreb; Kristian Lesar, Ulica Milislava Demerca 12, 10000 Zagreb</izvorni_sadrzaj>
    <derivirana_varijabla naziv="DomainObject.Predmet.StrankaFormatedWithAdress_1"> EKO VRELO SOKOVI d.o.o., Gramača 8A, 10000 Zagreb; Kristian Lesar, Ulica Milislava Demerca 12, 10000 Zagreb</derivirana_varijabla>
  </DomainObject.Predmet.StrankaFormatedWithAdress>
  <DomainObject.Predmet.StrankaFormatedWithAdressOIB>
    <izvorni_sadrzaj> EKO VRELO SOKOVI d.o.o., OIB 60798982257, Gramača 8A, 10000 Zagreb; Kristian Lesar, OIB 44317966401, Ulica Milislava Demerca 12, 10000 Zagreb</izvorni_sadrzaj>
    <derivirana_varijabla naziv="DomainObject.Predmet.StrankaFormatedWithAdressOIB_1"> EKO VRELO SOKOVI d.o.o., OIB 60798982257, Gramača 8A, 10000 Zagreb; Kristian Lesar, OIB 44317966401, Ulica Milislava Demerca 12, 10000 Zagreb</derivirana_varijabla>
  </DomainObject.Predmet.StrankaFormatedWithAdressOIB>
  <DomainObject.Predmet.StrankaWithAdress>
    <izvorni_sadrzaj>EKO VRELO SOKOVI d.o.o. Gramača 8A,10000 Zagreb,Kristian Lesar Ulica Milislava Demerca 12,10000 Zagreb</izvorni_sadrzaj>
    <derivirana_varijabla naziv="DomainObject.Predmet.StrankaWithAdress_1">EKO VRELO SOKOVI d.o.o. Gramača 8A,10000 Zagreb,Kristian Lesar Ulica Milislava Demerca 12,10000 Zagreb</derivirana_varijabla>
  </DomainObject.Predmet.StrankaWithAdress>
  <DomainObject.Predmet.StrankaWithAdressOIB>
    <izvorni_sadrzaj>EKO VRELO SOKOVI d.o.o., OIB 60798982257, Gramača 8A,10000 Zagreb,Kristian Lesar, OIB 44317966401, Ulica Milislava Demerca 12,10000 Zagreb</izvorni_sadrzaj>
    <derivirana_varijabla naziv="DomainObject.Predmet.StrankaWithAdressOIB_1">EKO VRELO SOKOVI d.o.o., OIB 60798982257, Gramača 8A,10000 Zagreb,Kristian Lesar, OIB 44317966401, Ulica Milislava Demerca 12,10000 Zagreb</derivirana_varijabla>
  </DomainObject.Predmet.StrankaWithAdressOIB>
  <DomainObject.Predmet.StrankaNazivFormated>
    <izvorni_sadrzaj>EKO VRELO SOKOVI d.o.o.,Kristian Lesar</izvorni_sadrzaj>
    <derivirana_varijabla naziv="DomainObject.Predmet.StrankaNazivFormated_1">EKO VRELO SOKOVI d.o.o.,Kristian Lesar</derivirana_varijabla>
  </DomainObject.Predmet.StrankaNazivFormated>
  <DomainObject.Predmet.StrankaNazivFormatedOIB>
    <izvorni_sadrzaj>EKO VRELO SOKOVI d.o.o., OIB 60798982257,Kristian Lesar, OIB 44317966401</izvorni_sadrzaj>
    <derivirana_varijabla naziv="DomainObject.Predmet.StrankaNazivFormatedOIB_1">EKO VRELO SOKOVI d.o.o., OIB 60798982257,Kristian Lesar, OIB 44317966401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EKO VRELO SOKOVI d.o.o.</item>
      <item>Kristian Lesar</item>
    </izvorni_sadrzaj>
    <derivirana_varijabla naziv="DomainObject.Predmet.StrankaListFormated_1">
      <item>EKO VRELO SOKOVI d.o.o.</item>
      <item>Kristian Lesar</item>
    </derivirana_varijabla>
  </DomainObject.Predmet.StrankaListFormated>
  <DomainObject.Predmet.StrankaListFormatedOIB>
    <izvorni_sadrzaj>
      <item>EKO VRELO SOKOVI d.o.o., OIB 60798982257</item>
      <item>Kristian Lesar, OIB 44317966401</item>
    </izvorni_sadrzaj>
    <derivirana_varijabla naziv="DomainObject.Predmet.StrankaListFormatedOIB_1">
      <item>EKO VRELO SOKOVI d.o.o., OIB 60798982257</item>
      <item>Kristian Lesar, OIB 44317966401</item>
    </derivirana_varijabla>
  </DomainObject.Predmet.StrankaListFormatedOIB>
  <DomainObject.Predmet.StrankaListFormatedWithAdress>
    <izvorni_sadrzaj>
      <item>EKO VRELO SOKOVI d.o.o., Gramača 8A, 10000 Zagreb</item>
      <item>Kristian Lesar, Ulica Milislava Demerca 12, 10000 Zagreb</item>
    </izvorni_sadrzaj>
    <derivirana_varijabla naziv="DomainObject.Predmet.StrankaListFormatedWithAdress_1">
      <item>EKO VRELO SOKOVI d.o.o., Gramača 8A, 10000 Zagreb</item>
      <item>Kristian Lesar, Ulica Milislava Demerca 12, 10000 Zagreb</item>
    </derivirana_varijabla>
  </DomainObject.Predmet.StrankaListFormatedWithAdress>
  <DomainObject.Predmet.StrankaListFormatedWithAdressOIB>
    <izvorni_sadrzaj>
      <item>EKO VRELO SOKOVI d.o.o., OIB 60798982257, Gramača 8A, 10000 Zagreb</item>
      <item>Kristian Lesar, OIB 44317966401, Ulica Milislava Demerca 12, 10000 Zagreb</item>
    </izvorni_sadrzaj>
    <derivirana_varijabla naziv="DomainObject.Predmet.StrankaListFormatedWithAdressOIB_1">
      <item>EKO VRELO SOKOVI d.o.o., OIB 60798982257, Gramača 8A, 10000 Zagreb</item>
      <item>Kristian Lesar, OIB 44317966401, Ulica Milislava Demerca 12, 10000 Zagreb</item>
    </derivirana_varijabla>
  </DomainObject.Predmet.StrankaListFormatedWithAdressOIB>
  <DomainObject.Predmet.StrankaListNazivFormated>
    <izvorni_sadrzaj>
      <item>EKO VRELO SOKOVI d.o.o.</item>
      <item>Kristian Lesar</item>
    </izvorni_sadrzaj>
    <derivirana_varijabla naziv="DomainObject.Predmet.StrankaListNazivFormated_1">
      <item>EKO VRELO SOKOVI d.o.o.</item>
      <item>Kristian Lesar</item>
    </derivirana_varijabla>
  </DomainObject.Predmet.StrankaListNazivFormated>
  <DomainObject.Predmet.StrankaListNazivFormatedOIB>
    <izvorni_sadrzaj>
      <item>EKO VRELO SOKOVI d.o.o., OIB 60798982257</item>
      <item>Kristian Lesar, OIB 44317966401</item>
    </izvorni_sadrzaj>
    <derivirana_varijabla naziv="DomainObject.Predmet.StrankaListNazivFormatedOIB_1">
      <item>EKO VRELO SOKOVI d.o.o., OIB 60798982257</item>
      <item>Kristian Lesar, OIB 44317966401</item>
    </derivirana_varijabla>
  </DomainObject.Predmet.StrankaListNazivFormatedOIB>
  <DomainObject.Predmet.ProtuStrankaListFormated>
    <izvorni_sadrzaj>
      <item>EKO VRELO SOKOVI d.o.o. zastupanog po punomoćniku Kristian Lesar; Tobijas Lesar</item>
    </izvorni_sadrzaj>
    <derivirana_varijabla naziv="DomainObject.Predmet.ProtuStrankaListFormated_1">
      <item>EKO VRELO SOKOVI d.o.o. zastupanog po punomoćniku Kristian Lesar; Tobijas Lesar</item>
    </derivirana_varijabla>
  </DomainObject.Predmet.ProtuStrankaListFormated>
  <DomainObject.Predmet.ProtuStrankaListFormatedOIB>
    <izvorni_sadrzaj>
      <item>EKO VRELO SOKOVI d.o.o., OIB 60798982257 zastupanog po punomoćniku Kristian Lesar; Tobijas Lesar</item>
    </izvorni_sadrzaj>
    <derivirana_varijabla naziv="DomainObject.Predmet.ProtuStrankaListFormatedOIB_1">
      <item>EKO VRELO SOKOVI d.o.o., OIB 60798982257 zastupanog po punomoćniku Kristian Lesar; Tobijas Lesar</item>
    </derivirana_varijabla>
  </DomainObject.Predmet.ProtuStrankaListFormatedOIB>
  <DomainObject.Predmet.ProtuStrankaListFormatedWithAdress>
    <izvorni_sadrzaj>
      <item>EKO VRELO SOKOVI d.o.o., Gramača 8A, 10000 Zagreb zastupanog po punomoćniku Kristian Lesar; Tobijas Lesar</item>
    </izvorni_sadrzaj>
    <derivirana_varijabla naziv="DomainObject.Predmet.ProtuStrankaListFormatedWithAdress_1">
      <item>EKO VRELO SOKOVI d.o.o., Gramača 8A, 10000 Zagreb zastupanog po punomoćniku Kristian Lesar; Tobijas Lesar</item>
    </derivirana_varijabla>
  </DomainObject.Predmet.ProtuStrankaListFormatedWithAdress>
  <DomainObject.Predmet.ProtuStrankaListFormatedWithAdressOIB>
    <izvorni_sadrzaj>
      <item>EKO VRELO SOKOVI d.o.o., OIB 60798982257, Gramača 8A, 10000 Zagreb zastupanog po punomoćniku Kristian Lesar; Tobijas Lesar</item>
    </izvorni_sadrzaj>
    <derivirana_varijabla naziv="DomainObject.Predmet.ProtuStrankaListFormatedWithAdressOIB_1">
      <item>EKO VRELO SOKOVI d.o.o., OIB 60798982257, Gramača 8A, 10000 Zagreb zastupanog po punomoćniku Kristian Lesar; Tobijas Lesar</item>
    </derivirana_varijabla>
  </DomainObject.Predmet.ProtuStrankaListFormatedWithAdressOIB>
  <DomainObject.Predmet.ProtuStrankaListNazivFormated>
    <izvorni_sadrzaj>
      <item>EKO VRELO SOKOVI d.o.o.</item>
    </izvorni_sadrzaj>
    <derivirana_varijabla naziv="DomainObject.Predmet.ProtuStrankaListNazivFormated_1">
      <item>EKO VRELO SOKOVI d.o.o.</item>
    </derivirana_varijabla>
  </DomainObject.Predmet.ProtuStrankaListNazivFormated>
  <DomainObject.Predmet.ProtuStrankaListNazivFormatedOIB>
    <izvorni_sadrzaj>
      <item>EKO VRELO SOKOVI d.o.o., OIB 60798982257</item>
    </izvorni_sadrzaj>
    <derivirana_varijabla naziv="DomainObject.Predmet.ProtuStrankaListNazivFormatedOIB_1">
      <item>EKO VRELO SOKOVI d.o.o., OIB 60798982257</item>
    </derivirana_varijabla>
  </DomainObject.Predmet.ProtuStrankaListNazivFormatedOIB>
  <DomainObject.Predmet.OstaliListFormated>
    <izvorni_sadrzaj>
      <item>Kristian Lesar punomoćnik sudionika u postupku EKO VRELO SOKOVI d.o.o.</item>
      <item>Tobijas Lesar punomoćnik sudionika u postupku EKO VRELO SOKOVI d.o.o.</item>
    </izvorni_sadrzaj>
    <derivirana_varijabla naziv="DomainObject.Predmet.OstaliListFormated_1">
      <item>Kristian Lesar punomoćnik sudionika u postupku EKO VRELO SOKOVI d.o.o.</item>
      <item>Tobijas Lesar punomoćnik sudionika u postupku EKO VRELO SOKOVI d.o.o.</item>
    </derivirana_varijabla>
  </DomainObject.Predmet.OstaliListFormated>
  <DomainObject.Predmet.OstaliListFormatedOIB>
    <izvorni_sadrzaj>
      <item>Kristian Lesar, OIB 44317966401 punomoćnik sudionika u postupku EKO VRELO SOKOVI d.o.o.</item>
      <item>Tobijas Lesar, OIB 85117825740 punomoćnik sudionika u postupku EKO VRELO SOKOVI d.o.o.</item>
    </izvorni_sadrzaj>
    <derivirana_varijabla naziv="DomainObject.Predmet.OstaliListFormatedOIB_1">
      <item>Kristian Lesar, OIB 44317966401 punomoćnik sudionika u postupku EKO VRELO SOKOVI d.o.o.</item>
      <item>Tobijas Lesar, OIB 85117825740 punomoćnik sudionika u postupku EKO VRELO SOKOVI d.o.o.</item>
    </derivirana_varijabla>
  </DomainObject.Predmet.OstaliListFormatedOIB>
  <DomainObject.Predmet.OstaliListFormatedWithAdress>
    <izvorni_sadrzaj>
      <item>Kristian Lesar, Ulica Milislava Demerca 12, 10000 Zagreb punomoćnik sudionika u postupku EKO VRELO SOKOVI d.o.o.</item>
      <item>Tobijas Lesar, Demercova 12, 10000 Zagreb punomoćnik sudionika u postupku EKO VRELO SOKOVI d.o.o.</item>
    </izvorni_sadrzaj>
    <derivirana_varijabla naziv="DomainObject.Predmet.OstaliListFormatedWithAdress_1">
      <item>Kristian Lesar, Ulica Milislava Demerca 12, 10000 Zagreb punomoćnik sudionika u postupku EKO VRELO SOKOVI d.o.o.</item>
      <item>Tobijas Lesar, Demercova 12, 10000 Zagreb punomoćnik sudionika u postupku EKO VRELO SOKOVI d.o.o.</item>
    </derivirana_varijabla>
  </DomainObject.Predmet.OstaliListFormatedWithAdress>
  <DomainObject.Predmet.OstaliListFormatedWithAdressOIB>
    <izvorni_sadrzaj>
      <item>Kristian Lesar, OIB 44317966401, Ulica Milislava Demerca 12, 10000 Zagreb punomoćnik sudionika u postupku EKO VRELO SOKOVI d.o.o.</item>
      <item>Tobijas Lesar, OIB 85117825740, Demercova 12, 10000 Zagreb punomoćnik sudionika u postupku EKO VRELO SOKOVI d.o.o.</item>
    </izvorni_sadrzaj>
    <derivirana_varijabla naziv="DomainObject.Predmet.OstaliListFormatedWithAdressOIB_1">
      <item>Kristian Lesar, OIB 44317966401, Ulica Milislava Demerca 12, 10000 Zagreb punomoćnik sudionika u postupku EKO VRELO SOKOVI d.o.o.</item>
      <item>Tobijas Lesar, OIB 85117825740, Demercova 12, 10000 Zagreb punomoćnik sudionika u postupku EKO VRELO SOKOVI d.o.o.</item>
    </derivirana_varijabla>
  </DomainObject.Predmet.OstaliListFormatedWithAdressOIB>
  <DomainObject.Predmet.OstaliListNazivFormated>
    <izvorni_sadrzaj>
      <item>Kristian Lesar</item>
      <item>Tobijas Lesar</item>
    </izvorni_sadrzaj>
    <derivirana_varijabla naziv="DomainObject.Predmet.OstaliListNazivFormated_1">
      <item>Kristian Lesar</item>
      <item>Tobijas Lesar</item>
    </derivirana_varijabla>
  </DomainObject.Predmet.OstaliListNazivFormated>
  <DomainObject.Predmet.OstaliListNazivFormatedOIB>
    <izvorni_sadrzaj>
      <item>Kristian Lesar, OIB 44317966401</item>
      <item>Tobijas Lesar, OIB 85117825740</item>
    </izvorni_sadrzaj>
    <derivirana_varijabla naziv="DomainObject.Predmet.OstaliListNazivFormatedOIB_1">
      <item>Kristian Lesar, OIB 44317966401</item>
      <item>Tobijas Lesar, OIB 85117825740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VRELO SOKOVI d.o.o. i dr.</izvorni_sadrzaj>
    <derivirana_varijabla naziv="DomainObject.Predmet.StrankaIDrugi_1">EKO VRELO SOKOVI d.o.o. i dr.</derivirana_varijabla>
  </DomainObject.Predmet.StrankaIDrugi>
  <DomainObject.Predmet.ProtustrankaIDrugi>
    <izvorni_sadrzaj>EKO VRELO SOKOVI d.o.o.</izvorni_sadrzaj>
    <derivirana_varijabla naziv="DomainObject.Predmet.ProtustrankaIDrugi_1">EKO VRELO SOKOVI d.o.o.</derivirana_varijabla>
  </DomainObject.Predmet.ProtustrankaIDrugi>
  <DomainObject.Predmet.StrankaIDrugiAdressOIB>
    <izvorni_sadrzaj>EKO VRELO SOKOVI d.o.o., OIB 60798982257, Gramača 8A, 10000 Zagreb i dr.</izvorni_sadrzaj>
    <derivirana_varijabla naziv="DomainObject.Predmet.StrankaIDrugiAdressOIB_1">EKO VRELO SOKOVI d.o.o., OIB 60798982257, Gramača 8A, 10000 Zagreb i dr.</derivirana_varijabla>
  </DomainObject.Predmet.StrankaIDrugiAdressOIB>
  <DomainObject.Predmet.ProtustrankaIDrugiAdressOIB>
    <izvorni_sadrzaj>EKO VRELO SOKOVI d.o.o., OIB 60798982257, Gramača 8A, 10000 Zagreb</izvorni_sadrzaj>
    <derivirana_varijabla naziv="DomainObject.Predmet.ProtustrankaIDrugiAdressOIB_1">EKO VRELO SOKOVI d.o.o., OIB 60798982257, Gramača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VRELO SOKOVI d.o.o.</item>
      <item>EKO VRELO SOKOVI d.o.o.</item>
      <item>Kristian Lesar</item>
      <item>Tobijas Lesar</item>
      <item>Kristian Lesar</item>
    </izvorni_sadrzaj>
    <derivirana_varijabla naziv="DomainObject.Predmet.SudioniciListNaziv_1">
      <item>EKO VRELO SOKOVI d.o.o.</item>
      <item>EKO VRELO SOKOVI d.o.o.</item>
      <item>Kristian Lesar</item>
      <item>Tobijas Lesar</item>
      <item>Kristian Lesar</item>
    </derivirana_varijabla>
  </DomainObject.Predmet.SudioniciListNaziv>
  <DomainObject.Predmet.SudioniciListAdressOIB>
    <izvorni_sadrzaj>
      <item>EKO VRELO SOKOVI d.o.o., OIB 60798982257, Gramača 8A,10000 Zagreb</item>
      <item>EKO VRELO SOKOVI d.o.o., OIB 60798982257, Gramača 8A,10000 Zagreb</item>
      <item>Kristian Lesar, OIB 44317966401, Ulica Milislava Demerca 12,10000 Zagreb</item>
      <item>Tobijas Lesar, OIB 85117825740, Demercova 12,10000 Zagreb</item>
      <item>Kristian Lesar, OIB 44317966401, Ulica Milislava Demerca 12,10000 Zagreb</item>
    </izvorni_sadrzaj>
    <derivirana_varijabla naziv="DomainObject.Predmet.SudioniciListAdressOIB_1">
      <item>EKO VRELO SOKOVI d.o.o., OIB 60798982257, Gramača 8A,10000 Zagreb</item>
      <item>EKO VRELO SOKOVI d.o.o., OIB 60798982257, Gramača 8A,10000 Zagreb</item>
      <item>Kristian Lesar, OIB 44317966401, Ulica Milislava Demerca 12,10000 Zagreb</item>
      <item>Tobijas Lesar, OIB 85117825740, Demercova 12,10000 Zagreb</item>
      <item>Kristian Lesar, OIB 44317966401, Ulica Milislava Demerca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60798982257</item>
      <item>, OIB 60798982257</item>
      <item>, OIB 44317966401</item>
      <item>, OIB 85117825740</item>
      <item>, OIB 44317966401</item>
    </izvorni_sadrzaj>
    <derivirana_varijabla naziv="DomainObject.Predmet.SudioniciListNazivOIB_1">
      <item>, OIB 60798982257</item>
      <item>, OIB 60798982257</item>
      <item>, OIB 44317966401</item>
      <item>, OIB 85117825740</item>
      <item>, OIB 44317966401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79B7F-6890-4641-BB77-6AD5324BBE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892</properties:Words>
  <properties:Characters>4573</properties:Characters>
  <properties:Lines>135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2017-12-07T09:59:00Z</dcterms:created>
  <dc:creator>Korisnik</dc:creator>
  <cp:lastModifiedBy>Draženka Prpić</cp:lastModifiedBy>
  <cp:lastPrinted>2017-12-07T09:59:00Z</cp:lastPrinted>
  <dcterms:modified xmlns:xsi="http://www.w3.org/2001/XMLSchema-instance" xsi:type="dcterms:W3CDTF">2017-12-07T10:00:00Z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