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7562" w14:paraId="6f07562" w:rsidRDefault="00AE649C" w:rsidP="009A1A8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A1A8C" w:rsidP="009A1A8C" w:rsidR="00AE649C" w:rsidRPr="009A1A8C">
      <w:pPr>
        <w:pStyle w:val="SudNaziv"/>
        <w:ind w:firstLine="708" w:left="4956"/>
        <w:rPr>
          <w:b w:val="false"/>
        </w:rPr>
      </w:pPr>
      <w:r w:rsidRPr="009A1A8C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A1A8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A1A8C">
        <w:rPr>
          <w:b w:val="false"/>
        </w:rPr>
        <w:t>Poslovni broj: 4 St-25/12-411</w:t>
      </w:r>
      <w:r w:rsidR="00EA1C6D" w:rsidRPr="009A1A8C">
        <w:rPr>
          <w:b w:val="false"/>
        </w:rPr>
        <w:tab/>
      </w:r>
    </w:p>
    <w:p w:rsidRDefault="009A1A8C" w:rsidP="009A1A8C" w:rsidR="009A1A8C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  <w:ind w:firstLine="720"/>
        <w:rPr>
          <w:b/>
        </w:rPr>
      </w:pPr>
    </w:p>
    <w:p w:rsidRDefault="009A1A8C" w:rsidP="009A1A8C" w:rsidR="009A1A8C">
      <w:pPr>
        <w:spacing w:after="0"/>
        <w:ind w:firstLine="720"/>
        <w:rPr>
          <w:b/>
        </w:rPr>
      </w:pPr>
    </w:p>
    <w:p w:rsidRDefault="009A1A8C" w:rsidP="009A1A8C" w:rsidR="009A1A8C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9A1A8C" w:rsidP="009A1A8C" w:rsidR="009A1A8C">
      <w:pPr>
        <w:spacing w:after="0"/>
        <w:rPr>
          <w:b/>
        </w:rPr>
      </w:pPr>
      <w:r>
        <w:t>TRGOVAČKI SUD U VARAŽDINU</w:t>
      </w:r>
    </w:p>
    <w:p w:rsidRDefault="009A1A8C" w:rsidP="009A1A8C" w:rsidR="009A1A8C">
      <w:pPr>
        <w:spacing w:after="0"/>
      </w:pPr>
      <w:r>
        <w:t xml:space="preserve">                 Braće Radića 2</w:t>
      </w: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  <w:jc w:val="center"/>
      </w:pPr>
      <w:r>
        <w:t>ZAKLJUČAK O PRODAJI</w:t>
      </w:r>
    </w:p>
    <w:p w:rsidRDefault="009A1A8C" w:rsidP="009A1A8C" w:rsidR="009A1A8C">
      <w:pPr>
        <w:spacing w:after="0"/>
        <w:jc w:val="center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  <w:ind w:firstLine="709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 kao stečajnom sucu, u stečajnom postupku nad </w:t>
      </w:r>
      <w:proofErr w:type="spellStart"/>
      <w:r>
        <w:t>Validus</w:t>
      </w:r>
      <w:proofErr w:type="spellEnd"/>
      <w:r>
        <w:t xml:space="preserve"> d.d. u stečaju, Varaždin, Anina 2, OIB: 07838648475, zastupanom po stečajnom upravitelju Nenadu </w:t>
      </w:r>
      <w:proofErr w:type="spellStart"/>
      <w:r>
        <w:t>Homaru</w:t>
      </w:r>
      <w:proofErr w:type="spellEnd"/>
      <w:r>
        <w:t xml:space="preserve">, na temelju rješenja o prodaji broj 4 ST-25/12-248 od 9. travnja 2014., a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  (NN 44/96, 29/99, 129/00, 123/03, 197/03, 187/04, 82/06, 116/10, 25/12, 133/12 i 45/13 dalje skraćeno: SZ-a), dana 23. ožujka 2016. donosi slijedeći</w:t>
      </w: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  <w:jc w:val="center"/>
      </w:pPr>
      <w:r>
        <w:t xml:space="preserve">Z A K L J U Č A K </w:t>
      </w:r>
    </w:p>
    <w:p w:rsidRDefault="009A1A8C" w:rsidP="009A1A8C" w:rsidR="009A1A8C">
      <w:pPr>
        <w:spacing w:after="0"/>
        <w:jc w:val="center"/>
      </w:pPr>
    </w:p>
    <w:p w:rsidRDefault="009A1A8C" w:rsidP="009A1A8C" w:rsidR="009A1A8C">
      <w:pPr>
        <w:spacing w:after="0"/>
        <w:jc w:val="center"/>
      </w:pPr>
      <w:r>
        <w:t>određuje se</w:t>
      </w:r>
    </w:p>
    <w:p w:rsidRDefault="009A1A8C" w:rsidP="009A1A8C" w:rsidR="009A1A8C">
      <w:pPr>
        <w:spacing w:after="0"/>
        <w:jc w:val="center"/>
      </w:pPr>
      <w:r>
        <w:t>ČETVRTA  JAVNA  DRAŽBA</w:t>
      </w:r>
    </w:p>
    <w:p w:rsidRDefault="009A1A8C" w:rsidP="009A1A8C" w:rsidR="009A1A8C">
      <w:pPr>
        <w:spacing w:after="0"/>
        <w:jc w:val="center"/>
      </w:pPr>
      <w:r>
        <w:t>za prodaju nekretnina u vlasništvu stečajnog dužnika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u stečajnom postupku nekretnina u vlasništvu </w:t>
      </w:r>
      <w:r>
        <w:t>stečajnog dužnika</w:t>
      </w:r>
      <w:r>
        <w:rPr>
          <w:bCs/>
        </w:rPr>
        <w:t xml:space="preserve"> </w:t>
      </w:r>
      <w:r>
        <w:t xml:space="preserve">u stečaju, uz odgovarajuću primjenu pravila o ovrsi na nekretninama, i to: </w:t>
      </w:r>
    </w:p>
    <w:p w:rsidRDefault="009A1A8C" w:rsidP="009A1A8C" w:rsidR="009A1A8C">
      <w:pPr>
        <w:spacing w:after="0"/>
        <w:jc w:val="both"/>
      </w:pPr>
      <w:r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>
          <w:t>1188 m2</w:t>
        </w:r>
      </w:smartTag>
      <w:r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>
          <w:t>421 m2</w:t>
        </w:r>
      </w:smartTag>
      <w:r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>
          <w:t>1609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1. etaža,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4. etaža, etaža IV koja se nalazi u prizemlju i sastoji se od </w:t>
      </w:r>
      <w:proofErr w:type="spellStart"/>
      <w:r>
        <w:t>portirne</w:t>
      </w:r>
      <w:proofErr w:type="spellEnd"/>
      <w:r>
        <w:t xml:space="preserve">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5. etaža,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6. etaža,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</w:t>
      </w:r>
      <w:proofErr w:type="spellStart"/>
      <w:r>
        <w:t>hall</w:t>
      </w:r>
      <w:proofErr w:type="spellEnd"/>
      <w:r>
        <w:t xml:space="preserve">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lastRenderedPageBreak/>
        <w:t xml:space="preserve">8. etaža, etaža VIII koja se sastoji od kancelarije I sa </w:t>
      </w:r>
      <w:smartTag w:element="metricconverter" w:uri="urn:schemas-microsoft-com:office:smarttags">
        <w:smartTagPr>
          <w:attr w:val="23,67 m2" w:name="ProductID"/>
        </w:smartTagPr>
        <w:r>
          <w:t>23,67 m2</w:t>
        </w:r>
      </w:smartTag>
      <w:r>
        <w:t xml:space="preserve">, kancelarije 2 sa </w:t>
      </w:r>
      <w:smartTag w:element="metricconverter" w:uri="urn:schemas-microsoft-com:office:smarttags">
        <w:smartTagPr>
          <w:attr w:val="41,36 m2" w:name="ProductID"/>
        </w:smartTagPr>
        <w:r>
          <w:t>41,36 m2</w:t>
        </w:r>
      </w:smartTag>
      <w:r>
        <w:t xml:space="preserve">, WC sa </w:t>
      </w:r>
      <w:smartTag w:element="metricconverter" w:uri="urn:schemas-microsoft-com:office:smarttags">
        <w:smartTagPr>
          <w:attr w:val="5,52 m2" w:name="ProductID"/>
        </w:smartTagPr>
        <w:r>
          <w:t>5,52 m2</w:t>
        </w:r>
      </w:smartTag>
      <w:r>
        <w:t xml:space="preserve">, hodnika sa </w:t>
      </w:r>
      <w:smartTag w:element="metricconverter" w:uri="urn:schemas-microsoft-com:office:smarttags">
        <w:smartTagPr>
          <w:attr w:val="4,62 m2" w:name="ProductID"/>
        </w:smartTagPr>
        <w:r>
          <w:t>4,62 m2</w:t>
        </w:r>
      </w:smartTag>
      <w:r>
        <w:t xml:space="preserve">, sveukupne površine </w:t>
      </w:r>
      <w:smartTag w:element="metricconverter" w:uri="urn:schemas-microsoft-com:office:smarttags">
        <w:smartTagPr>
          <w:attr w:val="75,17 m2" w:name="ProductID"/>
        </w:smartTagPr>
        <w:r>
          <w:t>75,17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9. etaža,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12. etaža,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26. etaža,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27. etaža,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29. etaža,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30. etaža,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>
          <w:t>41,18 m2</w:t>
        </w:r>
      </w:smartTag>
      <w:r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>
          <w:t>20,9 m2</w:t>
        </w:r>
      </w:smartTag>
      <w:r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>
          <w:t>21,36 m2</w:t>
        </w:r>
      </w:smartTag>
      <w:r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>
          <w:t>83,44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31. etaža,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>
          <w:t>22,48 m2</w:t>
        </w:r>
      </w:smartTag>
      <w:r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>
          <w:t>17,24 m2</w:t>
        </w:r>
      </w:smartTag>
      <w:r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>
          <w:t>8,32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>
          <w:t>48,04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35. etaža, etaža XXXV koja se nalazi na II katu i sastoji se od kancelarije površine </w:t>
      </w:r>
      <w:smartTag w:element="metricconverter" w:uri="urn:schemas-microsoft-com:office:smarttags">
        <w:smartTagPr>
          <w:attr w:val="20 m2" w:name="ProductID"/>
        </w:smartTagPr>
        <w:r>
          <w:t>20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36. etaža,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37. etaža,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38. etaža, etaža XXXVIII koja se nalazi na II katu i sastoji se od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39. etaža,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>
          <w:t>19,41 m2</w:t>
        </w:r>
      </w:smartTag>
      <w:r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>
          <w:t>4,06 m2</w:t>
        </w:r>
      </w:smartTag>
      <w:r>
        <w:t xml:space="preserve"> i </w:t>
      </w:r>
      <w:proofErr w:type="spellStart"/>
      <w:r>
        <w:t>halla</w:t>
      </w:r>
      <w:proofErr w:type="spellEnd"/>
      <w:r>
        <w:t xml:space="preserve"> sa </w:t>
      </w:r>
      <w:smartTag w:element="metricconverter" w:uri="urn:schemas-microsoft-com:office:smarttags">
        <w:smartTagPr>
          <w:attr w:val="12,26 m2" w:name="ProductID"/>
        </w:smartTagPr>
        <w:r>
          <w:t>12,26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>
          <w:t>35,73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40. etaža,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41. etaža, etaža XLI koja se nalazi na II katu, a sastoji se od kancelarije površine </w:t>
      </w:r>
      <w:smartTag w:element="metricconverter" w:uri="urn:schemas-microsoft-com:office:smarttags">
        <w:smartTagPr>
          <w:attr w:val="34,88 m2" w:name="ProductID"/>
        </w:smartTagPr>
        <w:r>
          <w:t>34,88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42. etaža,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43. etaža,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>
          <w:t>72,98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44. etaža,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>
          <w:t>27,30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lastRenderedPageBreak/>
        <w:t xml:space="preserve">45. etaža,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>
          <w:t>19,30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46. etaža,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>
          <w:t>21,93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47. etaža,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>
          <w:t>34,68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48. etaža,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>
          <w:t>23,53 m2</w:t>
        </w:r>
      </w:smartTag>
      <w:r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>
          <w:t>3,50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>
          <w:t>27,03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49. etaža,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>
          <w:t>29,94 m2</w:t>
        </w:r>
      </w:smartTag>
      <w:r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>
          <w:t>4,89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>
          <w:t>34,83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50. etaža,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>
          <w:t>13,12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51. etaža,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>
          <w:t>38,96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52. etaža,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>
          <w:t>39,74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53. etaža,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>
          <w:t>17,93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54. etaža,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>
          <w:t>18,78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55. etaža,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>
          <w:t>18,31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56. etaža,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>
          <w:t>17,51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57. etaža,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>
          <w:t>19,04 m2</w:t>
        </w:r>
      </w:smartTag>
      <w:r>
        <w:t xml:space="preserve">, </w:t>
      </w:r>
    </w:p>
    <w:p w:rsidRDefault="009A1A8C" w:rsidP="009A1A8C" w:rsidR="009A1A8C">
      <w:pPr>
        <w:numPr>
          <w:ilvl w:val="0"/>
          <w:numId w:val="47"/>
        </w:numPr>
        <w:spacing w:after="0"/>
        <w:jc w:val="both"/>
      </w:pPr>
      <w:r>
        <w:t xml:space="preserve">58. etaža,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>
          <w:t>13,58 m2</w:t>
        </w:r>
      </w:smartTag>
      <w:r>
        <w:t xml:space="preserve">, 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ind w:firstLine="708"/>
        <w:jc w:val="both"/>
      </w:pPr>
      <w:r>
        <w:t xml:space="preserve">Na navedenim nekretninama upisano je založno  pravo u korist </w:t>
      </w:r>
      <w:proofErr w:type="spellStart"/>
      <w:r>
        <w:t>razlučnih</w:t>
      </w:r>
      <w:proofErr w:type="spellEnd"/>
      <w:r>
        <w:t xml:space="preserve"> vjerovnika Hrvatska banka za obnovu i razvitak d.d. Zagreb i Republike Hrvatske.</w:t>
      </w: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  <w:jc w:val="both"/>
      </w:pPr>
      <w:r>
        <w:t>2.)</w:t>
      </w:r>
      <w:r>
        <w:tab/>
        <w:t>Nekretnina će se djelomično prodati po cjelinama, a djelomično će se etaže prodavati pojedinačno i to: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48"/>
        </w:numPr>
        <w:spacing w:after="0"/>
        <w:jc w:val="both"/>
      </w:pPr>
      <w:r>
        <w:t>PRODAJA PO CJELINAMA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Prva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lastRenderedPageBreak/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9A1A8C" w:rsidP="009A1A8C" w:rsidR="009A1A8C">
      <w:pPr>
        <w:spacing w:after="0"/>
        <w:jc w:val="both"/>
      </w:pPr>
      <w:r>
        <w:t xml:space="preserve"> </w:t>
      </w:r>
      <w:r>
        <w:tab/>
        <w:t xml:space="preserve">     Utvrđuje se vrijednost prve cjeline u iznosu od 2.110.625,62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Druga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4. etaža</w:t>
      </w:r>
      <w:r>
        <w:t xml:space="preserve">, etaža IV koja se nalazi u prizemlju i sastoji se od </w:t>
      </w:r>
      <w:proofErr w:type="spellStart"/>
      <w:r>
        <w:t>portirne</w:t>
      </w:r>
      <w:proofErr w:type="spellEnd"/>
      <w:r>
        <w:t xml:space="preserve">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5. etaža</w:t>
      </w:r>
      <w:r>
        <w:t xml:space="preserve">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6. etaža</w:t>
      </w:r>
      <w:r>
        <w:t xml:space="preserve">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</w:t>
      </w:r>
      <w:proofErr w:type="spellStart"/>
      <w:r>
        <w:t>hall</w:t>
      </w:r>
      <w:proofErr w:type="spellEnd"/>
      <w:r>
        <w:t xml:space="preserve">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9A1A8C" w:rsidP="009A1A8C" w:rsidR="009A1A8C">
      <w:pPr>
        <w:spacing w:after="0"/>
        <w:jc w:val="both"/>
      </w:pPr>
      <w:r>
        <w:tab/>
        <w:t xml:space="preserve">    Utvrđuje se vrijednost druge cjeline u iznosu od 1.830.141,92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Treća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26. etaža</w:t>
      </w:r>
      <w:r>
        <w:t xml:space="preserve">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27. etaža</w:t>
      </w:r>
      <w:r>
        <w:t xml:space="preserve">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38. etaža</w:t>
      </w:r>
      <w:r>
        <w:t xml:space="preserve">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40. etaža</w:t>
      </w:r>
      <w:r>
        <w:t xml:space="preserve">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9A1A8C" w:rsidP="009A1A8C" w:rsidR="009A1A8C">
      <w:pPr>
        <w:spacing w:after="0"/>
        <w:jc w:val="both"/>
      </w:pPr>
      <w:r>
        <w:t xml:space="preserve">               Utvrđuje se vrijednost treće cjeline u iznosu od 875.539,35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Četvrta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30. etaža</w:t>
      </w:r>
      <w:r>
        <w:t xml:space="preserve">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>
          <w:t>41,18 m2</w:t>
        </w:r>
      </w:smartTag>
      <w:r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>
          <w:t>20,9 m2</w:t>
        </w:r>
      </w:smartTag>
      <w:r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>
          <w:t>21,36 m2</w:t>
        </w:r>
      </w:smartTag>
      <w:r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>
          <w:t>83,44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31. etaža</w:t>
      </w:r>
      <w:r>
        <w:t xml:space="preserve">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>
          <w:t>22,48 m2</w:t>
        </w:r>
      </w:smartTag>
      <w:r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>
          <w:t>17,24 m2</w:t>
        </w:r>
      </w:smartTag>
      <w:r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>
          <w:t>8,32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>
          <w:t>48,04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50. etaža</w:t>
      </w:r>
      <w:r>
        <w:t xml:space="preserve">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>
          <w:t>13,12 m2</w:t>
        </w:r>
      </w:smartTag>
      <w:r>
        <w:t xml:space="preserve">, </w:t>
      </w:r>
    </w:p>
    <w:p w:rsidRDefault="009A1A8C" w:rsidP="009A1A8C" w:rsidR="009A1A8C">
      <w:pPr>
        <w:spacing w:after="0"/>
        <w:jc w:val="both"/>
      </w:pPr>
      <w:r>
        <w:tab/>
        <w:t xml:space="preserve">     Utvrđuje se vrijednost četvrte cjeline u iznosu od 1.117.731,98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Peta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43. etaža</w:t>
      </w:r>
      <w:r>
        <w:t xml:space="preserve">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>
          <w:t>72,98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44. etaža</w:t>
      </w:r>
      <w:r>
        <w:t xml:space="preserve">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>
          <w:t>27,30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45. etaža</w:t>
      </w:r>
      <w:r>
        <w:t xml:space="preserve">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>
          <w:t>19,30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46. etaža</w:t>
      </w:r>
      <w:r>
        <w:t xml:space="preserve">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>
          <w:t>21,93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47. etaža</w:t>
      </w:r>
      <w:r>
        <w:t xml:space="preserve">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>
          <w:t>34,68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48. etaža</w:t>
      </w:r>
      <w:r>
        <w:t xml:space="preserve">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>
          <w:t>23,53 m2</w:t>
        </w:r>
      </w:smartTag>
      <w:r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>
          <w:t>3,50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>
          <w:t>27,03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49. etaža</w:t>
      </w:r>
      <w:r>
        <w:t xml:space="preserve">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>
          <w:t>29,94 m2</w:t>
        </w:r>
      </w:smartTag>
      <w:r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>
          <w:t>4,89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>
          <w:t>34,83 m2</w:t>
        </w:r>
      </w:smartTag>
      <w:r>
        <w:t xml:space="preserve">, </w:t>
      </w:r>
    </w:p>
    <w:p w:rsidRDefault="009A1A8C" w:rsidP="009A1A8C" w:rsidR="009A1A8C">
      <w:pPr>
        <w:spacing w:after="0"/>
        <w:jc w:val="both"/>
      </w:pPr>
      <w:r>
        <w:tab/>
        <w:t xml:space="preserve">     Utvrđuje se vrijednost pete cjeline u iznosu od 1.840.083,67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Šesta cjelina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39. etaža</w:t>
      </w:r>
      <w:r>
        <w:t xml:space="preserve">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>
          <w:t>19,41 m2</w:t>
        </w:r>
      </w:smartTag>
      <w:r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>
          <w:t>4,06 m2</w:t>
        </w:r>
      </w:smartTag>
      <w:r>
        <w:t xml:space="preserve"> i </w:t>
      </w:r>
      <w:proofErr w:type="spellStart"/>
      <w:r>
        <w:t>halla</w:t>
      </w:r>
      <w:proofErr w:type="spellEnd"/>
      <w:r>
        <w:t xml:space="preserve"> sa </w:t>
      </w:r>
      <w:smartTag w:element="metricconverter" w:uri="urn:schemas-microsoft-com:office:smarttags">
        <w:smartTagPr>
          <w:attr w:val="12,26 m2" w:name="ProductID"/>
        </w:smartTagPr>
        <w:r>
          <w:t>12,26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>
          <w:t>35,73 m2</w:t>
        </w:r>
      </w:smartTag>
      <w:r>
        <w:t>,</w:t>
      </w:r>
    </w:p>
    <w:p w:rsidRDefault="009A1A8C" w:rsidP="009A1A8C" w:rsidR="009A1A8C">
      <w:pPr>
        <w:spacing w:after="0"/>
        <w:ind w:firstLine="15" w:left="1065"/>
        <w:jc w:val="both"/>
      </w:pPr>
      <w:r>
        <w:rPr>
          <w:b/>
        </w:rPr>
        <w:t>51. etaža</w:t>
      </w:r>
      <w:r>
        <w:t xml:space="preserve">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>
          <w:t>38,96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lastRenderedPageBreak/>
        <w:t>52. etaža</w:t>
      </w:r>
      <w:r>
        <w:t xml:space="preserve">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>
          <w:t>39,74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53. etaža</w:t>
      </w:r>
      <w:r>
        <w:t xml:space="preserve">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>
          <w:t>17,93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54. etaža</w:t>
      </w:r>
      <w:r>
        <w:t xml:space="preserve">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>
          <w:t>18,78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55. etaža</w:t>
      </w:r>
      <w:r>
        <w:t xml:space="preserve">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>
          <w:t>18,31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56. etaža</w:t>
      </w:r>
      <w:r>
        <w:t xml:space="preserve">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>
          <w:t>17,51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57. etaža</w:t>
      </w:r>
      <w:r>
        <w:t xml:space="preserve">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>
          <w:t>19,04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58. etaža</w:t>
      </w:r>
      <w:r>
        <w:t xml:space="preserve">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>
          <w:t>13,58 m2</w:t>
        </w:r>
      </w:smartTag>
      <w:r>
        <w:t>,</w:t>
      </w:r>
    </w:p>
    <w:p w:rsidRDefault="009A1A8C" w:rsidP="009A1A8C" w:rsidR="009A1A8C">
      <w:pPr>
        <w:spacing w:after="0"/>
        <w:ind w:left="1080"/>
        <w:jc w:val="both"/>
      </w:pPr>
      <w:r>
        <w:t>Utvrđuje se vrijednost šeste cjeline u iznosu od 1.697.311,67 kn.</w:t>
      </w:r>
    </w:p>
    <w:p w:rsidRDefault="009A1A8C" w:rsidP="009A1A8C" w:rsidR="009A1A8C">
      <w:pPr>
        <w:spacing w:after="0"/>
        <w:ind w:left="1080"/>
        <w:jc w:val="both"/>
      </w:pPr>
    </w:p>
    <w:p w:rsidRDefault="009A1A8C" w:rsidP="009A1A8C" w:rsidR="009A1A8C">
      <w:pPr>
        <w:numPr>
          <w:ilvl w:val="0"/>
          <w:numId w:val="48"/>
        </w:numPr>
        <w:spacing w:after="0"/>
        <w:jc w:val="both"/>
      </w:pPr>
      <w:r>
        <w:t>PRODAJA PO ETAŽAMA</w:t>
      </w:r>
    </w:p>
    <w:p w:rsidRDefault="009A1A8C" w:rsidP="009A1A8C" w:rsidR="009A1A8C">
      <w:pPr>
        <w:spacing w:after="0"/>
        <w:ind w:left="1425"/>
        <w:jc w:val="both"/>
      </w:pP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t xml:space="preserve"> </w:t>
      </w:r>
      <w:r>
        <w:rPr>
          <w:b/>
        </w:rPr>
        <w:t>8. etaža</w:t>
      </w:r>
      <w:r>
        <w:t xml:space="preserve">, etaža VIII koja se sastoji od kancelarije I sa </w:t>
      </w:r>
      <w:smartTag w:element="metricconverter" w:uri="urn:schemas-microsoft-com:office:smarttags">
        <w:smartTagPr>
          <w:attr w:val="23,67 m2" w:name="ProductID"/>
        </w:smartTagPr>
        <w:r>
          <w:t>23,67 m2</w:t>
        </w:r>
      </w:smartTag>
      <w:r>
        <w:t xml:space="preserve">, kancelarije 2 sa </w:t>
      </w:r>
      <w:smartTag w:element="metricconverter" w:uri="urn:schemas-microsoft-com:office:smarttags">
        <w:smartTagPr>
          <w:attr w:val="41,36 m2" w:name="ProductID"/>
        </w:smartTagPr>
        <w:r>
          <w:t>41,36 m2</w:t>
        </w:r>
      </w:smartTag>
      <w:r>
        <w:t xml:space="preserve">, WC sa </w:t>
      </w:r>
      <w:smartTag w:element="metricconverter" w:uri="urn:schemas-microsoft-com:office:smarttags">
        <w:smartTagPr>
          <w:attr w:val="5,52 m2" w:name="ProductID"/>
        </w:smartTagPr>
        <w:r>
          <w:t>5,52 m2</w:t>
        </w:r>
      </w:smartTag>
      <w:r>
        <w:t xml:space="preserve">, hodnika sa </w:t>
      </w:r>
      <w:smartTag w:element="metricconverter" w:uri="urn:schemas-microsoft-com:office:smarttags">
        <w:smartTagPr>
          <w:attr w:val="4,62 m2" w:name="ProductID"/>
        </w:smartTagPr>
        <w:r>
          <w:t>4,62 m2</w:t>
        </w:r>
      </w:smartTag>
      <w:r>
        <w:t xml:space="preserve">, sveukupne površine </w:t>
      </w:r>
      <w:smartTag w:element="metricconverter" w:uri="urn:schemas-microsoft-com:office:smarttags">
        <w:smartTagPr>
          <w:attr w:val="75,17 m2" w:name="ProductID"/>
        </w:smartTagPr>
        <w:r>
          <w:t>75,17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</w:pPr>
      <w:r>
        <w:t>Utvrđuje se vrijednost 8. etaže u iznosu od 726.317,35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</w:pPr>
      <w:r>
        <w:t>Utvrđuje se vrijednost 11. etaže u iznosu od 252.243,26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12. etaža</w:t>
      </w:r>
      <w:r>
        <w:t xml:space="preserve">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</w:pPr>
      <w:r>
        <w:t>Utvrđuje se vrijednost 12. etaže u iznosu od 507.642,92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t>Utvrđuje se vrijednost 13. etaže u iznosu od 497.812,92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29. etaža</w:t>
      </w:r>
      <w:r>
        <w:t xml:space="preserve">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t>Utvrđuje se 29. etaže u iznosu 202.575,77 kn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35. etaža</w:t>
      </w:r>
      <w:r>
        <w:t>, etaža XXXV koja se nalazi na II katu i sastoji se od kancelarije površine 20 m2.</w:t>
      </w:r>
    </w:p>
    <w:p w:rsidRDefault="009A1A8C" w:rsidP="009A1A8C" w:rsidR="009A1A8C">
      <w:pPr>
        <w:spacing w:after="0"/>
        <w:ind w:left="1065"/>
        <w:jc w:val="both"/>
      </w:pPr>
      <w:r>
        <w:t>Utvrđuje se vrijednost 35. etaže u iznosu od 167.487,20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36. etaža</w:t>
      </w:r>
      <w:r>
        <w:t xml:space="preserve">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</w:pPr>
      <w:r>
        <w:t>Utvrđuje se vrijednost 36. etaže u iznosu od 129.970,07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37. etaža</w:t>
      </w:r>
      <w:r>
        <w:t xml:space="preserve">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</w:pPr>
      <w:r>
        <w:t xml:space="preserve"> Utvrđuje se vrijednost 37. etaže u iznosu od 152.078,39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41. etaža,</w:t>
      </w:r>
      <w:r>
        <w:t xml:space="preserve"> etaža XLI koja se nalazi na II katu, a sastoji se od kancelarije površine 34,88 m2. </w:t>
      </w:r>
    </w:p>
    <w:p w:rsidRDefault="009A1A8C" w:rsidP="009A1A8C" w:rsidR="009A1A8C">
      <w:pPr>
        <w:spacing w:after="0"/>
        <w:ind w:left="1065"/>
        <w:jc w:val="both"/>
      </w:pPr>
      <w:r>
        <w:t>Utvrđuje se vrijednost 41. etaže u iznosu od 292.097,69 kn.</w:t>
      </w:r>
    </w:p>
    <w:p w:rsidRDefault="009A1A8C" w:rsidP="009A1A8C" w:rsidR="009A1A8C">
      <w:pPr>
        <w:numPr>
          <w:ilvl w:val="0"/>
          <w:numId w:val="49"/>
        </w:numPr>
        <w:spacing w:after="0"/>
        <w:jc w:val="both"/>
      </w:pPr>
      <w:r>
        <w:rPr>
          <w:b/>
        </w:rPr>
        <w:t>42. etaža</w:t>
      </w:r>
      <w:r>
        <w:t xml:space="preserve">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t>Utvrđuje se vrijednost 42. etaže u iznosu od 114.561,25 kn.</w:t>
      </w:r>
    </w:p>
    <w:p w:rsidRDefault="009A1A8C" w:rsidP="009A1A8C" w:rsidR="009A1A8C">
      <w:pPr>
        <w:spacing w:after="0"/>
        <w:ind w:left="708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  <w:rPr>
          <w:b/>
        </w:rPr>
      </w:pPr>
      <w:r>
        <w:rPr>
          <w:b/>
        </w:rPr>
        <w:t>3.) Početna cijena na četvrtom ročištu za dražbu iznosi: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Prva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  <w:rPr>
          <w:b/>
        </w:rPr>
      </w:pPr>
      <w:r>
        <w:t xml:space="preserve"> </w:t>
      </w:r>
      <w:r>
        <w:tab/>
        <w:t xml:space="preserve">     </w:t>
      </w:r>
      <w:r>
        <w:rPr>
          <w:b/>
        </w:rPr>
        <w:t>Početna cijena prve cjeline iznosi od 1.350.800,00 kn.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Druga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4. etaža</w:t>
      </w:r>
      <w:r>
        <w:t xml:space="preserve">, etaža IV koja se nalazi u prizemlju i sastoji se od </w:t>
      </w:r>
      <w:proofErr w:type="spellStart"/>
      <w:r>
        <w:t>portirne</w:t>
      </w:r>
      <w:proofErr w:type="spellEnd"/>
      <w:r>
        <w:t xml:space="preserve">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5. etaža</w:t>
      </w:r>
      <w:r>
        <w:t xml:space="preserve">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6. etaža</w:t>
      </w:r>
      <w:r>
        <w:t xml:space="preserve">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</w:t>
      </w:r>
      <w:proofErr w:type="spellStart"/>
      <w:r>
        <w:t>hall</w:t>
      </w:r>
      <w:proofErr w:type="spellEnd"/>
      <w:r>
        <w:t xml:space="preserve">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</w:p>
    <w:p w:rsidRDefault="009A1A8C" w:rsidP="009A1A8C" w:rsidR="009A1A8C">
      <w:pPr>
        <w:spacing w:after="0"/>
        <w:jc w:val="both"/>
        <w:rPr>
          <w:b/>
        </w:rPr>
      </w:pPr>
      <w:r>
        <w:tab/>
        <w:t xml:space="preserve">    </w:t>
      </w:r>
      <w:r>
        <w:rPr>
          <w:b/>
        </w:rPr>
        <w:t>Početna cijena druge cjeline iznosi od 1.171.291,00 kn.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Treća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26. etaža</w:t>
      </w:r>
      <w:r>
        <w:t xml:space="preserve">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27. etaža</w:t>
      </w:r>
      <w:r>
        <w:t xml:space="preserve">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38. etaža</w:t>
      </w:r>
      <w:r>
        <w:t xml:space="preserve">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40. etaža</w:t>
      </w:r>
      <w:r>
        <w:t xml:space="preserve">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9A1A8C" w:rsidP="009A1A8C" w:rsidR="009A1A8C">
      <w:pPr>
        <w:spacing w:after="0"/>
        <w:jc w:val="both"/>
      </w:pPr>
      <w:r>
        <w:t xml:space="preserve">               </w:t>
      </w:r>
    </w:p>
    <w:p w:rsidRDefault="009A1A8C" w:rsidP="009A1A8C" w:rsidR="009A1A8C">
      <w:pPr>
        <w:spacing w:after="0"/>
        <w:jc w:val="both"/>
        <w:rPr>
          <w:b/>
        </w:rPr>
      </w:pPr>
      <w:r>
        <w:tab/>
        <w:t xml:space="preserve">    </w:t>
      </w:r>
      <w:r>
        <w:rPr>
          <w:b/>
        </w:rPr>
        <w:t>Početna cijena treće cjeline iznosi 560.345,00 kn.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Četvrta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30. etaža</w:t>
      </w:r>
      <w:r>
        <w:t xml:space="preserve">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>
          <w:t>41,18 m2</w:t>
        </w:r>
      </w:smartTag>
      <w:r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>
          <w:t>20,9 m2</w:t>
        </w:r>
      </w:smartTag>
      <w:r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>
          <w:t>21,36 m2</w:t>
        </w:r>
      </w:smartTag>
      <w:r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>
          <w:t>83,44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31. etaža</w:t>
      </w:r>
      <w:r>
        <w:t xml:space="preserve">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>
          <w:t>22,48 m2</w:t>
        </w:r>
      </w:smartTag>
      <w:r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>
          <w:t>17,24 m2</w:t>
        </w:r>
      </w:smartTag>
      <w:r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>
          <w:t>8,32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>
          <w:t>48,04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50. etaža</w:t>
      </w:r>
      <w:r>
        <w:t xml:space="preserve">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>
          <w:t>13,12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</w:p>
    <w:p w:rsidRDefault="009A1A8C" w:rsidP="009A1A8C" w:rsidR="009A1A8C">
      <w:pPr>
        <w:spacing w:after="0"/>
        <w:jc w:val="both"/>
        <w:rPr>
          <w:b/>
        </w:rPr>
      </w:pPr>
      <w:r>
        <w:tab/>
        <w:t xml:space="preserve">     </w:t>
      </w:r>
      <w:r>
        <w:rPr>
          <w:b/>
        </w:rPr>
        <w:t>Početna cijena četvrte cjeline iznosi od 715.348,00 kn.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lastRenderedPageBreak/>
        <w:t>Peta cjelina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43. etaža</w:t>
      </w:r>
      <w:r>
        <w:t xml:space="preserve">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>
          <w:t>72,98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44. etaža</w:t>
      </w:r>
      <w:r>
        <w:t xml:space="preserve">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>
          <w:t>27,30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45. etaža</w:t>
      </w:r>
      <w:r>
        <w:t xml:space="preserve">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>
          <w:t>19,30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46. etaža</w:t>
      </w:r>
      <w:r>
        <w:t xml:space="preserve">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>
          <w:t>21,93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47. etaža</w:t>
      </w:r>
      <w:r>
        <w:t xml:space="preserve">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>
          <w:t>34,68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48. etaža</w:t>
      </w:r>
      <w:r>
        <w:t xml:space="preserve">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>
          <w:t>23,53 m2</w:t>
        </w:r>
      </w:smartTag>
      <w:r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>
          <w:t>3,50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>
          <w:t>27,03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  <w:r>
        <w:rPr>
          <w:b/>
        </w:rPr>
        <w:t>49. etaža</w:t>
      </w:r>
      <w:r>
        <w:t xml:space="preserve">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>
          <w:t>29,94 m2</w:t>
        </w:r>
      </w:smartTag>
      <w:r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>
          <w:t>4,89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>
          <w:t>34,83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</w:pPr>
    </w:p>
    <w:p w:rsidRDefault="009A1A8C" w:rsidP="009A1A8C" w:rsidR="009A1A8C">
      <w:pPr>
        <w:spacing w:after="0"/>
        <w:jc w:val="both"/>
        <w:rPr>
          <w:b/>
        </w:rPr>
      </w:pPr>
      <w:r>
        <w:tab/>
        <w:t xml:space="preserve">     </w:t>
      </w:r>
      <w:r>
        <w:rPr>
          <w:b/>
        </w:rPr>
        <w:t>Početna cijena pete cjeline iznosi 1.177.654,00 kn.</w:t>
      </w:r>
    </w:p>
    <w:p w:rsidRDefault="009A1A8C" w:rsidP="009A1A8C" w:rsidR="009A1A8C">
      <w:pPr>
        <w:spacing w:after="0"/>
        <w:jc w:val="both"/>
      </w:pPr>
      <w:r>
        <w:tab/>
      </w:r>
    </w:p>
    <w:p w:rsidRDefault="009A1A8C" w:rsidP="009A1A8C" w:rsidR="009A1A8C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Šesta cjelina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39. etaža</w:t>
      </w:r>
      <w:r>
        <w:t xml:space="preserve">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>
          <w:t>19,41 m2</w:t>
        </w:r>
      </w:smartTag>
      <w:r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>
          <w:t>4,06 m2</w:t>
        </w:r>
      </w:smartTag>
      <w:r>
        <w:t xml:space="preserve"> i </w:t>
      </w:r>
      <w:proofErr w:type="spellStart"/>
      <w:r>
        <w:t>halla</w:t>
      </w:r>
      <w:proofErr w:type="spellEnd"/>
      <w:r>
        <w:t xml:space="preserve"> sa </w:t>
      </w:r>
      <w:smartTag w:element="metricconverter" w:uri="urn:schemas-microsoft-com:office:smarttags">
        <w:smartTagPr>
          <w:attr w:val="12,26 m2" w:name="ProductID"/>
        </w:smartTagPr>
        <w:r>
          <w:t>12,26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>
          <w:t>35,73 m2</w:t>
        </w:r>
      </w:smartTag>
      <w:r>
        <w:t>,</w:t>
      </w:r>
    </w:p>
    <w:p w:rsidRDefault="009A1A8C" w:rsidP="009A1A8C" w:rsidR="009A1A8C">
      <w:pPr>
        <w:spacing w:after="0"/>
        <w:ind w:firstLine="15" w:left="1065"/>
        <w:jc w:val="both"/>
      </w:pPr>
      <w:r>
        <w:rPr>
          <w:b/>
        </w:rPr>
        <w:t>51. etaža</w:t>
      </w:r>
      <w:r>
        <w:t xml:space="preserve">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>
          <w:t>38,96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52. etaža</w:t>
      </w:r>
      <w:r>
        <w:t xml:space="preserve">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>
          <w:t>39,74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53. etaža</w:t>
      </w:r>
      <w:r>
        <w:t xml:space="preserve">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>
          <w:t>17,93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54. etaža</w:t>
      </w:r>
      <w:r>
        <w:t xml:space="preserve">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>
          <w:t>18,78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55. etaža</w:t>
      </w:r>
      <w:r>
        <w:t xml:space="preserve">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>
          <w:t>18,31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56. etaža</w:t>
      </w:r>
      <w:r>
        <w:t xml:space="preserve">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>
          <w:t>17,51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57. etaža</w:t>
      </w:r>
      <w:r>
        <w:t xml:space="preserve">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>
          <w:t>19,04 m2</w:t>
        </w:r>
      </w:smartTag>
      <w:r>
        <w:t xml:space="preserve">, </w:t>
      </w:r>
    </w:p>
    <w:p w:rsidRDefault="009A1A8C" w:rsidP="009A1A8C" w:rsidR="009A1A8C">
      <w:pPr>
        <w:spacing w:after="0"/>
        <w:ind w:left="1080"/>
        <w:jc w:val="both"/>
      </w:pPr>
      <w:r>
        <w:rPr>
          <w:b/>
        </w:rPr>
        <w:t>58. etaža</w:t>
      </w:r>
      <w:r>
        <w:t xml:space="preserve">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>
          <w:t>13,58 m2</w:t>
        </w:r>
      </w:smartTag>
      <w:r>
        <w:t>,</w:t>
      </w:r>
    </w:p>
    <w:p w:rsidRDefault="009A1A8C" w:rsidP="009A1A8C" w:rsidR="009A1A8C">
      <w:pPr>
        <w:spacing w:after="0"/>
        <w:ind w:left="1080"/>
        <w:jc w:val="both"/>
      </w:pPr>
    </w:p>
    <w:p w:rsidRDefault="009A1A8C" w:rsidP="009A1A8C" w:rsidR="009A1A8C">
      <w:pPr>
        <w:spacing w:after="0"/>
        <w:ind w:left="1080"/>
        <w:jc w:val="both"/>
        <w:rPr>
          <w:b/>
        </w:rPr>
      </w:pPr>
      <w:r>
        <w:rPr>
          <w:b/>
        </w:rPr>
        <w:t>Početna cijena šeste cjeline iznosi 1.086.280,00 kn.</w:t>
      </w:r>
    </w:p>
    <w:p w:rsidRDefault="009A1A8C" w:rsidP="009A1A8C" w:rsidR="009A1A8C">
      <w:pPr>
        <w:spacing w:after="0"/>
        <w:ind w:left="1080"/>
        <w:jc w:val="both"/>
      </w:pPr>
    </w:p>
    <w:p w:rsidRDefault="009A1A8C" w:rsidP="009A1A8C" w:rsidR="009A1A8C">
      <w:pPr>
        <w:spacing w:after="0"/>
        <w:jc w:val="both"/>
      </w:pPr>
      <w:r>
        <w:t>PRODAJA PO ETAŽAMA</w:t>
      </w:r>
    </w:p>
    <w:p w:rsidRDefault="009A1A8C" w:rsidP="009A1A8C" w:rsidR="009A1A8C">
      <w:pPr>
        <w:spacing w:after="0"/>
        <w:ind w:left="1425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t xml:space="preserve"> </w:t>
      </w:r>
      <w:r>
        <w:rPr>
          <w:b/>
        </w:rPr>
        <w:t>8. etaža</w:t>
      </w:r>
      <w:r>
        <w:t xml:space="preserve">, etaža VIII koja se sastoji od kancelarije I sa </w:t>
      </w:r>
      <w:smartTag w:element="metricconverter" w:uri="urn:schemas-microsoft-com:office:smarttags">
        <w:smartTagPr>
          <w:attr w:val="23,67 m2" w:name="ProductID"/>
        </w:smartTagPr>
        <w:r>
          <w:t>23,67 m2</w:t>
        </w:r>
      </w:smartTag>
      <w:r>
        <w:t xml:space="preserve">, kancelarije 2 sa </w:t>
      </w:r>
      <w:smartTag w:element="metricconverter" w:uri="urn:schemas-microsoft-com:office:smarttags">
        <w:smartTagPr>
          <w:attr w:val="41,36 m2" w:name="ProductID"/>
        </w:smartTagPr>
        <w:r>
          <w:t>41,36 m2</w:t>
        </w:r>
      </w:smartTag>
      <w:r>
        <w:t xml:space="preserve">, WC sa </w:t>
      </w:r>
      <w:smartTag w:element="metricconverter" w:uri="urn:schemas-microsoft-com:office:smarttags">
        <w:smartTagPr>
          <w:attr w:val="5,52 m2" w:name="ProductID"/>
        </w:smartTagPr>
        <w:r>
          <w:t>5,52 m2</w:t>
        </w:r>
      </w:smartTag>
      <w:r>
        <w:t xml:space="preserve">, hodnika sa </w:t>
      </w:r>
      <w:smartTag w:element="metricconverter" w:uri="urn:schemas-microsoft-com:office:smarttags">
        <w:smartTagPr>
          <w:attr w:val="4,62 m2" w:name="ProductID"/>
        </w:smartTagPr>
        <w:r>
          <w:t>4,62 m2</w:t>
        </w:r>
      </w:smartTag>
      <w:r>
        <w:t xml:space="preserve">, sveukupne površine </w:t>
      </w:r>
      <w:smartTag w:element="metricconverter" w:uri="urn:schemas-microsoft-com:office:smarttags">
        <w:smartTagPr>
          <w:attr w:val="75,17 m2" w:name="ProductID"/>
        </w:smartTagPr>
        <w:r>
          <w:t>75,17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8. etaže iznosi 464.843,00 kn.</w:t>
      </w:r>
    </w:p>
    <w:p w:rsidRDefault="009A1A8C" w:rsidP="009A1A8C" w:rsidR="009A1A8C">
      <w:pPr>
        <w:spacing w:after="0"/>
        <w:ind w:left="1065"/>
        <w:jc w:val="both"/>
      </w:pPr>
      <w:r>
        <w:t xml:space="preserve"> </w:t>
      </w: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lastRenderedPageBreak/>
        <w:t>Početna cijena 11. etaže iznos 161.436,00 kn.</w:t>
      </w:r>
    </w:p>
    <w:p w:rsidRDefault="009A1A8C" w:rsidP="009A1A8C" w:rsidR="009A1A8C">
      <w:pPr>
        <w:spacing w:after="0"/>
        <w:ind w:left="1065"/>
        <w:jc w:val="both"/>
      </w:pPr>
      <w:r>
        <w:t xml:space="preserve"> </w:t>
      </w: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12. etaža</w:t>
      </w:r>
      <w:r>
        <w:t xml:space="preserve">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12. etaže iznosi 324.891,00 kn.</w:t>
      </w:r>
    </w:p>
    <w:p w:rsidRDefault="009A1A8C" w:rsidP="009A1A8C" w:rsidR="009A1A8C">
      <w:pPr>
        <w:spacing w:after="0"/>
        <w:ind w:left="1065"/>
        <w:jc w:val="both"/>
      </w:pPr>
      <w:r>
        <w:t xml:space="preserve"> </w:t>
      </w: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13. etaže iznosi 318.600,00 kn.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29. etaža</w:t>
      </w:r>
      <w:r>
        <w:t xml:space="preserve">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</w:p>
    <w:p w:rsidRDefault="009A1A8C" w:rsidP="009A1A8C" w:rsidR="009A1A8C">
      <w:pPr>
        <w:spacing w:after="0"/>
        <w:ind w:left="1065"/>
        <w:jc w:val="both"/>
      </w:pP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29. etaže iznos 129.648,00 kn</w:t>
      </w:r>
    </w:p>
    <w:p w:rsidRDefault="009A1A8C" w:rsidP="009A1A8C" w:rsidR="009A1A8C">
      <w:pPr>
        <w:spacing w:after="0"/>
        <w:ind w:left="1065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35. etaža</w:t>
      </w:r>
      <w:r>
        <w:t>, etaža XXXV koja se nalazi na II katu i sastoji se od kancelarije površine 20 m2.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35. etaže iznosi 107.192,00 kn.</w:t>
      </w:r>
    </w:p>
    <w:p w:rsidRDefault="009A1A8C" w:rsidP="009A1A8C" w:rsidR="009A1A8C">
      <w:pPr>
        <w:spacing w:after="0"/>
        <w:ind w:left="1065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36. etaža</w:t>
      </w:r>
      <w:r>
        <w:t xml:space="preserve">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36. etaže iznosi 83.181,00 kn.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37. etaža</w:t>
      </w:r>
      <w:r>
        <w:t xml:space="preserve">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>,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37. etaže iznosi 97.330,00 kn.</w:t>
      </w:r>
    </w:p>
    <w:p w:rsidRDefault="009A1A8C" w:rsidP="009A1A8C" w:rsidR="009A1A8C">
      <w:pPr>
        <w:spacing w:after="0"/>
        <w:ind w:left="1065"/>
        <w:jc w:val="both"/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41. etaža,</w:t>
      </w:r>
      <w:r>
        <w:t xml:space="preserve"> etaža XLI koja se nalazi na II katu, a sastoji se od kancelarije površine 34,88 m2. 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41. etaže iznosi 186.942,00 kn.</w:t>
      </w:r>
    </w:p>
    <w:p w:rsidRDefault="009A1A8C" w:rsidP="009A1A8C" w:rsidR="009A1A8C">
      <w:pPr>
        <w:spacing w:after="0"/>
        <w:jc w:val="both"/>
        <w:rPr>
          <w:b/>
        </w:rPr>
      </w:pPr>
    </w:p>
    <w:p w:rsidRDefault="009A1A8C" w:rsidP="009A1A8C" w:rsidR="009A1A8C">
      <w:pPr>
        <w:numPr>
          <w:ilvl w:val="0"/>
          <w:numId w:val="50"/>
        </w:numPr>
        <w:spacing w:after="0"/>
        <w:jc w:val="both"/>
      </w:pPr>
      <w:r>
        <w:rPr>
          <w:b/>
        </w:rPr>
        <w:t>42. etaža</w:t>
      </w:r>
      <w:r>
        <w:t xml:space="preserve">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9A1A8C" w:rsidP="009A1A8C" w:rsidR="009A1A8C">
      <w:pPr>
        <w:spacing w:after="0"/>
        <w:ind w:left="1065"/>
        <w:jc w:val="both"/>
        <w:rPr>
          <w:b/>
        </w:rPr>
      </w:pPr>
      <w:r>
        <w:rPr>
          <w:b/>
        </w:rPr>
        <w:t>Početna cijena 42. etaže iznosi 73.319,00 kn.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  <w:r>
        <w:t>4.)     NAČIN PRODAJE:</w:t>
      </w:r>
    </w:p>
    <w:p w:rsidRDefault="009A1A8C" w:rsidP="009A1A8C" w:rsidR="009A1A8C">
      <w:pPr>
        <w:spacing w:after="0"/>
        <w:ind w:left="360"/>
        <w:jc w:val="both"/>
      </w:pPr>
    </w:p>
    <w:p w:rsidRDefault="009A1A8C" w:rsidP="009A1A8C" w:rsidR="009A1A8C">
      <w:pPr>
        <w:spacing w:after="0"/>
        <w:jc w:val="both"/>
        <w:rPr>
          <w:bCs/>
        </w:rPr>
      </w:pPr>
      <w:r>
        <w:rPr>
          <w:bCs/>
        </w:rPr>
        <w:tab/>
        <w:t xml:space="preserve">Ročište za prodaju četvrtom usmenom javnom dražbom održat će se u zgradi Trgovačkog suda u Varaždinu, Ul. braće Radića 2, soba br. 230, dana: </w:t>
      </w:r>
    </w:p>
    <w:p w:rsidRDefault="009A1A8C" w:rsidP="009A1A8C" w:rsidR="009A1A8C">
      <w:pPr>
        <w:spacing w:after="0"/>
        <w:jc w:val="both"/>
        <w:rPr>
          <w:bCs/>
        </w:rPr>
      </w:pPr>
    </w:p>
    <w:p w:rsidRDefault="009A1A8C" w:rsidP="009A1A8C" w:rsidR="009A1A8C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18. travnja 2016. u 10,00 sati.</w:t>
      </w:r>
    </w:p>
    <w:p w:rsidRDefault="009A1A8C" w:rsidP="009A1A8C" w:rsidR="009A1A8C">
      <w:pPr>
        <w:spacing w:after="0"/>
        <w:jc w:val="both"/>
        <w:rPr>
          <w:bCs/>
        </w:rPr>
      </w:pPr>
    </w:p>
    <w:p w:rsidRDefault="009A1A8C" w:rsidP="009A1A8C" w:rsidR="009A1A8C">
      <w:pPr>
        <w:spacing w:after="0"/>
        <w:jc w:val="both"/>
      </w:pPr>
      <w:r>
        <w:t>Ovaj zaključak objavit će se na stečajnoj oglasnoj ploči ovoga suda.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  <w:r>
        <w:t xml:space="preserve">Stečajni upravitelj dužan je Hrvatskoj gospodarskoj komori dostaviti podatke o nekretnini koja se prodaje u stečajnom postupku, kao i na web stranici Visokog trgovačkog suda RH u </w:t>
      </w:r>
      <w:r>
        <w:lastRenderedPageBreak/>
        <w:t>Zagrebu, a radi uvođenja u očevidnik nekretnina i pokretnina koje se prodaju u stečajnom postupku.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  <w:r>
        <w:t>5.)      UVJETI  PRODAJE: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Nekretnine u naravi predstavlj</w:t>
      </w:r>
      <w:r>
        <w:rPr>
          <w:color w:val="000000"/>
        </w:rPr>
        <w:t>aju  poslovne prostore u poslovnoj zgradi.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Utvrđena vrijednost nekretnina izražena je u točci 2. zaključka o prodaji</w:t>
      </w:r>
    </w:p>
    <w:p w:rsidRDefault="009A1A8C" w:rsidP="009A1A8C" w:rsidR="009A1A8C">
      <w:pPr>
        <w:pStyle w:val="Odlomakpopisa"/>
        <w:spacing w:after="0"/>
        <w:rPr>
          <w:color w:val="000000"/>
        </w:rPr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Nekretnine se na 4. dražbi ne mogu prodati ispod početne cijene navedene u točci 3. zaključka o prodaji. Sve poreze i pristojbe u svezi s prodajom snosi kupac.</w:t>
      </w:r>
    </w:p>
    <w:p w:rsidRDefault="009A1A8C" w:rsidP="009A1A8C" w:rsidR="009A1A8C">
      <w:pPr>
        <w:pStyle w:val="Odlomakpopisa"/>
        <w:spacing w:after="0"/>
        <w:rPr>
          <w:color w:val="000000"/>
        </w:rPr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Kao kupci mogu sudjelovati samo osobe koje su  najkasnije 3 dana prije ročišta za dražbu uplatili jamčevinu u iznosu od 10% od početne cijene nekretnine (pojedine cjeline ili etaže), koja se uplaćuje na račun Trgovačkog suda u Varaždinu broj HR4023900011300002754, otvoren kod Hrvatske poštanske banke d.d., pozivom na poslovni broj spisa St-25/12. Potvrdu o uplati jamčevine svaki sudionik dužan je predočiti na dražbi prije početka dražbe.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Osobe koje ne uplate jamčevinu neće moći sudjelovati u dražbi.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 najkasnije u roku od 8 dana.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Kupac  je  dužan uplatiti razliku između uplaćene jamčevine i postignute kupoprodajne cijene u roku od 45 dana od dana zaključenja javne dražbe. 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5.i ovog zaključka.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istih.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Ako kupac  radi plaćanja kupovne cijene treba uzeti kredit, sud će na prijedlog kupca već u rješenju o dosudi odrediti da će se  nakon pravomoćnosti rješenja o dosudi te </w:t>
      </w:r>
      <w:r>
        <w:lastRenderedPageBreak/>
        <w:t xml:space="preserve">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Pravo nadmetanja imaju sve pravne i fizičke osobe.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Prodaja se provodi po načelu „viđeno – kupljeno“, što isključuje sve naknadne prigovore kupca.</w:t>
      </w:r>
    </w:p>
    <w:p w:rsidRDefault="009A1A8C" w:rsidP="009A1A8C" w:rsidR="009A1A8C">
      <w:pPr>
        <w:pStyle w:val="Odlomakpopisa"/>
        <w:spacing w:after="0"/>
      </w:pPr>
    </w:p>
    <w:p w:rsidRDefault="009A1A8C" w:rsidP="009A1A8C" w:rsidR="009A1A8C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Zainteresirane osobe mogu razgledati nekretnine koje su predmet prodaje,  uz prethodni dogovor sa stečajnim upraviteljem Nenadom </w:t>
      </w:r>
      <w:proofErr w:type="spellStart"/>
      <w:r>
        <w:t>Homarom</w:t>
      </w:r>
      <w:proofErr w:type="spellEnd"/>
      <w:r>
        <w:t xml:space="preserve"> na broj telefona 098 407 337.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center"/>
      </w:pPr>
      <w:r>
        <w:t>Obrazloženje</w:t>
      </w:r>
    </w:p>
    <w:p w:rsidRDefault="009A1A8C" w:rsidP="009A1A8C" w:rsidR="009A1A8C">
      <w:pPr>
        <w:spacing w:after="0"/>
        <w:jc w:val="both"/>
      </w:pPr>
      <w:r>
        <w:tab/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  <w:r>
        <w:tab/>
        <w:t>Obzirom je treća javna dražba za prodaju nekretnina ostala bezuspješna sud je odredio četvrtu javnu dražbu, time da je stečajni sudac, u smislu odredbe čl. 164. st. 6. SZ odredio da će se na četvrtom ročištu nekretnine prodati za nižu vrijednost i to za iznos koji predstavlja iznos početne cijene s trećeg dražbenog ročišta umanjen za 20%.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center"/>
      </w:pPr>
      <w:r>
        <w:t xml:space="preserve">U Varaždinu, 23. ožujka 2016. </w:t>
      </w:r>
    </w:p>
    <w:p w:rsidRDefault="009A1A8C" w:rsidP="009A1A8C" w:rsidR="009A1A8C">
      <w:pPr>
        <w:spacing w:after="0"/>
        <w:jc w:val="center"/>
      </w:pPr>
    </w:p>
    <w:p w:rsidRDefault="009A1A8C" w:rsidP="009A1A8C" w:rsidR="009A1A8C">
      <w:pPr>
        <w:spacing w:after="0"/>
        <w:jc w:val="center"/>
      </w:pPr>
    </w:p>
    <w:p w:rsidRDefault="009A1A8C" w:rsidP="009A1A8C" w:rsidR="009A1A8C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  <w:r>
        <w:t xml:space="preserve">                                                                                 Iris Hatvalić </w:t>
      </w:r>
      <w:proofErr w:type="spellStart"/>
      <w:r>
        <w:t>Nemec</w:t>
      </w:r>
      <w:proofErr w:type="spellEnd"/>
      <w:r>
        <w:t>, v.r.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ind w:firstLine="708" w:left="3540"/>
        <w:jc w:val="both"/>
      </w:pPr>
      <w:r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  <w:r>
        <w:t>Pouka o pravnom lijeku:</w:t>
      </w:r>
    </w:p>
    <w:p w:rsidRDefault="009A1A8C" w:rsidP="009A1A8C" w:rsidR="009A1A8C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  <w:r>
        <w:t xml:space="preserve">DNA: 1. Stečajni upravitelj, Nenad </w:t>
      </w:r>
      <w:proofErr w:type="spellStart"/>
      <w:r>
        <w:t>Homar</w:t>
      </w:r>
      <w:proofErr w:type="spellEnd"/>
      <w:r>
        <w:t>, Dravska 1, 48000 Koprivnica</w:t>
      </w:r>
    </w:p>
    <w:p w:rsidRDefault="009A1A8C" w:rsidP="009A1A8C" w:rsidR="009A1A8C">
      <w:pPr>
        <w:spacing w:after="0"/>
        <w:jc w:val="both"/>
      </w:pPr>
      <w:r>
        <w:t xml:space="preserve">          2. </w:t>
      </w:r>
      <w:proofErr w:type="spellStart"/>
      <w:r>
        <w:t>Razlučnim</w:t>
      </w:r>
      <w:proofErr w:type="spellEnd"/>
      <w:r>
        <w:t xml:space="preserve"> vjerovnicima:</w:t>
      </w:r>
    </w:p>
    <w:p w:rsidRDefault="009A1A8C" w:rsidP="009A1A8C" w:rsidR="009A1A8C">
      <w:pPr>
        <w:spacing w:after="0"/>
        <w:jc w:val="both"/>
      </w:pPr>
      <w:r>
        <w:tab/>
        <w:t>- Republika Hrvatska,  zastupana po ŽDO Varaždin, Građansko upravni odjel</w:t>
      </w:r>
    </w:p>
    <w:p w:rsidRDefault="009A1A8C" w:rsidP="009A1A8C" w:rsidR="009A1A8C">
      <w:pPr>
        <w:spacing w:after="0"/>
        <w:ind w:left="708"/>
        <w:jc w:val="both"/>
      </w:pPr>
      <w:r>
        <w:t>- Hrvatska banka za obnovu i razvitak, Strossmayerov trg 9, 10000 Zagreb</w:t>
      </w:r>
    </w:p>
    <w:p w:rsidRDefault="009A1A8C" w:rsidP="009A1A8C" w:rsidR="009A1A8C">
      <w:pPr>
        <w:spacing w:after="0"/>
        <w:jc w:val="both"/>
      </w:pPr>
      <w:r>
        <w:t xml:space="preserve">          3. Oglasna ploča ovoga suda </w:t>
      </w:r>
    </w:p>
    <w:p w:rsidRDefault="009A1A8C" w:rsidP="009A1A8C" w:rsidR="009A1A8C">
      <w:pPr>
        <w:spacing w:after="0"/>
        <w:jc w:val="center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  <w:jc w:val="both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</w:pPr>
    </w:p>
    <w:p w:rsidRDefault="009A1A8C" w:rsidP="009A1A8C" w:rsidR="009A1A8C">
      <w:pPr>
        <w:spacing w:after="0"/>
      </w:pPr>
    </w:p>
    <w:p w:rsidRDefault="00CB0EA4" w:rsidP="009A1A8C" w:rsidR="00CB0EA4">
      <w:pPr>
        <w:pStyle w:val="Naslovdokumenta"/>
        <w:spacing w:after="0"/>
      </w:pPr>
    </w:p>
    <w:p w:rsidRDefault="0071688E" w:rsidP="009A1A8C" w:rsidR="0071688E">
      <w:pPr>
        <w:pStyle w:val="Poetniodjeljak"/>
        <w:spacing w:after="0"/>
      </w:pPr>
    </w:p>
    <w:p w:rsidRDefault="00A21F0D" w:rsidP="009A1A8C" w:rsidR="00A21F0D">
      <w:pPr>
        <w:pStyle w:val="NormaleSPIS"/>
        <w:spacing w:after="0"/>
        <w:rPr>
          <w:noProof/>
        </w:rPr>
      </w:pPr>
    </w:p>
    <w:p w:rsidRDefault="00DA0242" w:rsidP="009A1A8C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6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A8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89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St-25/2012-411</izvorni_sadrzaj>
    <derivirana_varijabla naziv="DomainObject.Oznaka_1">St-25/2012-411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13 u opticaju, ostali svežnjevi
u referadi 4</izvorni_sadrzaj>
    <derivirana_varijabla naziv="DomainObject.Predmet.PrimjedbaSuca_1">-samo svežanj 13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St-25/2012-411</izvorni_sadrzaj>
    <derivirana_varijabla naziv="DomainObject.PoslovniBrojDokumenta_1">St-25/2012-411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AEEA0-7EB0-4445-AD14-DC79685C5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4009</properties:Words>
  <properties:Characters>17938</properties:Characters>
  <properties:Lines>493</properties:Lines>
  <properties:Paragraphs>214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2016-03-24T08:04:00Z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St-25/2012-411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