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ab6015f" w14:paraId="ab6015f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F35BAF">
        <w:t>1102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7E3763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F35BAF">
        <w:t xml:space="preserve">MARTINČANKA jednostavno društvo s ograničenom odgovornošću </w:t>
      </w:r>
      <w:r w:rsidR="00D073C9">
        <w:t xml:space="preserve">za </w:t>
      </w:r>
      <w:r w:rsidR="00F35BAF">
        <w:t>poljoprivredu</w:t>
      </w:r>
      <w:r w:rsidR="007E0DEB">
        <w:t>,</w:t>
      </w:r>
      <w:r w:rsidR="002B40D7">
        <w:t xml:space="preserve"> </w:t>
      </w:r>
      <w:r>
        <w:t xml:space="preserve">MBS: </w:t>
      </w:r>
      <w:r w:rsidR="00F35BAF">
        <w:t>030188859</w:t>
      </w:r>
      <w:r>
        <w:t xml:space="preserve">, OIB: </w:t>
      </w:r>
      <w:r w:rsidR="00F35BAF">
        <w:t>90723623232</w:t>
      </w:r>
      <w:r w:rsidR="00B05FE1">
        <w:t>,</w:t>
      </w:r>
      <w:r w:rsidR="00D073C9">
        <w:t xml:space="preserve"> </w:t>
      </w:r>
      <w:proofErr w:type="spellStart"/>
      <w:r w:rsidR="00F35BAF">
        <w:t>Martinci</w:t>
      </w:r>
      <w:proofErr w:type="spellEnd"/>
      <w:r w:rsidR="00F35BAF">
        <w:t xml:space="preserve"> </w:t>
      </w:r>
      <w:proofErr w:type="spellStart"/>
      <w:r w:rsidR="00F35BAF">
        <w:t>Miholjački</w:t>
      </w:r>
      <w:proofErr w:type="spellEnd"/>
      <w:r w:rsidR="00F35BAF">
        <w:t>, Stjepana Radića 21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</w:t>
      </w:r>
      <w:r w:rsidR="00D073C9">
        <w:t>2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F35BAF">
        <w:t xml:space="preserve">MARTINČANKA jednostavno društvo s ograničenom odgovornošću za poljoprivredu, MBS: 030188859, OIB: 90723623232, </w:t>
      </w:r>
      <w:proofErr w:type="spellStart"/>
      <w:r w:rsidR="00F35BAF">
        <w:t>Martinci</w:t>
      </w:r>
      <w:proofErr w:type="spellEnd"/>
      <w:r w:rsidR="00F35BAF">
        <w:t xml:space="preserve"> </w:t>
      </w:r>
      <w:proofErr w:type="spellStart"/>
      <w:r w:rsidR="00F35BAF">
        <w:t>Miholjački</w:t>
      </w:r>
      <w:proofErr w:type="spellEnd"/>
      <w:r w:rsidR="00F35BAF">
        <w:t>, Stjepana Radića 21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F35BAF">
        <w:t>10.083,07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D073C9">
        <w:t xml:space="preserve">, </w:t>
      </w:r>
      <w:r w:rsidR="009D27FC">
        <w:t xml:space="preserve">Nemanja </w:t>
      </w:r>
      <w:proofErr w:type="spellStart"/>
      <w:r w:rsidR="009D27FC">
        <w:t>Zuber</w:t>
      </w:r>
      <w:proofErr w:type="spellEnd"/>
      <w:r w:rsidR="001C29A0">
        <w:t xml:space="preserve">, </w:t>
      </w:r>
      <w:r w:rsidR="00FD4C38">
        <w:t xml:space="preserve">OIB: </w:t>
      </w:r>
      <w:r w:rsidR="009D27FC">
        <w:t>89610216027</w:t>
      </w:r>
      <w:r w:rsidR="00755864">
        <w:t xml:space="preserve">, </w:t>
      </w:r>
      <w:proofErr w:type="spellStart"/>
      <w:r w:rsidR="009D27FC">
        <w:t>Martinci</w:t>
      </w:r>
      <w:proofErr w:type="spellEnd"/>
      <w:r w:rsidR="009D27FC">
        <w:t xml:space="preserve"> </w:t>
      </w:r>
      <w:proofErr w:type="spellStart"/>
      <w:r w:rsidR="009D27FC">
        <w:t>Miholjački</w:t>
      </w:r>
      <w:proofErr w:type="spellEnd"/>
      <w:r w:rsidR="009D27FC">
        <w:t>, Stjepana Radića 21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9D27FC">
        <w:t>1102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E3763">
        <w:t>1</w:t>
      </w:r>
      <w:r w:rsidR="00D073C9">
        <w:t>2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D073C9">
        <w:t>1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BF6" w:rsidP="00D95CE2" w:rsidR="00C84BF6">
      <w:r>
        <w:separator/>
      </w:r>
    </w:p>
  </w:endnote>
  <w:endnote w:id="0" w:type="continuationSeparator">
    <w:p w:rsidRDefault="00C84BF6" w:rsidP="00D95CE2" w:rsidR="00C84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BF6" w:rsidP="00D95CE2" w:rsidR="00C84BF6">
      <w:r>
        <w:separator/>
      </w:r>
    </w:p>
  </w:footnote>
  <w:footnote w:id="0" w:type="continuationSeparator">
    <w:p w:rsidRDefault="00C84BF6" w:rsidP="00D95CE2" w:rsidR="00C84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33BB5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63F56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4604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0189B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A2896"/>
    <w:rsid w:val="007B35A9"/>
    <w:rsid w:val="007C75AC"/>
    <w:rsid w:val="007E0DEB"/>
    <w:rsid w:val="007E3763"/>
    <w:rsid w:val="007E443F"/>
    <w:rsid w:val="008169C7"/>
    <w:rsid w:val="00820EAB"/>
    <w:rsid w:val="00821730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35BAF"/>
    <w:rsid w:val="00F44B41"/>
    <w:rsid w:val="00F57A94"/>
    <w:rsid w:val="00F60770"/>
    <w:rsid w:val="00F6107B"/>
    <w:rsid w:val="00F7030E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St-1102/2018</izvorni_sadrzaj>
    <derivirana_varijabla naziv="DomainObject.Predmet.OznakaBroj_1">St-1102/2018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MARTINČANKA jednostavno društvo s ograničenom odgovornošću za poljoprivredu</izvorni_sadrzaj>
    <derivirana_varijabla naziv="DomainObject.Predmet.ProtustrankaFormated_1">  MARTINČANKA jednostavno društvo s ograničenom odgovornošću za poljoprivredu</derivirana_varijabla>
  </DomainObject.Predmet.ProtustrankaFormated>
  <DomainObject.Predmet.ProtustrankaFormatedOIB>
    <izvorni_sadrzaj>  MARTINČANKA jednostavno društvo s ograničenom odgovornošću za poljoprivredu, OIB 90723623232</izvorni_sadrzaj>
    <derivirana_varijabla naziv="DomainObject.Predmet.ProtustrankaFormatedOIB_1">  MARTINČANKA jednostavno društvo s ograničenom odgovornošću za poljoprivredu, OIB 90723623232</derivirana_varijabla>
  </DomainObject.Predmet.ProtustrankaFormatedOIB>
  <DomainObject.Predmet.ProtustrankaFormatedWithAdress>
    <izvorni_sadrzaj> MARTINČANKA jednostavno društvo s ograničenom odgovornošću za poljoprivredu, Stjepana Radića 21, 31530 Martinci Miholjački</izvorni_sadrzaj>
    <derivirana_varijabla naziv="DomainObject.Predmet.ProtustrankaFormatedWithAdress_1"> MARTINČANKA jednostavno društvo s ograničenom odgovornošću za poljoprivredu, Stjepana Radića 21, 31530 Martinci Miholjački</derivirana_varijabla>
  </DomainObject.Predmet.ProtustrankaFormatedWithAdress>
  <DomainObject.Predmet.ProtustrankaFormatedWithAdressOIB>
    <izvorni_sadrzaj> MARTINČANKA jednostavno društvo s ograničenom odgovornošću za poljoprivredu, OIB 90723623232, Stjepana Radića 21, 31530 Martinci Miholjački</izvorni_sadrzaj>
    <derivirana_varijabla naziv="DomainObject.Predmet.ProtustrankaFormatedWithAdressOIB_1"> MARTINČANKA jednostavno društvo s ograničenom odgovornošću za poljoprivredu, OIB 90723623232, Stjepana Radića 21, 31530 Martinci Miholjački</derivirana_varijabla>
  </DomainObject.Predmet.ProtustrankaFormatedWithAdressOIB>
  <DomainObject.Predmet.ProtustrankaWithAdress>
    <izvorni_sadrzaj>MARTINČANKA jednostavno društvo s ograničenom odgovornošću za poljoprivredu Stjepana Radića 21, 31530 Martinci Miholjački</izvorni_sadrzaj>
    <derivirana_varijabla naziv="DomainObject.Predmet.ProtustrankaWithAdress_1">MARTINČANKA jednostavno društvo s ograničenom odgovornošću za poljoprivredu Stjepana Radića 21, 31530 Martinci Miholjački</derivirana_varijabla>
  </DomainObject.Predmet.ProtustrankaWithAdress>
  <DomainObject.Predmet.ProtustrankaWithAdressOIB>
    <izvorni_sadrzaj>MARTINČANKA jednostavno društvo s ograničenom odgovornošću za poljoprivredu, OIB 90723623232, Stjepana Radića 21, 31530 Martinci Miholjački</izvorni_sadrzaj>
    <derivirana_varijabla naziv="DomainObject.Predmet.ProtustrankaWithAdressOIB_1">MARTINČANKA jednostavno društvo s ograničenom odgovornošću za poljoprivredu, OIB 90723623232, Stjepana Radića 21, 31530 Martinci Miholjački</derivirana_varijabla>
  </DomainObject.Predmet.ProtustrankaWithAdressOIB>
  <DomainObject.Predmet.ProtustrankaNazivFormated>
    <izvorni_sadrzaj>MARTINČANKA jednostavno društvo s ograničenom odgovornošću za poljoprivredu</izvorni_sadrzaj>
    <derivirana_varijabla naziv="DomainObject.Predmet.ProtustrankaNazivFormated_1">MARTINČANKA jednostavno društvo s ograničenom odgovornošću za poljoprivredu</derivirana_varijabla>
  </DomainObject.Predmet.ProtustrankaNazivFormated>
  <DomainObject.Predmet.ProtustrankaNazivFormatedOIB>
    <izvorni_sadrzaj>MARTINČANKA jednostavno društvo s ograničenom odgovornošću za poljoprivredu, OIB 90723623232</izvorni_sadrzaj>
    <derivirana_varijabla naziv="DomainObject.Predmet.ProtustrankaNazivFormatedOIB_1">MARTINČANKA jednostavno društvo s ograničenom odgovornošću za poljoprivredu, OIB 90723623232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MARTINČANKA jednostavno društvo s ograničenom odgovornošću za poljoprivredu</item>
    </izvorni_sadrzaj>
    <derivirana_varijabla naziv="DomainObject.Predmet.ProtuStrankaListFormated_1">
      <item>MARTINČANKA jednostavno društvo s ograničenom odgovornošću za poljoprivredu</item>
    </derivirana_varijabla>
  </DomainObject.Predmet.ProtuStrankaListFormated>
  <DomainObject.Predmet.ProtuStrankaListFormatedOIB>
    <izvorni_sadrzaj>
      <item>MARTINČANKA jednostavno društvo s ograničenom odgovornošću za poljoprivredu, OIB 90723623232</item>
    </izvorni_sadrzaj>
    <derivirana_varijabla naziv="DomainObject.Predmet.ProtuStrankaListFormatedOIB_1">
      <item>MARTINČANKA jednostavno društvo s ograničenom odgovornošću za poljoprivredu, OIB 90723623232</item>
    </derivirana_varijabla>
  </DomainObject.Predmet.ProtuStrankaListFormatedOIB>
  <DomainObject.Predmet.ProtuStrankaListFormatedWithAdress>
    <izvorni_sadrzaj>
      <item>MARTINČANKA jednostavno društvo s ograničenom odgovornošću za poljoprivredu, Stjepana Radića 21, 31530 Martinci Miholjački</item>
    </izvorni_sadrzaj>
    <derivirana_varijabla naziv="DomainObject.Predmet.ProtuStrankaListFormatedWithAdress_1">
      <item>MARTINČANKA jednostavno društvo s ograničenom odgovornošću za poljoprivredu, Stjepana Radića 21, 31530 Martinci Miholjački</item>
    </derivirana_varijabla>
  </DomainObject.Predmet.ProtuStrankaListFormatedWithAdress>
  <DomainObject.Predmet.ProtuStrankaListFormatedWithAdressOIB>
    <izvorni_sadrzaj>
      <item>MARTINČANKA jednostavno društvo s ograničenom odgovornošću za poljoprivredu, OIB 90723623232, Stjepana Radića 21, 31530 Martinci Miholjački</item>
    </izvorni_sadrzaj>
    <derivirana_varijabla naziv="DomainObject.Predmet.ProtuStrankaListFormatedWithAdressOIB_1">
      <item>MARTINČANKA jednostavno društvo s ograničenom odgovornošću za poljoprivredu, OIB 90723623232, Stjepana Radića 21, 31530 Martinci Miholjački</item>
    </derivirana_varijabla>
  </DomainObject.Predmet.ProtuStrankaListFormatedWithAdressOIB>
  <DomainObject.Predmet.ProtuStrankaListNazivFormated>
    <izvorni_sadrzaj>
      <item>MARTINČANKA jednostavno društvo s ograničenom odgovornošću za poljoprivredu</item>
    </izvorni_sadrzaj>
    <derivirana_varijabla naziv="DomainObject.Predmet.ProtuStrankaListNazivFormated_1">
      <item>MARTINČANKA jednostavno društvo s ograničenom odgovornošću za poljoprivredu</item>
    </derivirana_varijabla>
  </DomainObject.Predmet.ProtuStrankaListNazivFormated>
  <DomainObject.Predmet.ProtuStrankaListNazivFormatedOIB>
    <izvorni_sadrzaj>
      <item>MARTINČANKA jednostavno društvo s ograničenom odgovornošću za poljoprivredu, OIB 90723623232</item>
    </izvorni_sadrzaj>
    <derivirana_varijabla naziv="DomainObject.Predmet.ProtuStrankaListNazivFormatedOIB_1">
      <item>MARTINČANKA jednostavno društvo s ograničenom odgovornošću za poljoprivredu, OIB 90723623232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MARTINČANKA jednostavno društvo s ograničenom odgovornošću za poljoprivredu</izvorni_sadrzaj>
    <derivirana_varijabla naziv="DomainObject.Predmet.ProtustrankaIDrugi_1">MARTINČANKA jednostavno društvo s ograničenom odgovornošću za poljoprivredu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MARTINČANKA jednostavno društvo s ograničenom odgovornošću za poljoprivredu, OIB 90723623232, Stjepana Radića 21, 31530 Martinci Miholjački</izvorni_sadrzaj>
    <derivirana_varijabla naziv="DomainObject.Predmet.ProtustrankaIDrugiAdressOIB_1">MARTINČANKA jednostavno društvo s ograničenom odgovornošću za poljoprivredu, OIB 90723623232, Stjepana Radića 21, 31530 Martinci Miholjački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MARTINČANKA jednostavno društvo s ograničenom odgovornošću za poljoprivredu</item>
    </izvorni_sadrzaj>
    <derivirana_varijabla naziv="DomainObject.Predmet.SudioniciListNaziv_1">
      <item>FINA RC OSIJEK</item>
      <item>MARTINČANKA jednostavno društvo s ograničenom odgovornošću za poljoprivredu</item>
    </derivirana_varijabla>
  </DomainObject.Predmet.SudioniciListNaziv>
  <DomainObject.Predmet.SudioniciListAdressOIB>
    <izvorni_sadrzaj>
      <item>FINA RC OSIJEK, OIB 85821130368</item>
      <item>MARTINČANKA jednostavno društvo s ograničenom odgovornošću za poljoprivredu, OIB 90723623232, Stjepana Radića 21,31530 Martinci Miholjački</item>
    </izvorni_sadrzaj>
    <derivirana_varijabla naziv="DomainObject.Predmet.SudioniciListAdressOIB_1">
      <item>FINA RC OSIJEK, OIB 85821130368</item>
      <item>MARTINČANKA jednostavno društvo s ograničenom odgovornošću za poljoprivredu, OIB 90723623232, Stjepana Radića 21,31530 Martinci Miholjački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90723623232</item>
    </izvorni_sadrzaj>
    <derivirana_varijabla naziv="DomainObject.Predmet.SudioniciListNazivOIB_1">
      <item>, OIB 85821130368</item>
      <item>, OIB 90723623232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FB874-732C-40D6-A034-7BD6319E9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2265</properties:Characters>
  <properties:Lines>58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2018-09-12T12:16:00Z</dcterms:created>
  <dc:creator>Snježana Andrijanić</dc:creator>
  <cp:lastModifiedBy>Renata Horvat</cp:lastModifiedBy>
  <cp:lastPrinted>2018-09-12T12:12:00Z</cp:lastPrinted>
  <dcterms:modified xmlns:xsi="http://www.w3.org/2001/XMLSchema-instance" xsi:type="dcterms:W3CDTF">2018-09-12T12:18:00Z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(MARTINČANKA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