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56db" w14:paraId="81256db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F20259">
        <w:t>193/2018</w:t>
      </w:r>
      <w:r>
        <w:t>-</w:t>
      </w:r>
      <w:r w:rsidR="00F20259">
        <w:t>8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20259">
        <w:t>GASTRO BRALA j.d.o.o. za proizvodnju, trgovinu i usluge</w:t>
      </w:r>
      <w:r w:rsidR="00F20259" w:rsidRPr="00E4460C">
        <w:t xml:space="preserve">, </w:t>
      </w:r>
      <w:r w:rsidR="00F20259">
        <w:t>Posedarje, Ivana Gorana Kovačića 16</w:t>
      </w:r>
      <w:r w:rsidR="00F20259" w:rsidRPr="00E4460C">
        <w:t xml:space="preserve">, OIB: </w:t>
      </w:r>
      <w:r w:rsidR="00F20259">
        <w:t>74878404706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4B18E6" w:rsidP="00DB030D" w:rsidR="00AB7880" w:rsidRPr="00A066D0">
      <w:pPr>
        <w:jc w:val="center"/>
      </w:pPr>
      <w:r>
        <w:t>U Zadru, 4</w:t>
      </w:r>
      <w:r w:rsidR="00E63BC4">
        <w:t xml:space="preserve">. </w:t>
      </w:r>
      <w:r w:rsidR="00D005A0">
        <w:t>srpnja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705615" w:rsidP="00705615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705615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F20259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18E6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05615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54BCC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20259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BRALA j.d.o.o. za proizvodnju, trgovinu i usluge</izvorni_sadrzaj>
    <derivirana_varijabla naziv="DomainObject.Predmet.ProtustrankaFormated_1">  GASTRO BRALA j.d.o.o. za proizvodnju, trgovinu i usluge</derivirana_varijabla>
  </DomainObject.Predmet.ProtustrankaFormated>
  <DomainObject.Predmet.ProtustrankaFormatedOIB>
    <izvorni_sadrzaj>  GASTRO BRALA j.d.o.o. za proizvodnju, trgovinu i usluge, OIB 74878404706</izvorni_sadrzaj>
    <derivirana_varijabla naziv="DomainObject.Predmet.ProtustrankaFormatedOIB_1">  GASTRO BRALA j.d.o.o. za proizvodnju, trgovinu i usluge, OIB 74878404706</derivirana_varijabla>
  </DomainObject.Predmet.ProtustrankaFormatedOIB>
  <DomainObject.Predmet.ProtustrankaFormatedWithAdress>
    <izvorni_sadrzaj> GASTRO BRALA j.d.o.o. za proizvodnju, trgovinu i usluge, Ivana Gorana Kovačića 16, 23242 Posedarje</izvorni_sadrzaj>
    <derivirana_varijabla naziv="DomainObject.Predmet.ProtustrankaFormatedWithAdress_1"> GASTRO BRALA j.d.o.o. za proizvodnju, trgovinu i usluge, Ivana Gorana Kovačića 16, 23242 Posedarje</derivirana_varijabla>
  </DomainObject.Predmet.ProtustrankaFormatedWithAdress>
  <DomainObject.Predmet.ProtustrankaFormatedWithAdressOIB>
    <izvorni_sadrzaj> GASTRO BRALA j.d.o.o. za proizvodnju, trgovinu i usluge, OIB 74878404706, Ivana Gorana Kovačića 16, 23242 Posedarje</izvorni_sadrzaj>
    <derivirana_varijabla naziv="DomainObject.Predmet.ProtustrankaFormatedWithAdressOIB_1"> GASTRO BRALA j.d.o.o. za proizvodnju, trgovinu i usluge, OIB 74878404706, Ivana Gorana Kovačića 16, 23242 Posedarje</derivirana_varijabla>
  </DomainObject.Predmet.ProtustrankaFormatedWithAdressOIB>
  <DomainObject.Predmet.ProtustrankaWithAdress>
    <izvorni_sadrzaj>GASTRO BRALA j.d.o.o. za proizvodnju, trgovinu i usluge Ivana Gorana Kovačića 16, 23242 Posedarje</izvorni_sadrzaj>
    <derivirana_varijabla naziv="DomainObject.Predmet.ProtustrankaWithAdress_1">GASTRO BRALA j.d.o.o. za proizvodnju, trgovinu i usluge Ivana Gorana Kovačića 16, 23242 Posedarje</derivirana_varijabla>
  </DomainObject.Predmet.ProtustrankaWithAdress>
  <DomainObject.Predmet.ProtustrankaWithAdressOIB>
    <izvorni_sadrzaj>GASTRO BRALA j.d.o.o. za proizvodnju, trgovinu i usluge, OIB 74878404706, Ivana Gorana Kovačića 16, 23242 Posedarje</izvorni_sadrzaj>
    <derivirana_varijabla naziv="DomainObject.Predmet.ProtustrankaWithAdressOIB_1">GASTRO BRALA j.d.o.o. za proizvodnju, trgovinu i usluge, OIB 74878404706, Ivana Gorana Kovačića 16, 23242 Posedarje</derivirana_varijabla>
  </DomainObject.Predmet.ProtustrankaWithAdressOIB>
  <DomainObject.Predmet.ProtustrankaNazivFormated>
    <izvorni_sadrzaj>GASTRO BRALA j.d.o.o. za proizvodnju, trgovinu i usluge</izvorni_sadrzaj>
    <derivirana_varijabla naziv="DomainObject.Predmet.ProtustrankaNazivFormated_1">GASTRO BRALA j.d.o.o. za proizvodnju, trgovinu i usluge</derivirana_varijabla>
  </DomainObject.Predmet.ProtustrankaNazivFormated>
  <DomainObject.Predmet.ProtustrankaNazivFormatedOIB>
    <izvorni_sadrzaj>GASTRO BRALA j.d.o.o. za proizvodnju, trgovinu i usluge, OIB 74878404706</izvorni_sadrzaj>
    <derivirana_varijabla naziv="DomainObject.Predmet.ProtustrankaNazivFormatedOIB_1">GASTRO BRALA j.d.o.o. za proizvodnju, trgovinu i usluge, OIB 74878404706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GASTRO BRALA j.d.o.o. za proizvodnju, trgovinu i usluge</item>
    </izvorni_sadrzaj>
    <derivirana_varijabla naziv="DomainObject.Predmet.ProtuStrankaListFormated_1">
      <item>GASTRO BRALA j.d.o.o. za proizvodnju, trgovinu i usluge</item>
    </derivirana_varijabla>
  </DomainObject.Predmet.ProtuStrankaListFormated>
  <DomainObject.Predmet.ProtuStrankaListFormatedOIB>
    <izvorni_sadrzaj>
      <item>GASTRO BRALA j.d.o.o. za proizvodnju, trgovinu i usluge, OIB 74878404706</item>
    </izvorni_sadrzaj>
    <derivirana_varijabla naziv="DomainObject.Predmet.ProtuStrankaListFormatedOIB_1">
      <item>GASTRO BRALA j.d.o.o. za proizvodnju, trgovinu i usluge, OIB 74878404706</item>
    </derivirana_varijabla>
  </DomainObject.Predmet.ProtuStrankaListFormatedOIB>
  <DomainObject.Predmet.ProtuStrankaListFormatedWithAdress>
    <izvorni_sadrzaj>
      <item>GASTRO BRALA j.d.o.o. za proizvodnju, trgovinu i usluge, Ivana Gorana Kovačića 16, 23242 Posedarje</item>
    </izvorni_sadrzaj>
    <derivirana_varijabla naziv="DomainObject.Predmet.ProtuStrankaListFormatedWithAdress_1">
      <item>GASTRO BRALA j.d.o.o. za proizvodnju, trgovinu i usluge, Ivana Gorana Kovačića 16, 23242 Posedarje</item>
    </derivirana_varijabla>
  </DomainObject.Predmet.ProtuStrankaListFormatedWithAdress>
  <DomainObject.Predmet.ProtuStrankaListFormatedWithAdressOIB>
    <izvorni_sadrzaj>
      <item>GASTRO BRALA j.d.o.o. za proizvodnju, trgovinu i usluge, OIB 74878404706, Ivana Gorana Kovačića 16, 23242 Posedarje</item>
    </izvorni_sadrzaj>
    <derivirana_varijabla naziv="DomainObject.Predmet.ProtuStrankaListFormatedWithAdressOIB_1">
      <item>GASTRO BRALA j.d.o.o. za proizvodnju, trgovinu i usluge, OIB 74878404706, Ivana Gorana Kovačića 16, 23242 Posedarje</item>
    </derivirana_varijabla>
  </DomainObject.Predmet.ProtuStrankaListFormatedWithAdressOIB>
  <DomainObject.Predmet.ProtuStrankaListNazivFormated>
    <izvorni_sadrzaj>
      <item>GASTRO BRALA j.d.o.o. za proizvodnju, trgovinu i usluge</item>
    </izvorni_sadrzaj>
    <derivirana_varijabla naziv="DomainObject.Predmet.ProtuStrankaListNazivFormated_1">
      <item>GASTRO BRALA j.d.o.o. za proizvodnju, trgovinu i usluge</item>
    </derivirana_varijabla>
  </DomainObject.Predmet.ProtuStrankaListNazivFormated>
  <DomainObject.Predmet.ProtuStrankaListNazivFormatedOIB>
    <izvorni_sadrzaj>
      <item>GASTRO BRALA j.d.o.o. za proizvodnju, trgovinu i usluge, OIB 74878404706</item>
    </izvorni_sadrzaj>
    <derivirana_varijabla naziv="DomainObject.Predmet.ProtuStrankaListNazivFormatedOIB_1">
      <item>GASTRO BRALA j.d.o.o. za proizvodnju, trgovinu i usluge, OIB 74878404706</item>
    </derivirana_varijabla>
  </DomainObject.Predmet.ProtuStrankaListNazivFormatedOIB>
  <DomainObject.Predmet.OstaliListFormated>
    <izvorni_sadrzaj>
      <item>Vlasta Brala</item>
    </izvorni_sadrzaj>
    <derivirana_varijabla naziv="DomainObject.Predmet.OstaliListFormated_1">
      <item>Vlasta Brala</item>
    </derivirana_varijabla>
  </DomainObject.Predmet.OstaliListFormated>
  <DomainObject.Predmet.OstaliListFormatedOIB>
    <izvorni_sadrzaj>
      <item>Vlasta Brala, OIB 87056422471</item>
    </izvorni_sadrzaj>
    <derivirana_varijabla naziv="DomainObject.Predmet.OstaliListFormatedOIB_1">
      <item>Vlasta Brala, OIB 87056422471</item>
    </derivirana_varijabla>
  </DomainObject.Predmet.OstaliListFormatedOIB>
  <DomainObject.Predmet.OstaliListFormatedWithAdress>
    <izvorni_sadrzaj>
      <item>Vlasta Brala, Varoš 5, 23242 Vinjerac</item>
    </izvorni_sadrzaj>
    <derivirana_varijabla naziv="DomainObject.Predmet.OstaliListFormatedWithAdress_1">
      <item>Vlasta Brala, Varoš 5, 23242 Vinjerac</item>
    </derivirana_varijabla>
  </DomainObject.Predmet.OstaliListFormatedWithAdress>
  <DomainObject.Predmet.OstaliListFormatedWithAdressOIB>
    <izvorni_sadrzaj>
      <item>Vlasta Brala, OIB 87056422471, Varoš 5, 23242 Vinjerac</item>
    </izvorni_sadrzaj>
    <derivirana_varijabla naziv="DomainObject.Predmet.OstaliListFormatedWithAdressOIB_1">
      <item>Vlasta Brala, OIB 87056422471, Varoš 5, 23242 Vinjerac</item>
    </derivirana_varijabla>
  </DomainObject.Predmet.OstaliListFormatedWithAdressOIB>
  <DomainObject.Predmet.OstaliListNazivFormated>
    <izvorni_sadrzaj>
      <item>Vlasta Brala</item>
    </izvorni_sadrzaj>
    <derivirana_varijabla naziv="DomainObject.Predmet.OstaliListNazivFormated_1">
      <item>Vlasta Brala</item>
    </derivirana_varijabla>
  </DomainObject.Predmet.OstaliListNazivFormated>
  <DomainObject.Predmet.OstaliListNazivFormatedOIB>
    <izvorni_sadrzaj>
      <item>Vlasta Brala, OIB 87056422471</item>
    </izvorni_sadrzaj>
    <derivirana_varijabla naziv="DomainObject.Predmet.OstaliListNazivFormatedOIB_1">
      <item>Vlasta Brala, OIB 87056422471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GASTRO BRALA j.d.o.o. za proizvodnju, trgovinu i usluge</izvorni_sadrzaj>
    <derivirana_varijabla naziv="DomainObject.Predmet.ProtustrankaIDrugi_1">GASTRO BRALA j.d.o.o.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GASTRO BRALA j.d.o.o. za proizvodnju, trgovinu i usluge, OIB 74878404706, Ivana Gorana Kovačića 16, 23242 Posedarje</izvorni_sadrzaj>
    <derivirana_varijabla naziv="DomainObject.Predmet.ProtustrankaIDrugiAdressOIB_1">GASTRO BRALA j.d.o.o. za proizvodnju, trgovinu i usluge, OIB 74878404706, Ivana Gorana Kovačića 16,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GASTRO BRALA j.d.o.o. za proizvodnju, trgovinu i usluge</item>
      <item>Vlasta Brala</item>
    </izvorni_sadrzaj>
    <derivirana_varijabla naziv="DomainObject.Predmet.SudioniciListNaziv_1">
      <item>FINA</item>
      <item>GASTRO BRALA j.d.o.o. za proizvodnju, trgovinu i usluge</item>
      <item>Vlasta Brala</item>
    </derivirana_varijabla>
  </DomainObject.Predmet.SudioniciListNaziv>
  <DomainObject.Predmet.SudioniciListAdressOIB>
    <izvorni_sadrzaj>
      <item>FINA, OIB 85821130368, Ivana Danila 4,23000 Zadar</item>
      <item>GASTRO BRALA j.d.o.o. za proizvodnju, trgovinu i usluge, OIB 74878404706, Ivana Gorana Kovačića 16,23242 Posedarje</item>
      <item>Vlasta Brala, OIB 87056422471, Varoš 5,23242 Vinjerac</item>
    </izvorni_sadrzaj>
    <derivirana_varijabla naziv="DomainObject.Predmet.SudioniciListAdressOIB_1">
      <item>FINA, OIB 85821130368, Ivana Danila 4,23000 Zadar</item>
      <item>GASTRO BRALA j.d.o.o. za proizvodnju, trgovinu i usluge, OIB 74878404706, Ivana Gorana Kovačića 16,23242 Posedarje</item>
      <item>Vlasta Brala, OIB 87056422471, Varoš 5,23242 Vinjerac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74878404706</item>
      <item>, OIB 87056422471</item>
    </izvorni_sadrzaj>
    <derivirana_varijabla naziv="DomainObject.Predmet.SudioniciListNazivOIB_1">
      <item>, OIB 85821130368</item>
      <item>, OIB 74878404706</item>
      <item>, OIB 87056422471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94</properties:Words>
  <properties:Characters>539</properties:Characters>
  <properties:Lines>36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2018-07-03T11:50:00Z</dcterms:created>
  <dc:creator>Administrator</dc:creator>
  <cp:lastModifiedBy>Ante Rubelj</cp:lastModifiedBy>
  <cp:lastPrinted>2017-05-09T11:42:00Z</cp:lastPrinted>
  <dcterms:modified xmlns:xsi="http://www.w3.org/2001/XMLSchema-instance" xsi:type="dcterms:W3CDTF">2018-07-05T05:32:00Z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(St-193-18-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