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6afc" w14:paraId="fa66afc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A53ADA">
        <w:rPr>
          <w:rFonts w:hAnsi="Times New Roman" w:ascii="Times New Roman"/>
        </w:rPr>
        <w:t>5447/16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F8376C" w:rsidP="00F8376C" w:rsidR="00F8376C">
      <w:pPr>
        <w:ind w:firstLine="708"/>
        <w:jc w:val="right"/>
        <w:rPr>
          <w:rFonts w:hAnsi="Times New Roman" w:ascii="Times New Roman"/>
        </w:rPr>
      </w:pPr>
      <w:r w:rsidRPr="00DB206C">
        <w:rPr>
          <w:rFonts w:hAnsi="Times New Roman" w:ascii="Times New Roman"/>
        </w:rPr>
        <w:t>CIPURIĆ USLUGE j.d.o.o. z</w:t>
      </w:r>
      <w:r>
        <w:rPr>
          <w:rFonts w:hAnsi="Times New Roman" w:ascii="Times New Roman"/>
        </w:rPr>
        <w:t>a ugostiteljstvo u likvidaciji</w:t>
      </w:r>
    </w:p>
    <w:p w:rsidRDefault="00F8376C" w:rsidP="00F8376C" w:rsidR="00F8376C">
      <w:pPr>
        <w:ind w:firstLine="708"/>
        <w:jc w:val="right"/>
        <w:rPr>
          <w:rFonts w:hAnsi="Times New Roman" w:ascii="Times New Roman"/>
        </w:rPr>
      </w:pPr>
      <w:r w:rsidRPr="00DB206C">
        <w:rPr>
          <w:rFonts w:hAnsi="Times New Roman" w:ascii="Times New Roman"/>
        </w:rPr>
        <w:t>Krašić, Krašić 66</w:t>
      </w:r>
      <w:r>
        <w:rPr>
          <w:rFonts w:hAnsi="Times New Roman" w:ascii="Times New Roman"/>
        </w:rPr>
        <w:t xml:space="preserve"> A</w:t>
      </w:r>
    </w:p>
    <w:p w:rsidRDefault="00F8376C" w:rsidP="00F8376C" w:rsidR="00F8376C">
      <w:pPr>
        <w:ind w:firstLine="708"/>
        <w:jc w:val="right"/>
        <w:rPr>
          <w:rFonts w:hAnsi="Times New Roman" w:ascii="Times New Roman"/>
        </w:rPr>
      </w:pPr>
    </w:p>
    <w:p w:rsidRDefault="00F8376C" w:rsidP="00F8376C" w:rsidR="00F8376C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F8376C" w:rsidP="00F8376C" w:rsidR="00F8376C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CIPURIĆ</w:t>
      </w:r>
    </w:p>
    <w:p w:rsidRDefault="00F8376C" w:rsidP="00F8376C" w:rsidR="00F8376C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Krašić, Krašić 66 A</w:t>
      </w:r>
      <w:r w:rsidRPr="00DB206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</w:t>
      </w:r>
    </w:p>
    <w:p w:rsidRDefault="00F8376C" w:rsidP="00F8376C" w:rsidR="00E13BFB" w:rsidRPr="00B60A70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                 </w:t>
      </w:r>
    </w:p>
    <w:p w:rsidRDefault="00052E15" w:rsidP="00967CE3" w:rsidR="00A53AD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A53ADA" w:rsidRPr="00DB206C">
        <w:rPr>
          <w:rFonts w:hAnsi="Times New Roman" w:ascii="Times New Roman"/>
        </w:rPr>
        <w:t xml:space="preserve">CIPURIĆ USLUGE j.d.o.o. za ugostiteljstvo u likvidaciji, Krašić, Krašić 66 </w:t>
      </w:r>
      <w:r w:rsidR="00A53ADA">
        <w:rPr>
          <w:rFonts w:hAnsi="Times New Roman" w:ascii="Times New Roman"/>
        </w:rPr>
        <w:t xml:space="preserve">                  </w:t>
      </w:r>
    </w:p>
    <w:p w:rsidRDefault="00A53ADA" w:rsidP="00967CE3" w:rsidR="0049736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DB206C">
        <w:rPr>
          <w:rFonts w:hAnsi="Times New Roman" w:ascii="Times New Roman"/>
        </w:rPr>
        <w:t>A, OIB 56054663185</w:t>
      </w:r>
    </w:p>
    <w:p w:rsidRDefault="00A53ADA" w:rsidP="00967CE3" w:rsidR="00A53ADA">
      <w:pPr>
        <w:ind w:firstLine="708"/>
        <w:jc w:val="both"/>
        <w:rPr>
          <w:rFonts w:hAnsi="Times New Roman" w:ascii="Times New Roman"/>
        </w:rPr>
      </w:pPr>
    </w:p>
    <w:p w:rsidRDefault="00A53ADA" w:rsidP="00967CE3" w:rsidR="00A53ADA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9736D">
        <w:rPr>
          <w:rFonts w:hAnsi="Times New Roman" w:ascii="Times New Roman"/>
          <w:b/>
        </w:rPr>
        <w:t>2</w:t>
      </w:r>
      <w:r w:rsidR="00A53ADA">
        <w:rPr>
          <w:rFonts w:hAnsi="Times New Roman" w:ascii="Times New Roman"/>
          <w:b/>
        </w:rPr>
        <w:t>5</w:t>
      </w:r>
      <w:r w:rsidR="0049736D">
        <w:rPr>
          <w:rFonts w:hAnsi="Times New Roman" w:ascii="Times New Roman"/>
          <w:b/>
        </w:rPr>
        <w:t>. travnja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49736D">
        <w:rPr>
          <w:rFonts w:hAnsi="Times New Roman" w:ascii="Times New Roman"/>
          <w:b/>
        </w:rPr>
        <w:t>12,</w:t>
      </w:r>
      <w:r w:rsidR="00A53ADA">
        <w:rPr>
          <w:rFonts w:hAnsi="Times New Roman" w:ascii="Times New Roman"/>
          <w:b/>
        </w:rPr>
        <w:t>4</w:t>
      </w:r>
      <w:r w:rsidR="0049736D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E16153">
        <w:rPr>
          <w:rFonts w:hAnsi="Times New Roman" w:ascii="Times New Roman"/>
        </w:rPr>
        <w:t>6.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F8376C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131C0E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9736D"/>
    <w:rsid w:val="004B4886"/>
    <w:rsid w:val="004D1D11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90589"/>
    <w:rsid w:val="008C5126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E4B21"/>
    <w:rsid w:val="00B60A70"/>
    <w:rsid w:val="00B86DDC"/>
    <w:rsid w:val="00BD4A84"/>
    <w:rsid w:val="00CA66F9"/>
    <w:rsid w:val="00CD7DA1"/>
    <w:rsid w:val="00D6610B"/>
    <w:rsid w:val="00D742EB"/>
    <w:rsid w:val="00DA22A1"/>
    <w:rsid w:val="00DC0535"/>
    <w:rsid w:val="00DF69D2"/>
    <w:rsid w:val="00E13BFB"/>
    <w:rsid w:val="00E16153"/>
    <w:rsid w:val="00E87B43"/>
    <w:rsid w:val="00F54DC3"/>
    <w:rsid w:val="00F70E3E"/>
    <w:rsid w:val="00F8376C"/>
    <w:rsid w:val="00FA7BDE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0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5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5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5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5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0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5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5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5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5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5447</izvorni_sadrzaj>
    <derivirana_varijabla naziv="DomainObject.Predmet.Broj_1">5447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St-5447/2016</izvorni_sadrzaj>
    <derivirana_varijabla naziv="DomainObject.Predmet.OznakaBroj_1">St-5447/2016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CIPURIĆ USLUGE j.d.o.o. za ugostiteljstvo u likvidaciji zastupanog po punomoćniku Gordana Cipurić</izvorni_sadrzaj>
    <derivirana_varijabla naziv="DomainObject.Predmet.ProtustrankaFormated_1">  CIPURIĆ USLUGE j.d.o.o. za ugostiteljstvo u likvidaciji zastupanog po punomoćniku Gordana Cipurić</derivirana_varijabla>
  </DomainObject.Predmet.ProtustrankaFormated>
  <DomainObject.Predmet.ProtustrankaFormatedOIB>
    <izvorni_sadrzaj>  CIPURIĆ USLUGE j.d.o.o. za ugostiteljstvo u likvidaciji, OIB 56054663185 zastupanog po punomoćniku Gordana Cipurić</izvorni_sadrzaj>
    <derivirana_varijabla naziv="DomainObject.Predmet.ProtustrankaFormatedOIB_1">  CIPURIĆ USLUGE j.d.o.o. za ugostiteljstvo u likvidaciji, OIB 56054663185 zastupanog po punomoćniku Gordana Cipurić</derivirana_varijabla>
  </DomainObject.Predmet.ProtustrankaFormatedOIB>
  <DomainObject.Predmet.ProtustrankaFormatedWithAdress>
    <izvorni_sadrzaj> CIPURIĆ USLUGE j.d.o.o. za ugostiteljstvo u likvidaciji, Krašić 66 A, 10454 Krašić zastupanog po punomoćniku Gordana Cipurić</izvorni_sadrzaj>
    <derivirana_varijabla naziv="DomainObject.Predmet.ProtustrankaFormatedWithAdress_1"> CIPURIĆ USLUGE j.d.o.o. za ugostiteljstvo u likvidaciji, Krašić 66 A, 10454 Krašić zastupanog po punomoćniku Gordana Cipurić</derivirana_varijabla>
  </DomainObject.Predmet.ProtustrankaFormatedWithAdress>
  <DomainObject.Predmet.ProtustrankaFormatedWithAdressOIB>
    <izvorni_sadrzaj> CIPURIĆ USLUGE j.d.o.o. za ugostiteljstvo u likvidaciji, OIB 56054663185, Krašić 66 A, 10454 Krašić zastupanog po punomoćniku Gordana Cipurić</izvorni_sadrzaj>
    <derivirana_varijabla naziv="DomainObject.Predmet.ProtustrankaFormatedWithAdressOIB_1"> CIPURIĆ USLUGE j.d.o.o. za ugostiteljstvo u likvidaciji, OIB 56054663185, Krašić 66 A, 10454 Krašić zastupanog po punomoćniku Gordana Cipurić</derivirana_varijabla>
  </DomainObject.Predmet.ProtustrankaFormatedWithAdressOIB>
  <DomainObject.Predmet.ProtustrankaWithAdress>
    <izvorni_sadrzaj>CIPURIĆ USLUGE j.d.o.o. za ugostiteljstvo u likvidaciji Krašić 66 A, 10454 Krašić</izvorni_sadrzaj>
    <derivirana_varijabla naziv="DomainObject.Predmet.ProtustrankaWithAdress_1">CIPURIĆ USLUGE j.d.o.o. za ugostiteljstvo u likvidaciji Krašić 66 A, 10454 Krašić</derivirana_varijabla>
  </DomainObject.Predmet.ProtustrankaWithAdress>
  <DomainObject.Predmet.ProtustrankaWithAdressOIB>
    <izvorni_sadrzaj>CIPURIĆ USLUGE j.d.o.o. za ugostiteljstvo u likvidaciji, OIB 56054663185, Krašić 66 A, 10454 Krašić</izvorni_sadrzaj>
    <derivirana_varijabla naziv="DomainObject.Predmet.ProtustrankaWithAdressOIB_1">CIPURIĆ USLUGE j.d.o.o. za ugostiteljstvo u likvidaciji, OIB 56054663185, Krašić 66 A, 10454 Krašić</derivirana_varijabla>
  </DomainObject.Predmet.ProtustrankaWithAdressOIB>
  <DomainObject.Predmet.ProtustrankaNazivFormated>
    <izvorni_sadrzaj>CIPURIĆ USLUGE j.d.o.o. za ugostiteljstvo u likvidaciji</izvorni_sadrzaj>
    <derivirana_varijabla naziv="DomainObject.Predmet.ProtustrankaNazivFormated_1">CIPURIĆ USLUGE j.d.o.o. za ugostiteljstvo u likvidaciji</derivirana_varijabla>
  </DomainObject.Predmet.ProtustrankaNazivFormated>
  <DomainObject.Predmet.ProtustrankaNazivFormatedOIB>
    <izvorni_sadrzaj>CIPURIĆ USLUGE j.d.o.o. za ugostiteljstvo u likvidaciji, OIB 56054663185</izvorni_sadrzaj>
    <derivirana_varijabla naziv="DomainObject.Predmet.ProtustrankaNazivFormatedOIB_1">CIPURIĆ USLUGE j.d.o.o. za ugostiteljstvo u likvidaciji, OIB 56054663185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CIPURIĆ USLUGE j.d.o.o. za ugostiteljstvo u likvidaciji zastupanog po punomoćniku Gordana Cipurić</item>
    </izvorni_sadrzaj>
    <derivirana_varijabla naziv="DomainObject.Predmet.ProtuStrankaListFormated_1">
      <item>CIPURIĆ USLUGE j.d.o.o. za ugostiteljstvo u likvidaciji zastupanog po punomoćniku Gordana Cipurić</item>
    </derivirana_varijabla>
  </DomainObject.Predmet.ProtuStrankaListFormated>
  <DomainObject.Predmet.ProtuStrankaListFormatedOIB>
    <izvorni_sadrzaj>
      <item>CIPURIĆ USLUGE j.d.o.o. za ugostiteljstvo u likvidaciji, OIB 56054663185 zastupanog po punomoćniku Gordana Cipurić</item>
    </izvorni_sadrzaj>
    <derivirana_varijabla naziv="DomainObject.Predmet.ProtuStrankaListFormatedOIB_1">
      <item>CIPURIĆ USLUGE j.d.o.o. za ugostiteljstvo u likvidaciji, OIB 56054663185 zastupanog po punomoćniku Gordana Cipurić</item>
    </derivirana_varijabla>
  </DomainObject.Predmet.ProtuStrankaListFormatedOIB>
  <DomainObject.Predmet.ProtuStrankaListFormatedWithAdress>
    <izvorni_sadrzaj>
      <item>CIPURIĆ USLUGE j.d.o.o. za ugostiteljstvo u likvidaciji, Krašić 66 A, 10454 Krašić zastupanog po punomoćniku Gordana Cipurić</item>
    </izvorni_sadrzaj>
    <derivirana_varijabla naziv="DomainObject.Predmet.ProtuStrankaListFormatedWithAdress_1">
      <item>CIPURIĆ USLUGE j.d.o.o. za ugostiteljstvo u likvidaciji, Krašić 66 A, 10454 Krašić zastupanog po punomoćniku Gordana Cipurić</item>
    </derivirana_varijabla>
  </DomainObject.Predmet.ProtuStrankaListFormatedWithAdress>
  <DomainObject.Predmet.ProtuStrankaListFormatedWithAdressOIB>
    <izvorni_sadrzaj>
      <item>CIPURIĆ USLUGE j.d.o.o. za ugostiteljstvo u likvidaciji, OIB 56054663185, Krašić 66 A, 10454 Krašić zastupanog po punomoćniku Gordana Cipurić</item>
    </izvorni_sadrzaj>
    <derivirana_varijabla naziv="DomainObject.Predmet.ProtuStrankaListFormatedWithAdressOIB_1">
      <item>CIPURIĆ USLUGE j.d.o.o. za ugostiteljstvo u likvidaciji, OIB 56054663185, Krašić 66 A, 10454 Krašić zastupanog po punomoćniku Gordana Cipurić</item>
    </derivirana_varijabla>
  </DomainObject.Predmet.ProtuStrankaListFormatedWithAdressOIB>
  <DomainObject.Predmet.ProtuStrankaListNazivFormated>
    <izvorni_sadrzaj>
      <item>CIPURIĆ USLUGE j.d.o.o. za ugostiteljstvo u likvidaciji</item>
    </izvorni_sadrzaj>
    <derivirana_varijabla naziv="DomainObject.Predmet.ProtuStrankaListNazivFormated_1">
      <item>CIPURIĆ USLUGE j.d.o.o. za ugostiteljstvo u likvidaciji</item>
    </derivirana_varijabla>
  </DomainObject.Predmet.ProtuStrankaListNazivFormated>
  <DomainObject.Predmet.ProtuStrankaListNazivFormatedOIB>
    <izvorni_sadrzaj>
      <item>CIPURIĆ USLUGE j.d.o.o. za ugostiteljstvo u likvidaciji, OIB 56054663185</item>
    </izvorni_sadrzaj>
    <derivirana_varijabla naziv="DomainObject.Predmet.ProtuStrankaListNazivFormatedOIB_1">
      <item>CIPURIĆ USLUGE j.d.o.o. za ugostiteljstvo u likvidaciji, OIB 56054663185</item>
    </derivirana_varijabla>
  </DomainObject.Predmet.ProtuStrankaListNazivFormatedOIB>
  <DomainObject.Predmet.OstaliListFormated>
    <izvorni_sadrzaj>
      <item>Gordana Cipurić punomoćnik sudionika u postupku CIPURIĆ USLUGE j.d.o.o. za ugostiteljstvo u likvidaciji</item>
    </izvorni_sadrzaj>
    <derivirana_varijabla naziv="DomainObject.Predmet.OstaliListFormated_1">
      <item>Gordana Cipurić punomoćnik sudionika u postupku CIPURIĆ USLUGE j.d.o.o. za ugostiteljstvo u likvidaciji</item>
    </derivirana_varijabla>
  </DomainObject.Predmet.OstaliListFormated>
  <DomainObject.Predmet.OstaliListFormatedOIB>
    <izvorni_sadrzaj>
      <item>Gordana Cipurić, OIB 55742709279 punomoćnik sudionika u postupku CIPURIĆ USLUGE j.d.o.o. za ugostiteljstvo u likvidaciji</item>
    </izvorni_sadrzaj>
    <derivirana_varijabla naziv="DomainObject.Predmet.OstaliListFormatedOIB_1">
      <item>Gordana Cipurić, OIB 55742709279 punomoćnik sudionika u postupku CIPURIĆ USLUGE j.d.o.o. za ugostiteljstvo u likvidaciji</item>
    </derivirana_varijabla>
  </DomainObject.Predmet.OstaliListFormatedOIB>
  <DomainObject.Predmet.OstaliListFormatedWithAdress>
    <izvorni_sadrzaj>
      <item>Gordana Cipurić, Krašić 66a, 10454 Krašić punomoćnik sudionika u postupku CIPURIĆ USLUGE j.d.o.o. za ugostiteljstvo u likvidaciji</item>
    </izvorni_sadrzaj>
    <derivirana_varijabla naziv="DomainObject.Predmet.OstaliListFormatedWithAdress_1">
      <item>Gordana Cipurić, Krašić 66a, 10454 Krašić punomoćnik sudionika u postupku CIPURIĆ USLUGE j.d.o.o. za ugostiteljstvo u likvidaciji</item>
    </derivirana_varijabla>
  </DomainObject.Predmet.OstaliListFormatedWithAdress>
  <DomainObject.Predmet.OstaliListFormatedWithAdressOIB>
    <izvorni_sadrzaj>
      <item>Gordana Cipurić, OIB 55742709279, Krašić 66a, 10454 Krašić punomoćnik sudionika u postupku CIPURIĆ USLUGE j.d.o.o. za ugostiteljstvo u likvidaciji</item>
    </izvorni_sadrzaj>
    <derivirana_varijabla naziv="DomainObject.Predmet.OstaliListFormatedWithAdressOIB_1">
      <item>Gordana Cipurić, OIB 55742709279, Krašić 66a, 10454 Krašić punomoćnik sudionika u postupku CIPURIĆ USLUGE j.d.o.o. za ugostiteljstvo u likvidaciji</item>
    </derivirana_varijabla>
  </DomainObject.Predmet.OstaliListFormatedWithAdressOIB>
  <DomainObject.Predmet.OstaliListNazivFormated>
    <izvorni_sadrzaj>
      <item>Gordana Cipurić</item>
    </izvorni_sadrzaj>
    <derivirana_varijabla naziv="DomainObject.Predmet.OstaliListNazivFormated_1">
      <item>Gordana Cipurić</item>
    </derivirana_varijabla>
  </DomainObject.Predmet.OstaliListNazivFormated>
  <DomainObject.Predmet.OstaliListNazivFormatedOIB>
    <izvorni_sadrzaj>
      <item>Gordana Cipurić, OIB 55742709279</item>
    </izvorni_sadrzaj>
    <derivirana_varijabla naziv="DomainObject.Predmet.OstaliListNazivFormatedOIB_1">
      <item>Gordana Cipurić, OIB 55742709279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CIPURIĆ USLUGE j.d.o.o. za ugostiteljstvo u likvidaciji</izvorni_sadrzaj>
    <derivirana_varijabla naziv="DomainObject.Predmet.ProtustrankaIDrugi_1">CIPURIĆ USLUGE j.d.o.o. za ugostiteljstvo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CIPURIĆ USLUGE j.d.o.o. za ugostiteljstvo u likvidaciji, OIB 56054663185, Krašić 66 A, 10454 Krašić</izvorni_sadrzaj>
    <derivirana_varijabla naziv="DomainObject.Predmet.ProtustrankaIDrugiAdressOIB_1">CIPURIĆ USLUGE j.d.o.o. za ugostiteljstvo u likvidaciji, OIB 56054663185, Krašić 66 A, 10454 Krašić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CIPURIĆ USLUGE j.d.o.o. za ugostiteljstvo u likvidaciji</item>
      <item>Gordana Cipurić</item>
    </izvorni_sadrzaj>
    <derivirana_varijabla naziv="DomainObject.Predmet.SudioniciListNaziv_1">
      <item>FINA Regionalni centar Zagreb</item>
      <item>CIPURIĆ USLUGE j.d.o.o. za ugostiteljstvo u likvidaciji</item>
      <item>Gordana Cipurić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CIPURIĆ USLUGE j.d.o.o. za ugostiteljstvo u likvidaciji, OIB 56054663185, Krašić 66 A,10454 Krašić</item>
      <item>Gordana Cipurić, OIB 55742709279, Krašić 66a,10454 Krašić</item>
    </izvorni_sadrzaj>
    <derivirana_varijabla naziv="DomainObject.Predmet.SudioniciListAdressOIB_1">
      <item>FINA Regionalni centar Zagreb, OIB 85821130368, Trg svibanjskih žrtava 1995. br. 1,10000 Zagreb</item>
      <item>CIPURIĆ USLUGE j.d.o.o. za ugostiteljstvo u likvidaciji, OIB 56054663185, Krašić 66 A,10454 Krašić</item>
      <item>Gordana Cipurić, OIB 55742709279, Krašić 66a,10454 Krašić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56054663185</item>
      <item>, OIB 55742709279</item>
    </izvorni_sadrzaj>
    <derivirana_varijabla naziv="DomainObject.Predmet.SudioniciListNazivOIB_1">
      <item>, OIB 85821130368</item>
      <item>, OIB 56054663185</item>
      <item>, OIB 55742709279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FC9F1-997A-4E9D-A8B3-9CC757764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98</properties:Words>
  <properties:Characters>560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2017-03-06T12:18:00Z</dcterms:created>
  <dc:creator>stecaj</dc:creator>
  <cp:lastModifiedBy>Gordana Grčić</cp:lastModifiedBy>
  <cp:lastPrinted>2017-03-06T12:18:00Z</cp:lastPrinted>
  <dcterms:modified xmlns:xsi="http://www.w3.org/2001/XMLSchema-instance" xsi:type="dcterms:W3CDTF">2017-03-06T12:18:00Z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