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d45f" w14:paraId="86fd45f" w:rsidRDefault="00F2102B" w:rsidP="00F2102B" w:rsidR="00F2102B">
      <w:pPr>
        <w:jc w:val="right"/>
        <w15:collapsed w:val="false"/>
      </w:pPr>
      <w:bookmarkStart w:name="_GoBack" w:id="0"/>
      <w:bookmarkEnd w:id="0"/>
      <w:r>
        <w:t>Broj: 19 St-851/17-5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 xml:space="preserve">a </w:t>
      </w:r>
      <w:r w:rsidR="006A6DBE">
        <w:t>Zagreb</w:t>
      </w:r>
      <w:r w:rsidR="009B0425">
        <w:t>, Podružnice</w:t>
      </w:r>
      <w:r w:rsidR="00064FF2">
        <w:t xml:space="preserve"> </w:t>
      </w:r>
      <w:r w:rsidR="006A6DBE">
        <w:t>Zagreb</w:t>
      </w:r>
      <w:r w:rsidR="00064FF2">
        <w:t xml:space="preserve">, OIB: 85821130368, </w:t>
      </w:r>
      <w:r w:rsidR="006A6DBE">
        <w:t>Zagreb</w:t>
      </w:r>
      <w:r w:rsidR="00064FF2">
        <w:t xml:space="preserve">, </w:t>
      </w:r>
      <w:r w:rsidR="006A6DBE">
        <w:t>Trg svibanjskih žrtava 1995. 1</w:t>
      </w:r>
      <w:r w:rsidR="00064FF2">
        <w:t>,</w:t>
      </w:r>
      <w:r>
        <w:t xml:space="preserve"> </w:t>
      </w:r>
      <w:r w:rsidR="00064FF2">
        <w:t xml:space="preserve">za </w:t>
      </w:r>
      <w:r w:rsidR="006A6DBE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6A6DBE">
        <w:t xml:space="preserve">PROJEKT ŠOLTA </w:t>
      </w:r>
      <w:r w:rsidR="00064FF2">
        <w:t xml:space="preserve">d.o.o. za </w:t>
      </w:r>
      <w:r w:rsidR="006A6DBE">
        <w:t>građenje, poslovanje nekretninama i turizam</w:t>
      </w:r>
      <w:r w:rsidR="00064FF2">
        <w:t xml:space="preserve">, </w:t>
      </w:r>
      <w:r w:rsidR="006A6DBE">
        <w:t>Zagreb</w:t>
      </w:r>
      <w:r w:rsidR="00064FF2">
        <w:t xml:space="preserve">, </w:t>
      </w:r>
      <w:r w:rsidR="006A6DBE">
        <w:t>Janka Rakuše 1</w:t>
      </w:r>
      <w:r w:rsidR="00250413">
        <w:t>,</w:t>
      </w:r>
      <w:r w:rsidR="00F2102B">
        <w:t xml:space="preserve"> </w:t>
      </w:r>
      <w:r w:rsidR="00F2102B" w:rsidRPr="006A6DBE">
        <w:t xml:space="preserve">MBS: 080716950, OIB: 92391754978, </w:t>
      </w:r>
      <w:r w:rsidR="00250413">
        <w:t xml:space="preserve"> dana </w:t>
      </w:r>
      <w:r w:rsidR="0091126D">
        <w:t>6</w:t>
      </w:r>
      <w:r w:rsidR="00064FF2">
        <w:t xml:space="preserve">. </w:t>
      </w:r>
      <w:r w:rsidR="00AF119A">
        <w:t>rujna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F2102B" w:rsidP="00EC7990" w:rsidR="00F2102B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F2102B" w:rsidP="00301A4D" w:rsidR="00F2102B">
      <w:pPr>
        <w:jc w:val="both"/>
      </w:pPr>
    </w:p>
    <w:p w:rsidRDefault="00064FF2" w:rsidP="006A6DBE" w:rsidR="006A6DBE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6A6DBE" w:rsidRPr="006A6DBE">
        <w:t>PROJEKT ŠOLTA d.o.o. za građenje, poslovanje nekretninama i turizam</w:t>
      </w:r>
      <w:r w:rsidR="00F2102B">
        <w:t xml:space="preserve">, </w:t>
      </w:r>
      <w:r w:rsidR="006A6DBE" w:rsidRPr="006A6DBE">
        <w:t>Zagreb, Janka Rakuše 1</w:t>
      </w:r>
      <w:r w:rsidR="00F2102B">
        <w:t xml:space="preserve">, </w:t>
      </w:r>
      <w:r w:rsidR="00F2102B" w:rsidRPr="006A6DBE">
        <w:t>M</w:t>
      </w:r>
      <w:r w:rsidR="00F2102B">
        <w:t>BS: 080716950, OIB: 92391754978</w:t>
      </w:r>
      <w:r w:rsidR="006A6DBE">
        <w:t>.</w:t>
      </w:r>
    </w:p>
    <w:p w:rsidRDefault="00AF266F" w:rsidP="006A6DBE" w:rsidR="00E17C16" w:rsidRPr="00E17C16">
      <w:pPr>
        <w:ind w:firstLine="720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6A6DBE" w:rsidP="006A6DBE" w:rsidR="006A6DBE">
      <w:pPr>
        <w:ind w:firstLine="720"/>
        <w:jc w:val="both"/>
      </w:pPr>
      <w:r>
        <w:t xml:space="preserve">Trgovački sud u Zagrebu 30. ožujka 2017. zaprimio je zahtjev Financijske agencije, Regionalnog centra Zagreb, Podružnice Zagreb, za provedbu skraćenog stečajnog postupka, Klasa: 110-07/17-01/04, Ur.broj: 04-06-17-1812 od 29. ožujka 2017. nad stečajnim dužnikom </w:t>
      </w:r>
      <w:r w:rsidRPr="006A6DBE">
        <w:t>PROJEKT ŠOLTA d.o.o. za građenje, poslovanje nekretninama i turizam, Zagreb, Janka Rakuše 1</w:t>
      </w:r>
      <w:r w:rsidR="00F2102B">
        <w:t xml:space="preserve">, </w:t>
      </w:r>
      <w:r w:rsidR="00F2102B" w:rsidRPr="006A6DBE">
        <w:t>M</w:t>
      </w:r>
      <w:r w:rsidR="00F2102B">
        <w:t>BS: 080716950, OIB: 92391754978</w:t>
      </w:r>
      <w:r>
        <w:t>.</w:t>
      </w:r>
    </w:p>
    <w:p w:rsidRDefault="006A6DBE" w:rsidP="006A6DBE" w:rsidR="006A6DBE">
      <w:pPr>
        <w:ind w:firstLine="720"/>
        <w:jc w:val="both"/>
      </w:pPr>
    </w:p>
    <w:p w:rsidRDefault="006A6DBE" w:rsidP="006A6DBE" w:rsidR="006A6DBE">
      <w:pPr>
        <w:ind w:firstLine="720"/>
        <w:jc w:val="both"/>
      </w:pPr>
      <w: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F2102B" w:rsidP="00F2102B" w:rsidR="00F2102B">
      <w:pPr>
        <w:jc w:val="right"/>
      </w:pPr>
      <w:r>
        <w:lastRenderedPageBreak/>
        <w:t>Broj: 19 St-851/17-5</w:t>
      </w:r>
    </w:p>
    <w:p w:rsidRDefault="00F2102B" w:rsidP="00F2102B" w:rsidR="00F2102B">
      <w:pPr>
        <w:jc w:val="both"/>
      </w:pPr>
    </w:p>
    <w:p w:rsidRDefault="00A13EBF" w:rsidP="006A6DBE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6A6DBE">
        <w:t>27</w:t>
      </w:r>
      <w:r w:rsidR="00665E74">
        <w:t xml:space="preserve">. </w:t>
      </w:r>
      <w:r w:rsidR="00C87306">
        <w:t>s</w:t>
      </w:r>
      <w:r w:rsidR="00AF119A">
        <w:t xml:space="preserve">rpnja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F221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AF119A">
        <w:t>2</w:t>
      </w:r>
      <w:r w:rsidR="006A6DBE">
        <w:t>1</w:t>
      </w:r>
      <w:r w:rsidR="00A13EBF">
        <w:t xml:space="preserve">. </w:t>
      </w:r>
      <w:r w:rsidR="006A6DBE">
        <w:t>kolovoza</w:t>
      </w:r>
      <w:r w:rsidR="00A13EBF">
        <w:t xml:space="preserve"> 2017. zaprimljen je podnesak </w:t>
      </w:r>
      <w:r w:rsidR="00347D57">
        <w:t xml:space="preserve">stečajnog dužnika </w:t>
      </w:r>
      <w:r w:rsidR="006A6DBE">
        <w:t xml:space="preserve">sa </w:t>
      </w:r>
      <w:r>
        <w:t>javnobilježnički</w:t>
      </w:r>
      <w:r w:rsidR="00347D57">
        <w:t xml:space="preserve"> ovjerovljenim </w:t>
      </w:r>
      <w:r w:rsidR="006A6DBE">
        <w:t xml:space="preserve">prokaznim popisom imovine i obveza, iz kojeg popisa je razvidno </w:t>
      </w:r>
      <w:r w:rsidR="00347D57">
        <w:t>da stečajni d</w:t>
      </w:r>
      <w:r w:rsidR="00A33D6D">
        <w:t>užnik</w:t>
      </w:r>
      <w:r w:rsidR="00347D57">
        <w:t xml:space="preserve"> ima imovinu koja je dostatna za namirenje predvidivih troškova stečajnog postupka</w:t>
      </w:r>
      <w:r w:rsidR="006A6DBE">
        <w:t>, odnosno da je isti vlasnik nekretnina.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 xml:space="preserve">, skraćeni stečajni postupak je obustavljen i isti će se nastaviti primjenom općih odredaba </w:t>
      </w:r>
      <w:r w:rsidR="00347D57">
        <w:t>Stečajnog zakona</w:t>
      </w:r>
      <w:r w:rsidR="00DE571A">
        <w:t>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FA5B80">
        <w:rPr>
          <w:bCs/>
        </w:rPr>
        <w:t>6</w:t>
      </w:r>
      <w:r w:rsidR="008041DE">
        <w:rPr>
          <w:bCs/>
        </w:rPr>
        <w:t xml:space="preserve">. </w:t>
      </w:r>
      <w:r w:rsidR="00490F0B">
        <w:rPr>
          <w:bCs/>
        </w:rPr>
        <w:t>rujna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FA5B80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490F0B">
      <w:pPr>
        <w:pStyle w:val="Tijeloteksta"/>
      </w:pPr>
      <w:r w:rsidRPr="00CC5FC7">
        <w:t>     </w:t>
      </w:r>
    </w:p>
    <w:p w:rsidRDefault="00C87306" w:rsidP="00B75497" w:rsidR="00C87306">
      <w:pPr>
        <w:pStyle w:val="Tijeloteksta"/>
      </w:pPr>
    </w:p>
    <w:p w:rsidRDefault="00B75497" w:rsidP="00B75497" w:rsidR="00AD139D">
      <w:pPr>
        <w:pStyle w:val="Tijeloteksta"/>
      </w:pPr>
      <w:r w:rsidRPr="00CC5FC7">
        <w:t>        </w:t>
      </w:r>
    </w:p>
    <w:p w:rsidRDefault="00B75497" w:rsidP="00B75497" w:rsidR="00B75497" w:rsidRPr="00AD139D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lastRenderedPageBreak/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</w:t>
      </w:r>
      <w:r w:rsidR="00FA5B80">
        <w:t>Zagreb</w:t>
      </w:r>
      <w:r>
        <w:t xml:space="preserve">, Podružnica </w:t>
      </w:r>
      <w:r w:rsidR="00FA5B80">
        <w:t>Zagreb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FA5B80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FA5B80">
        <w:t xml:space="preserve">stečajnog dužnika </w:t>
      </w:r>
      <w:r w:rsidR="001627FB">
        <w:t xml:space="preserve"> </w:t>
      </w:r>
    </w:p>
    <w:p w:rsidRDefault="00FA5B80" w:rsidP="001627FB" w:rsidR="00FA5B80">
      <w:pPr>
        <w:ind w:left="720"/>
        <w:jc w:val="both"/>
      </w:pPr>
      <w:r>
        <w:t>i Prokazni popis imovine</w:t>
      </w:r>
      <w:r w:rsidR="0093314B">
        <w:t xml:space="preserve"> i obveza</w:t>
      </w:r>
      <w:r>
        <w:t xml:space="preserve"> </w:t>
      </w:r>
      <w:r w:rsidR="00BC2DD2">
        <w:t xml:space="preserve">od </w:t>
      </w:r>
      <w:r>
        <w:t xml:space="preserve">09. kolovoza </w:t>
      </w:r>
      <w:r w:rsidR="00D1704E">
        <w:t>2017</w:t>
      </w:r>
      <w:r w:rsidR="00BC2DD2">
        <w:t xml:space="preserve">. </w:t>
      </w:r>
    </w:p>
    <w:p w:rsidRDefault="00BC2DD2" w:rsidP="001627FB" w:rsidR="006832C3">
      <w:pPr>
        <w:ind w:left="720"/>
        <w:jc w:val="both"/>
      </w:pPr>
      <w:r>
        <w:t xml:space="preserve">(str. </w:t>
      </w:r>
      <w:r w:rsidR="00FA5B80">
        <w:t>9</w:t>
      </w:r>
      <w:r w:rsidR="008C7588">
        <w:t>-</w:t>
      </w:r>
      <w:r w:rsidR="00220EC3">
        <w:t>32</w:t>
      </w:r>
      <w:r w:rsidR="00FA5B80">
        <w:t xml:space="preserve"> </w:t>
      </w:r>
      <w:r>
        <w:t>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FA5B80">
        <w:t>27</w:t>
      </w:r>
      <w:r>
        <w:t xml:space="preserve">. </w:t>
      </w:r>
      <w:r w:rsidR="00E3703B">
        <w:t>rujna</w:t>
      </w:r>
      <w:r>
        <w:t xml:space="preserve"> 2017.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Sect="00F2102B" w:rsidR="002E4934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786" w:rsidP="004A3868" w:rsidR="00A65786">
      <w:r>
        <w:separator/>
      </w:r>
    </w:p>
  </w:endnote>
  <w:endnote w:id="0" w:type="continuationSeparator">
    <w:p w:rsidRDefault="00A65786" w:rsidP="004A3868" w:rsidR="00A65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786" w:rsidP="004A3868" w:rsidR="00A65786">
      <w:r>
        <w:separator/>
      </w:r>
    </w:p>
  </w:footnote>
  <w:footnote w:id="0" w:type="continuationSeparator">
    <w:p w:rsidRDefault="00A65786" w:rsidP="004A3868" w:rsidR="00A65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660A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31132"/>
    <w:rsid w:val="00137654"/>
    <w:rsid w:val="0014134B"/>
    <w:rsid w:val="0014394E"/>
    <w:rsid w:val="00154A6B"/>
    <w:rsid w:val="001627FB"/>
    <w:rsid w:val="00163169"/>
    <w:rsid w:val="001718AE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1DF2"/>
    <w:rsid w:val="001F3B52"/>
    <w:rsid w:val="0021261F"/>
    <w:rsid w:val="00220EC3"/>
    <w:rsid w:val="0022414E"/>
    <w:rsid w:val="00250413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47D57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E3E2E"/>
    <w:rsid w:val="004E65BC"/>
    <w:rsid w:val="004F2672"/>
    <w:rsid w:val="005012E6"/>
    <w:rsid w:val="00502A22"/>
    <w:rsid w:val="005200AB"/>
    <w:rsid w:val="005560F4"/>
    <w:rsid w:val="00571630"/>
    <w:rsid w:val="00583AE6"/>
    <w:rsid w:val="00592B7E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E74"/>
    <w:rsid w:val="00682965"/>
    <w:rsid w:val="006832C3"/>
    <w:rsid w:val="006A6DBE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1126D"/>
    <w:rsid w:val="0093314B"/>
    <w:rsid w:val="00941AE2"/>
    <w:rsid w:val="00943812"/>
    <w:rsid w:val="00964800"/>
    <w:rsid w:val="0096660A"/>
    <w:rsid w:val="00991CE4"/>
    <w:rsid w:val="00992F2B"/>
    <w:rsid w:val="00996147"/>
    <w:rsid w:val="00997BAF"/>
    <w:rsid w:val="009B0425"/>
    <w:rsid w:val="009B160A"/>
    <w:rsid w:val="009E2A56"/>
    <w:rsid w:val="00A13EBF"/>
    <w:rsid w:val="00A27052"/>
    <w:rsid w:val="00A33D6D"/>
    <w:rsid w:val="00A45F7B"/>
    <w:rsid w:val="00A52692"/>
    <w:rsid w:val="00A65786"/>
    <w:rsid w:val="00A819D4"/>
    <w:rsid w:val="00AA0272"/>
    <w:rsid w:val="00AD139D"/>
    <w:rsid w:val="00AE0651"/>
    <w:rsid w:val="00AF119A"/>
    <w:rsid w:val="00AF266F"/>
    <w:rsid w:val="00B04AB5"/>
    <w:rsid w:val="00B176DA"/>
    <w:rsid w:val="00B526C2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F2EA1"/>
    <w:rsid w:val="00C010B7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2102B"/>
    <w:rsid w:val="00F221BF"/>
    <w:rsid w:val="00F35A98"/>
    <w:rsid w:val="00F40AC3"/>
    <w:rsid w:val="00F673A4"/>
    <w:rsid w:val="00F971B3"/>
    <w:rsid w:val="00FA5B80"/>
    <w:rsid w:val="00FA70D4"/>
    <w:rsid w:val="00FB1DC3"/>
    <w:rsid w:val="00FB5D98"/>
    <w:rsid w:val="00FC068C"/>
    <w:rsid w:val="00FC3066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6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6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6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6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6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6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6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6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St-851/2017</izvorni_sadrzaj>
    <derivirana_varijabla naziv="DomainObject.Predmet.OznakaBroj_1">St-851/2017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PROJEKT ŠOLTA d.o.o.</izvorni_sadrzaj>
    <derivirana_varijabla naziv="DomainObject.Predmet.ProtustrankaFormated_1">  PROJEKT ŠOLTA d.o.o.</derivirana_varijabla>
  </DomainObject.Predmet.ProtustrankaFormated>
  <DomainObject.Predmet.ProtustrankaFormatedOIB>
    <izvorni_sadrzaj>  PROJEKT ŠOLTA d.o.o., OIB 92391754978</izvorni_sadrzaj>
    <derivirana_varijabla naziv="DomainObject.Predmet.ProtustrankaFormatedOIB_1">  PROJEKT ŠOLTA d.o.o., OIB 92391754978</derivirana_varijabla>
  </DomainObject.Predmet.ProtustrankaFormatedOIB>
  <DomainObject.Predmet.ProtustrankaFormatedWithAdress>
    <izvorni_sadrzaj> PROJEKT ŠOLTA d.o.o., Janka Rakuše 1, 10000 Zagreb</izvorni_sadrzaj>
    <derivirana_varijabla naziv="DomainObject.Predmet.ProtustrankaFormatedWithAdress_1"> PROJEKT ŠOLTA d.o.o., Janka Rakuše 1, 10000 Zagreb</derivirana_varijabla>
  </DomainObject.Predmet.ProtustrankaFormatedWithAdress>
  <DomainObject.Predmet.ProtustrankaFormatedWithAdressOIB>
    <izvorni_sadrzaj> PROJEKT ŠOLTA d.o.o., OIB 92391754978, Janka Rakuše 1, 10000 Zagreb</izvorni_sadrzaj>
    <derivirana_varijabla naziv="DomainObject.Predmet.ProtustrankaFormatedWithAdressOIB_1"> PROJEKT ŠOLTA d.o.o., OIB 92391754978, Janka Rakuše 1, 10000 Zagreb</derivirana_varijabla>
  </DomainObject.Predmet.ProtustrankaFormatedWithAdressOIB>
  <DomainObject.Predmet.ProtustrankaWithAdress>
    <izvorni_sadrzaj>PROJEKT ŠOLTA d.o.o. Janka Rakuše 1, 10000 Zagreb</izvorni_sadrzaj>
    <derivirana_varijabla naziv="DomainObject.Predmet.ProtustrankaWithAdress_1">PROJEKT ŠOLTA d.o.o. Janka Rakuše 1, 10000 Zagreb</derivirana_varijabla>
  </DomainObject.Predmet.ProtustrankaWithAdress>
  <DomainObject.Predmet.ProtustrankaWithAdressOIB>
    <izvorni_sadrzaj>PROJEKT ŠOLTA d.o.o., OIB 92391754978, Janka Rakuše 1, 10000 Zagreb</izvorni_sadrzaj>
    <derivirana_varijabla naziv="DomainObject.Predmet.ProtustrankaWithAdressOIB_1">PROJEKT ŠOLTA d.o.o., OIB 92391754978, Janka Rakuše 1, 10000 Zagreb</derivirana_varijabla>
  </DomainObject.Predmet.ProtustrankaWithAdressOIB>
  <DomainObject.Predmet.ProtustrankaNazivFormated>
    <izvorni_sadrzaj>PROJEKT ŠOLTA d.o.o.</izvorni_sadrzaj>
    <derivirana_varijabla naziv="DomainObject.Predmet.ProtustrankaNazivFormated_1">PROJEKT ŠOLTA d.o.o.</derivirana_varijabla>
  </DomainObject.Predmet.ProtustrankaNazivFormated>
  <DomainObject.Predmet.ProtustrankaNazivFormatedOIB>
    <izvorni_sadrzaj>PROJEKT ŠOLTA d.o.o., OIB 92391754978</izvorni_sadrzaj>
    <derivirana_varijabla naziv="DomainObject.Predmet.ProtustrankaNazivFormatedOIB_1">PROJEKT ŠOLTA d.o.o., OIB 92391754978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ŠOLTA d.o.o.</item>
    </izvorni_sadrzaj>
    <derivirana_varijabla naziv="DomainObject.Predmet.ProtuStrankaListFormated_1">
      <item>PROJEKT ŠOLTA d.o.o.</item>
    </derivirana_varijabla>
  </DomainObject.Predmet.ProtuStrankaListFormated>
  <DomainObject.Predmet.ProtuStrankaListFormatedOIB>
    <izvorni_sadrzaj>
      <item>PROJEKT ŠOLTA d.o.o., OIB 92391754978</item>
    </izvorni_sadrzaj>
    <derivirana_varijabla naziv="DomainObject.Predmet.ProtuStrankaListFormatedOIB_1">
      <item>PROJEKT ŠOLTA d.o.o., OIB 92391754978</item>
    </derivirana_varijabla>
  </DomainObject.Predmet.ProtuStrankaListFormatedOIB>
  <DomainObject.Predmet.ProtuStrankaListFormatedWithAdress>
    <izvorni_sadrzaj>
      <item>PROJEKT ŠOLTA d.o.o., Janka Rakuše 1, 10000 Zagreb</item>
    </izvorni_sadrzaj>
    <derivirana_varijabla naziv="DomainObject.Predmet.ProtuStrankaListFormatedWithAdress_1">
      <item>PROJEKT ŠOLTA d.o.o., Janka Rakuše 1, 10000 Zagreb</item>
    </derivirana_varijabla>
  </DomainObject.Predmet.ProtuStrankaListFormatedWithAdress>
  <DomainObject.Predmet.ProtuStrankaListFormatedWithAdressOIB>
    <izvorni_sadrzaj>
      <item>PROJEKT ŠOLTA d.o.o., OIB 92391754978, Janka Rakuše 1, 10000 Zagreb</item>
    </izvorni_sadrzaj>
    <derivirana_varijabla naziv="DomainObject.Predmet.ProtuStrankaListFormatedWithAdressOIB_1">
      <item>PROJEKT ŠOLTA d.o.o., OIB 92391754978, Janka Rakuše 1, 10000 Zagreb</item>
    </derivirana_varijabla>
  </DomainObject.Predmet.ProtuStrankaListFormatedWithAdressOIB>
  <DomainObject.Predmet.ProtuStrankaListNazivFormated>
    <izvorni_sadrzaj>
      <item>PROJEKT ŠOLTA d.o.o.</item>
    </izvorni_sadrzaj>
    <derivirana_varijabla naziv="DomainObject.Predmet.ProtuStrankaListNazivFormated_1">
      <item>PROJEKT ŠOLTA d.o.o.</item>
    </derivirana_varijabla>
  </DomainObject.Predmet.ProtuStrankaListNazivFormated>
  <DomainObject.Predmet.ProtuStrankaListNazivFormatedOIB>
    <izvorni_sadrzaj>
      <item>PROJEKT ŠOLTA d.o.o., OIB 92391754978</item>
    </izvorni_sadrzaj>
    <derivirana_varijabla naziv="DomainObject.Predmet.ProtuStrankaListNazivFormatedOIB_1">
      <item>PROJEKT ŠOLTA d.o.o., OIB 92391754978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ŠOLTA d.o.o.</izvorni_sadrzaj>
    <derivirana_varijabla naziv="DomainObject.Predmet.ProtustrankaIDrugi_1">PROJEKT ŠOLTA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PROJEKT ŠOLTA d.o.o., OIB 92391754978, Janka Rakuše 1, 10000 Zagreb</izvorni_sadrzaj>
    <derivirana_varijabla naziv="DomainObject.Predmet.ProtustrankaIDrugiAdressOIB_1">PROJEKT ŠOLTA d.o.o., OIB 92391754978, Janka Rakuše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ŠOLTA d.o.o.</item>
      <item>FINA Regionalni centar Zagreb</item>
    </izvorni_sadrzaj>
    <derivirana_varijabla naziv="DomainObject.Predmet.SudioniciListNaziv_1">
      <item>PROJEKT ŠOLTA d.o.o.</item>
      <item>FINA Regionalni centar Zagreb</item>
    </derivirana_varijabla>
  </DomainObject.Predmet.SudioniciListNaziv>
  <DomainObject.Predmet.SudioniciListAdressOIB>
    <izvorni_sadrzaj>
      <item>PROJEKT ŠOLTA d.o.o., OIB 92391754978, Janka Rakuše 1,10000 Zagreb</item>
      <item>FINA Regionalni centar Zagreb, OIB 85821130368, Trg svibanjskih žrtava 1995. br. 1,10000 Zagreb</item>
    </izvorni_sadrzaj>
    <derivirana_varijabla naziv="DomainObject.Predmet.SudioniciListAdressOIB_1">
      <item>PROJEKT ŠOLTA d.o.o., OIB 92391754978, Janka Rakuše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92391754978</item>
      <item>, OIB 85821130368</item>
    </izvorni_sadrzaj>
    <derivirana_varijabla naziv="DomainObject.Predmet.SudioniciListNazivOIB_1">
      <item>, OIB 92391754978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5257D-FDB3-4EC0-B62D-E0DA6D809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517</properties:Words>
  <properties:Characters>2980</properties:Characters>
  <properties:Lines>117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2017-09-06T11:13:00Z</dcterms:created>
  <dc:creator>mkocijan</dc:creator>
  <cp:lastModifiedBy>Maja Videnović</cp:lastModifiedBy>
  <cp:lastPrinted>2017-09-06T10:55:00Z</cp:lastPrinted>
  <dcterms:modified xmlns:xsi="http://www.w3.org/2001/XMLSchema-instance" xsi:type="dcterms:W3CDTF">2017-09-06T11:50:00Z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