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0c9f" w14:paraId="9680c9f" w:rsidRDefault="00085639" w:rsidP="00085639" w:rsidR="00085639">
      <w:pPr>
        <w:pStyle w:val="Bezproreda"/>
        <w:ind w:firstLine="708" w:left="424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Poslovni broj: 1 St-548/2017-5</w:t>
      </w:r>
    </w:p>
    <w:p w:rsidRDefault="00085639" w:rsidP="00085639" w:rsidR="00085639">
      <w:pPr>
        <w:pStyle w:val="Bezproreda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8. studenog 2017. godine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 ročišta radi utvrđivanja uvjeta za otvaranje stečajnog postupka održanog kod Trgovačkog suda u Bjelovaru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Predlagatelj: FINA RC Zagreb, Podružnica Zagreb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                                                                         </w:t>
      </w: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Dužnik: TRANS-PROMET d.o.o. ODRANSKI OBREŽ</w:t>
      </w: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Radi: stečajnog postupka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Dragišić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 otvara današnje ročište  u  9,00 sati, te objavljuje predmet raspravljanja.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su pristupili: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predlagatelja: nitko, uredno pozvani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 dužnika: nitko,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je na spis dostavljen podnesak predlagatelja u kom navodi da predstavnik predlagatelja neće pristupiti na današnje ročište, te da ostaje u cijelosti kod prijedloga radi otvaranja stečajnog postupka nad stečajnim dužnikom Trans-promet d.o.o. Odranski Obrež.</w:t>
      </w: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85639" w:rsidP="00085639" w:rsidR="0008563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085639" w:rsidP="00085639" w:rsidR="0008563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Pozvati će se osobe zainteresirane za provedbom stečajnog postupka da uplate predujam za pokriće troškova prethodnog i stečajnog postupka u iznosu od 1.000,00 kuna i 10.0000,00 kuna u roku od 15 dana.</w:t>
      </w: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Imenovati će se privremeni stečajni upravitelj radi utvrđivanja uvjeta za otvaranje stečajnog postupka nad dužnikom Trans-promet d.o.o. Odranski Obrež.</w:t>
      </w: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Dovršeno u 9,15 sati. </w:t>
      </w: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017" w:rsidR="000A5017"/>
    <w:sectPr w:rsidR="000A5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639"/>
    <w:rsid w:val="00085639"/>
    <w:rsid w:val="000A5017"/>
    <w:rsid w:val="0073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63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32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4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4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4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4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63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32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4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4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4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4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2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15:00</izvorni_sadrzaj>
    <derivirana_varijabla naziv="DomainObject.StvarniZavrsetakVrijeme_1">15:00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St-548/2017-5</izvorni_sadrzaj>
    <derivirana_varijabla naziv="DomainObject.Zapisnik.Oznaka_1">St-548/2017-5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TRANS-PROMET d.o.o. za usluge (prije JUKIĆ ŽITO d.o.o.)</izvorni_sadrzaj>
    <derivirana_varijabla naziv="DomainObject.Predmet.ProtustrankaFormated_1">  TRANS-PROMET d.o.o. za usluge (prije JUKIĆ ŽITO d.o.o.)</derivirana_varijabla>
  </DomainObject.Predmet.ProtustrankaFormated>
  <DomainObject.Predmet.ProtustrankaFormatedOIB>
    <izvorni_sadrzaj>  TRANS-PROMET d.o.o. za usluge (prije JUKIĆ ŽITO d.o.o.), OIB 98092635093</izvorni_sadrzaj>
    <derivirana_varijabla naziv="DomainObject.Predmet.ProtustrankaFormatedOIB_1">  TRANS-PROMET d.o.o. za usluge (prije JUKIĆ ŽITO d.o.o.), OIB 98092635093</derivirana_varijabla>
  </DomainObject.Predmet.ProtustrankaFormatedOIB>
  <DomainObject.Predmet.ProtustrankaFormatedWithAdress>
    <izvorni_sadrzaj> TRANS-PROMET d.o.o. za usluge (prije JUKIĆ ŽITO d.o.o.), Dr. Luje Naletilića 67 G, 10020 Odranski Obrež</izvorni_sadrzaj>
    <derivirana_varijabla naziv="DomainObject.Predmet.ProtustrankaFormatedWithAdress_1"> TRANS-PROMET d.o.o. za usluge (prije JUKIĆ ŽITO d.o.o.), Dr. Luje Naletilića 67 G, 10020 Odranski Obrež</derivirana_varijabla>
  </DomainObject.Predmet.ProtustrankaFormatedWithAdress>
  <DomainObject.Predmet.ProtustrankaFormatedWithAdressOIB>
    <izvorni_sadrzaj> TRANS-PROMET d.o.o. za usluge (prije JUKIĆ ŽITO d.o.o.), OIB 98092635093, Dr. Luje Naletilića 67 G, 10020 Odranski Obrež</izvorni_sadrzaj>
    <derivirana_varijabla naziv="DomainObject.Predmet.ProtustrankaFormatedWithAdressOIB_1"> TRANS-PROMET d.o.o. za usluge (prije JUKIĆ ŽITO d.o.o.), OIB 98092635093, Dr. Luje Naletilića 67 G, 10020 Odranski Obrež</derivirana_varijabla>
  </DomainObject.Predmet.ProtustrankaFormatedWithAdressOIB>
  <DomainObject.Predmet.ProtustrankaWithAdress>
    <izvorni_sadrzaj>TRANS-PROMET d.o.o. za usluge (prije JUKIĆ ŽITO d.o.o.) Dr. Luje Naletilića 67 G, 10020 Odranski Obrež</izvorni_sadrzaj>
    <derivirana_varijabla naziv="DomainObject.Predmet.ProtustrankaWithAdress_1">TRANS-PROMET d.o.o. za usluge (prije JUKIĆ ŽITO d.o.o.) Dr. Luje Naletilića 67 G, 10020 Odranski Obrež</derivirana_varijabla>
  </DomainObject.Predmet.ProtustrankaWithAdress>
  <DomainObject.Predmet.ProtustrankaWithAdressOIB>
    <izvorni_sadrzaj>TRANS-PROMET d.o.o. za usluge (prije JUKIĆ ŽITO d.o.o.), OIB 98092635093, Dr. Luje Naletilića 67 G, 10020 Odranski Obrež</izvorni_sadrzaj>
    <derivirana_varijabla naziv="DomainObject.Predmet.ProtustrankaWithAdressOIB_1">TRANS-PROMET d.o.o. za usluge (prije JUKIĆ ŽITO d.o.o.), OIB 98092635093, Dr. Luje Naletilića 67 G, 10020 Odranski Obrež</derivirana_varijabla>
  </DomainObject.Predmet.ProtustrankaWithAdressOIB>
  <DomainObject.Predmet.ProtustrankaNazivFormated>
    <izvorni_sadrzaj>TRANS-PROMET d.o.o. za usluge (prije JUKIĆ ŽITO d.o.o.)</izvorni_sadrzaj>
    <derivirana_varijabla naziv="DomainObject.Predmet.ProtustrankaNazivFormated_1">TRANS-PROMET d.o.o. za usluge (prije JUKIĆ ŽITO d.o.o.)</derivirana_varijabla>
  </DomainObject.Predmet.ProtustrankaNazivFormated>
  <DomainObject.Predmet.ProtustrankaNazivFormatedOIB>
    <izvorni_sadrzaj>TRANS-PROMET d.o.o. za usluge (prije JUKIĆ ŽITO d.o.o.), OIB 98092635093</izvorni_sadrzaj>
    <derivirana_varijabla naziv="DomainObject.Predmet.ProtustrankaNazivFormatedOIB_1">TRANS-PROMET d.o.o. za usluge (prije JUKIĆ ŽITO d.o.o.), OIB 98092635093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TRANS-PROMET d.o.o. za usluge (prije JUKIĆ ŽITO d.o.o.)</item>
    </izvorni_sadrzaj>
    <derivirana_varijabla naziv="DomainObject.Predmet.ProtuStrankaListFormated_1">
      <item>TRANS-PROMET d.o.o. za usluge (prije JUKIĆ ŽITO d.o.o.)</item>
    </derivirana_varijabla>
  </DomainObject.Predmet.ProtuStrankaListFormated>
  <DomainObject.Predmet.ProtuStrankaListFormatedOIB>
    <izvorni_sadrzaj>
      <item>TRANS-PROMET d.o.o. za usluge (prije JUKIĆ ŽITO d.o.o.), OIB 98092635093</item>
    </izvorni_sadrzaj>
    <derivirana_varijabla naziv="DomainObject.Predmet.ProtuStrankaListFormatedOIB_1">
      <item>TRANS-PROMET d.o.o. za usluge (prije JUKIĆ ŽITO d.o.o.), OIB 98092635093</item>
    </derivirana_varijabla>
  </DomainObject.Predmet.ProtuStrankaListFormatedOIB>
  <DomainObject.Predmet.ProtuStrankaListFormatedWithAdress>
    <izvorni_sadrzaj>
      <item>TRANS-PROMET d.o.o. za usluge (prije JUKIĆ ŽITO d.o.o.), Dr. Luje Naletilića 67 G, 10020 Odranski Obrež</item>
    </izvorni_sadrzaj>
    <derivirana_varijabla naziv="DomainObject.Predmet.ProtuStrankaListFormatedWithAdress_1">
      <item>TRANS-PROMET d.o.o. za usluge (prije JUKIĆ ŽITO d.o.o.), Dr. Luje Naletilića 67 G, 10020 Odranski Obrež</item>
    </derivirana_varijabla>
  </DomainObject.Predmet.ProtuStrankaListFormatedWithAdress>
  <DomainObject.Predmet.ProtuStrankaListFormatedWithAdressOIB>
    <izvorni_sadrzaj>
      <item>TRANS-PROMET d.o.o. za usluge (prije JUKIĆ ŽITO d.o.o.), OIB 98092635093, Dr. Luje Naletilića 67 G, 10020 Odranski Obrež</item>
    </izvorni_sadrzaj>
    <derivirana_varijabla naziv="DomainObject.Predmet.ProtuStrankaListFormatedWithAdressOIB_1">
      <item>TRANS-PROMET d.o.o. za usluge (prije JUKIĆ ŽITO d.o.o.), OIB 98092635093, Dr. Luje Naletilića 67 G, 10020 Odranski Obrež</item>
    </derivirana_varijabla>
  </DomainObject.Predmet.ProtuStrankaListFormatedWithAdressOIB>
  <DomainObject.Predmet.ProtuStrankaListNazivFormated>
    <izvorni_sadrzaj>
      <item>TRANS-PROMET d.o.o. za usluge (prije JUKIĆ ŽITO d.o.o.)</item>
    </izvorni_sadrzaj>
    <derivirana_varijabla naziv="DomainObject.Predmet.ProtuStrankaListNazivFormated_1">
      <item>TRANS-PROMET d.o.o. za usluge (prije JUKIĆ ŽITO d.o.o.)</item>
    </derivirana_varijabla>
  </DomainObject.Predmet.ProtuStrankaListNazivFormated>
  <DomainObject.Predmet.ProtuStrankaListNazivFormatedOIB>
    <izvorni_sadrzaj>
      <item>TRANS-PROMET d.o.o. za usluge (prije JUKIĆ ŽITO d.o.o.), OIB 98092635093</item>
    </izvorni_sadrzaj>
    <derivirana_varijabla naziv="DomainObject.Predmet.ProtuStrankaListNazivFormatedOIB_1">
      <item>TRANS-PROMET d.o.o. za usluge (prije JUKIĆ ŽITO d.o.o.), OIB 98092635093</item>
    </derivirana_varijabla>
  </DomainObject.Predmet.ProtuStrankaListNazivFormatedOIB>
  <DomainObject.Predmet.OstaliListFormated>
    <izvorni_sadrzaj>
      <item>Marino Jukić</item>
    </izvorni_sadrzaj>
    <derivirana_varijabla naziv="DomainObject.Predmet.OstaliListFormated_1">
      <item>Marino Jukić</item>
    </derivirana_varijabla>
  </DomainObject.Predmet.OstaliListFormated>
  <DomainObject.Predmet.OstaliListFormatedOIB>
    <izvorni_sadrzaj>
      <item>Marino Jukić, OIB 98179643584</item>
    </izvorni_sadrzaj>
    <derivirana_varijabla naziv="DomainObject.Predmet.OstaliListFormatedOIB_1">
      <item>Marino Jukić, OIB 98179643584</item>
    </derivirana_varijabla>
  </DomainObject.Predmet.OstaliListFormatedOIB>
  <DomainObject.Predmet.OstaliListFormatedWithAdress>
    <izvorni_sadrzaj>
      <item>Marino Jukić, J. Hatzea 11., 22300 Knin</item>
    </izvorni_sadrzaj>
    <derivirana_varijabla naziv="DomainObject.Predmet.OstaliListFormatedWithAdress_1">
      <item>Marino Jukić, J. Hatzea 11., 22300 Knin</item>
    </derivirana_varijabla>
  </DomainObject.Predmet.OstaliListFormatedWithAdress>
  <DomainObject.Predmet.OstaliListFormatedWithAdressOIB>
    <izvorni_sadrzaj>
      <item>Marino Jukić, OIB 98179643584, J. Hatzea 11., 22300 Knin</item>
    </izvorni_sadrzaj>
    <derivirana_varijabla naziv="DomainObject.Predmet.OstaliListFormatedWithAdressOIB_1">
      <item>Marino Jukić, OIB 98179643584, J. Hatzea 11., 22300 Knin</item>
    </derivirana_varijabla>
  </DomainObject.Predmet.OstaliListFormatedWithAdressOIB>
  <DomainObject.Predmet.OstaliListNazivFormated>
    <izvorni_sadrzaj>
      <item>Marino Jukić</item>
    </izvorni_sadrzaj>
    <derivirana_varijabla naziv="DomainObject.Predmet.OstaliListNazivFormated_1">
      <item>Marino Jukić</item>
    </derivirana_varijabla>
  </DomainObject.Predmet.OstaliListNazivFormated>
  <DomainObject.Predmet.OstaliListNazivFormatedOIB>
    <izvorni_sadrzaj>
      <item>Marino Jukić, OIB 98179643584</item>
    </izvorni_sadrzaj>
    <derivirana_varijabla naziv="DomainObject.Predmet.OstaliListNazivFormatedOIB_1">
      <item>Marino Jukić, OIB 98179643584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St-548/2017-5</izvorni_sadrzaj>
    <derivirana_varijabla naziv="DomainObject.PoslovniBrojDokumenta_1">St-548/2017-5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TRANS-PROMET d.o.o. za usluge (prije JUKIĆ ŽITO d.o.o.)</izvorni_sadrzaj>
    <derivirana_varijabla naziv="DomainObject.Predmet.ProtustrankaIDrugi_1">TRANS-PROMET d.o.o. za usluge (prije JUKIĆ ŽITO d.o.o.)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TRANS-PROMET d.o.o. za usluge (prije JUKIĆ ŽITO d.o.o.), OIB 98092635093, Dr. Luje Naletilića 67 G, 10020 Odranski Obrež</izvorni_sadrzaj>
    <derivirana_varijabla naziv="DomainObject.Predmet.ProtustrankaIDrugiAdressOIB_1">TRANS-PROMET d.o.o. za usluge (prije JUKIĆ ŽITO d.o.o.), OIB 98092635093, Dr. Luje Naletilića 67 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TRANS-PROMET d.o.o. za usluge (prije JUKIĆ ŽITO d.o.o.)</item>
      <item>Marino Jukić</item>
    </izvorni_sadrzaj>
    <derivirana_varijabla naziv="DomainObject.Predmet.SudioniciListNaziv_1">
      <item>FINA Regionalni centar Zagreb</item>
      <item>TRANS-PROMET d.o.o. za usluge (prije JUKIĆ ŽITO d.o.o.)</item>
      <item>Marino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izvorni_sadrzaj>
    <derivirana_varijabla naziv="DomainObject.Predmet.SudioniciListAdressOIB_1"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98092635093</item>
      <item>, OIB 98179643584</item>
    </izvorni_sadrzaj>
    <derivirana_varijabla naziv="DomainObject.Predmet.SudioniciListNazivOIB_1">
      <item>, OIB 85821130368</item>
      <item>, OIB 98092635093</item>
      <item>, OIB 98179643584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1030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2017-11-21T06:08:00Z</dcterms:created>
  <dc:creator>Vesna Dragišić</dc:creator>
  <cp:lastModifiedBy>Vesna Dragišić</cp:lastModifiedBy>
  <cp:lastPrinted>2017-11-21T06:13:00Z</cp:lastPrinted>
  <dcterms:modified xmlns:xsi="http://www.w3.org/2001/XMLSchema-instance" xsi:type="dcterms:W3CDTF">2017-11-21T06:15:00Z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